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6590" w:rsidRDefault="005F6590" w:rsidP="00EF125C">
      <w:pPr>
        <w:jc w:val="center"/>
        <w:rPr>
          <w:b/>
          <w:sz w:val="28"/>
          <w:szCs w:val="28"/>
        </w:rPr>
      </w:pPr>
      <w:bookmarkStart w:id="0" w:name="_GoBack"/>
      <w:bookmarkEnd w:id="0"/>
    </w:p>
    <w:p w:rsidR="00900F88" w:rsidRDefault="00900F88" w:rsidP="00EF125C">
      <w:pPr>
        <w:jc w:val="center"/>
        <w:rPr>
          <w:b/>
          <w:sz w:val="28"/>
          <w:szCs w:val="28"/>
        </w:rPr>
      </w:pPr>
      <w:r>
        <w:rPr>
          <w:b/>
          <w:sz w:val="28"/>
          <w:szCs w:val="28"/>
        </w:rPr>
        <w:t>Отч</w:t>
      </w:r>
      <w:r w:rsidR="00F4311D">
        <w:rPr>
          <w:b/>
          <w:sz w:val="28"/>
          <w:szCs w:val="28"/>
        </w:rPr>
        <w:t>ё</w:t>
      </w:r>
      <w:r>
        <w:rPr>
          <w:b/>
          <w:sz w:val="28"/>
          <w:szCs w:val="28"/>
        </w:rPr>
        <w:t>т отдела образования Администрации Милютинского района</w:t>
      </w:r>
    </w:p>
    <w:p w:rsidR="00900F88" w:rsidRDefault="00900F88" w:rsidP="00EF125C">
      <w:pPr>
        <w:jc w:val="center"/>
        <w:rPr>
          <w:b/>
          <w:sz w:val="28"/>
          <w:szCs w:val="28"/>
        </w:rPr>
      </w:pPr>
      <w:r w:rsidRPr="00C810F8">
        <w:rPr>
          <w:b/>
          <w:sz w:val="28"/>
          <w:szCs w:val="28"/>
        </w:rPr>
        <w:t xml:space="preserve">за </w:t>
      </w:r>
      <w:r w:rsidR="00C31233">
        <w:rPr>
          <w:b/>
          <w:sz w:val="28"/>
          <w:szCs w:val="28"/>
        </w:rPr>
        <w:t>3 месяца</w:t>
      </w:r>
      <w:r w:rsidRPr="00C810F8">
        <w:rPr>
          <w:b/>
          <w:sz w:val="28"/>
          <w:szCs w:val="28"/>
        </w:rPr>
        <w:t xml:space="preserve"> 201</w:t>
      </w:r>
      <w:r w:rsidR="005F6590">
        <w:rPr>
          <w:b/>
          <w:sz w:val="28"/>
          <w:szCs w:val="28"/>
        </w:rPr>
        <w:t>9</w:t>
      </w:r>
      <w:r w:rsidRPr="00C810F8">
        <w:rPr>
          <w:b/>
          <w:sz w:val="28"/>
          <w:szCs w:val="28"/>
        </w:rPr>
        <w:t xml:space="preserve"> года</w:t>
      </w:r>
      <w:r>
        <w:rPr>
          <w:b/>
          <w:sz w:val="28"/>
          <w:szCs w:val="28"/>
        </w:rPr>
        <w:t>.</w:t>
      </w:r>
    </w:p>
    <w:p w:rsidR="00900F88" w:rsidRDefault="00900F88" w:rsidP="003F4EBB">
      <w:pPr>
        <w:jc w:val="both"/>
        <w:rPr>
          <w:b/>
          <w:sz w:val="28"/>
          <w:szCs w:val="28"/>
        </w:rPr>
      </w:pPr>
    </w:p>
    <w:p w:rsidR="00900F88" w:rsidRPr="002606CF" w:rsidRDefault="00900F88" w:rsidP="003F4EBB">
      <w:pPr>
        <w:widowControl w:val="0"/>
        <w:autoSpaceDE w:val="0"/>
        <w:autoSpaceDN w:val="0"/>
        <w:adjustRightInd w:val="0"/>
        <w:jc w:val="both"/>
        <w:rPr>
          <w:rFonts w:ascii="Times New Roman CYR" w:hAnsi="Times New Roman CYR" w:cs="Times New Roman CYR"/>
          <w:sz w:val="28"/>
          <w:szCs w:val="28"/>
        </w:rPr>
      </w:pPr>
      <w:r w:rsidRPr="004A71CB">
        <w:rPr>
          <w:rFonts w:ascii="Times New Roman CYR" w:hAnsi="Times New Roman CYR" w:cs="Times New Roman CYR"/>
          <w:b/>
          <w:i/>
          <w:sz w:val="28"/>
          <w:szCs w:val="28"/>
        </w:rPr>
        <w:t xml:space="preserve">     </w:t>
      </w:r>
      <w:r w:rsidR="00D33B7A" w:rsidRPr="002606CF">
        <w:rPr>
          <w:rFonts w:ascii="Times New Roman CYR" w:hAnsi="Times New Roman CYR" w:cs="Times New Roman CYR"/>
          <w:sz w:val="28"/>
          <w:szCs w:val="28"/>
        </w:rPr>
        <w:t xml:space="preserve">В </w:t>
      </w:r>
      <w:r w:rsidR="00F92DD2" w:rsidRPr="002606CF">
        <w:rPr>
          <w:rFonts w:ascii="Times New Roman CYR" w:hAnsi="Times New Roman CYR" w:cs="Times New Roman CYR"/>
          <w:sz w:val="28"/>
          <w:szCs w:val="28"/>
        </w:rPr>
        <w:t>201</w:t>
      </w:r>
      <w:r w:rsidR="005F6590" w:rsidRPr="002606CF">
        <w:rPr>
          <w:rFonts w:ascii="Times New Roman CYR" w:hAnsi="Times New Roman CYR" w:cs="Times New Roman CYR"/>
          <w:sz w:val="28"/>
          <w:szCs w:val="28"/>
        </w:rPr>
        <w:t>9</w:t>
      </w:r>
      <w:r w:rsidR="002179CD" w:rsidRPr="002606CF">
        <w:rPr>
          <w:rFonts w:ascii="Times New Roman CYR" w:hAnsi="Times New Roman CYR" w:cs="Times New Roman CYR"/>
          <w:sz w:val="28"/>
          <w:szCs w:val="28"/>
        </w:rPr>
        <w:t xml:space="preserve"> году</w:t>
      </w:r>
      <w:r w:rsidRPr="002606CF">
        <w:rPr>
          <w:rFonts w:ascii="Times New Roman CYR" w:hAnsi="Times New Roman CYR" w:cs="Times New Roman CYR"/>
          <w:sz w:val="28"/>
          <w:szCs w:val="28"/>
        </w:rPr>
        <w:t xml:space="preserve"> в Милютинском районе функционирует 10 средних школ, 5 основных, 1 начальная, детско-юношеская спортивная школа, 9 дошкольных образовательных организаций.</w:t>
      </w:r>
      <w:r w:rsidR="00756A22" w:rsidRPr="002606CF">
        <w:rPr>
          <w:rFonts w:ascii="Times New Roman CYR" w:hAnsi="Times New Roman CYR" w:cs="Times New Roman CYR"/>
          <w:sz w:val="28"/>
          <w:szCs w:val="28"/>
        </w:rPr>
        <w:t xml:space="preserve"> </w:t>
      </w:r>
      <w:r w:rsidRPr="002606CF">
        <w:rPr>
          <w:rFonts w:ascii="Times New Roman CYR" w:hAnsi="Times New Roman CYR" w:cs="Times New Roman CYR"/>
          <w:sz w:val="28"/>
          <w:szCs w:val="28"/>
        </w:rPr>
        <w:t>Деятельность оздоровительно-образовательного центра «Родничок» приостановлена по причине несоответствия требованиям СанПиНа.</w:t>
      </w:r>
    </w:p>
    <w:p w:rsidR="00900F88" w:rsidRPr="002606CF" w:rsidRDefault="00900F88" w:rsidP="00A17F54">
      <w:pPr>
        <w:widowControl w:val="0"/>
        <w:autoSpaceDE w:val="0"/>
        <w:autoSpaceDN w:val="0"/>
        <w:adjustRightInd w:val="0"/>
        <w:jc w:val="both"/>
        <w:rPr>
          <w:rFonts w:ascii="Times New Roman CYR" w:hAnsi="Times New Roman CYR" w:cs="Times New Roman CYR"/>
          <w:sz w:val="28"/>
          <w:szCs w:val="28"/>
        </w:rPr>
      </w:pPr>
      <w:r w:rsidRPr="002606CF">
        <w:rPr>
          <w:rFonts w:ascii="Times New Roman CYR" w:hAnsi="Times New Roman CYR" w:cs="Times New Roman CYR"/>
          <w:sz w:val="28"/>
          <w:szCs w:val="28"/>
        </w:rPr>
        <w:t xml:space="preserve">     В системе образования Милютинского района функционируют 9 муниципальных дошкольных обра</w:t>
      </w:r>
      <w:r w:rsidR="00A17F54" w:rsidRPr="002606CF">
        <w:rPr>
          <w:rFonts w:ascii="Times New Roman CYR" w:hAnsi="Times New Roman CYR" w:cs="Times New Roman CYR"/>
          <w:sz w:val="28"/>
          <w:szCs w:val="28"/>
        </w:rPr>
        <w:t>зовательных организаций (всего 19</w:t>
      </w:r>
      <w:r w:rsidRPr="002606CF">
        <w:rPr>
          <w:rFonts w:ascii="Times New Roman CYR" w:hAnsi="Times New Roman CYR" w:cs="Times New Roman CYR"/>
          <w:sz w:val="28"/>
          <w:szCs w:val="28"/>
        </w:rPr>
        <w:t xml:space="preserve"> групп) и 5 групп дошкольного  образования на базе пяти муниципальных  бюджетных  общеобразовательных  организаций  (МБОУ </w:t>
      </w:r>
      <w:proofErr w:type="spellStart"/>
      <w:r w:rsidRPr="002606CF">
        <w:rPr>
          <w:rFonts w:ascii="Times New Roman CYR" w:hAnsi="Times New Roman CYR" w:cs="Times New Roman CYR"/>
          <w:sz w:val="28"/>
          <w:szCs w:val="28"/>
        </w:rPr>
        <w:t>Лукичевская</w:t>
      </w:r>
      <w:proofErr w:type="spellEnd"/>
      <w:r w:rsidRPr="002606CF">
        <w:rPr>
          <w:rFonts w:ascii="Times New Roman CYR" w:hAnsi="Times New Roman CYR" w:cs="Times New Roman CYR"/>
          <w:sz w:val="28"/>
          <w:szCs w:val="28"/>
        </w:rPr>
        <w:t xml:space="preserve"> СОШ, МБОУ Кутейниковская  СОШ,  МБОУ Первомайская  ООШ,  МБОУ  </w:t>
      </w:r>
      <w:proofErr w:type="spellStart"/>
      <w:r w:rsidRPr="002606CF">
        <w:rPr>
          <w:rFonts w:ascii="Times New Roman CYR" w:hAnsi="Times New Roman CYR" w:cs="Times New Roman CYR"/>
          <w:sz w:val="28"/>
          <w:szCs w:val="28"/>
        </w:rPr>
        <w:t>Авангардовская</w:t>
      </w:r>
      <w:proofErr w:type="spellEnd"/>
      <w:r w:rsidRPr="002606CF">
        <w:rPr>
          <w:rFonts w:ascii="Times New Roman CYR" w:hAnsi="Times New Roman CYR" w:cs="Times New Roman CYR"/>
          <w:sz w:val="28"/>
          <w:szCs w:val="28"/>
        </w:rPr>
        <w:t xml:space="preserve">  ООШ,  МБОУ  Орловская  НОШ). </w:t>
      </w:r>
    </w:p>
    <w:p w:rsidR="00900F88" w:rsidRPr="002606CF" w:rsidRDefault="00BB754D" w:rsidP="00A17F54">
      <w:pPr>
        <w:ind w:firstLine="708"/>
        <w:jc w:val="both"/>
        <w:rPr>
          <w:sz w:val="28"/>
          <w:szCs w:val="28"/>
        </w:rPr>
      </w:pPr>
      <w:proofErr w:type="gramStart"/>
      <w:r w:rsidRPr="002606CF">
        <w:rPr>
          <w:rFonts w:ascii="Times New Roman CYR" w:hAnsi="Times New Roman CYR" w:cs="Times New Roman CYR"/>
          <w:sz w:val="28"/>
          <w:szCs w:val="28"/>
        </w:rPr>
        <w:t>На  01.0</w:t>
      </w:r>
      <w:r w:rsidR="00B22F17" w:rsidRPr="002606CF">
        <w:rPr>
          <w:rFonts w:ascii="Times New Roman CYR" w:hAnsi="Times New Roman CYR" w:cs="Times New Roman CYR"/>
          <w:sz w:val="28"/>
          <w:szCs w:val="28"/>
        </w:rPr>
        <w:t>4</w:t>
      </w:r>
      <w:r w:rsidRPr="002606CF">
        <w:rPr>
          <w:rFonts w:ascii="Times New Roman CYR" w:hAnsi="Times New Roman CYR" w:cs="Times New Roman CYR"/>
          <w:sz w:val="28"/>
          <w:szCs w:val="28"/>
        </w:rPr>
        <w:t>.201</w:t>
      </w:r>
      <w:r w:rsidR="002A3DAE">
        <w:rPr>
          <w:rFonts w:ascii="Times New Roman CYR" w:hAnsi="Times New Roman CYR" w:cs="Times New Roman CYR"/>
          <w:sz w:val="28"/>
          <w:szCs w:val="28"/>
        </w:rPr>
        <w:t>9</w:t>
      </w:r>
      <w:proofErr w:type="gramEnd"/>
      <w:r w:rsidR="00900F88" w:rsidRPr="002606CF">
        <w:rPr>
          <w:rFonts w:ascii="Times New Roman CYR" w:hAnsi="Times New Roman CYR" w:cs="Times New Roman CYR"/>
          <w:sz w:val="28"/>
          <w:szCs w:val="28"/>
        </w:rPr>
        <w:t xml:space="preserve"> г. </w:t>
      </w:r>
      <w:r w:rsidR="00900F88" w:rsidRPr="002606CF">
        <w:rPr>
          <w:sz w:val="28"/>
          <w:szCs w:val="28"/>
        </w:rPr>
        <w:t>количество</w:t>
      </w:r>
      <w:r w:rsidR="00A17F54" w:rsidRPr="002606CF">
        <w:rPr>
          <w:sz w:val="28"/>
          <w:szCs w:val="28"/>
        </w:rPr>
        <w:t xml:space="preserve"> </w:t>
      </w:r>
      <w:r w:rsidR="00900F88" w:rsidRPr="002606CF">
        <w:rPr>
          <w:sz w:val="28"/>
          <w:szCs w:val="28"/>
        </w:rPr>
        <w:t>воспитанников  дошкольных  образовательных  организаций составл</w:t>
      </w:r>
      <w:r w:rsidR="006E1499" w:rsidRPr="002606CF">
        <w:rPr>
          <w:sz w:val="28"/>
          <w:szCs w:val="28"/>
        </w:rPr>
        <w:t xml:space="preserve">яет </w:t>
      </w:r>
      <w:r w:rsidR="004A0B32" w:rsidRPr="002606CF">
        <w:rPr>
          <w:bCs/>
          <w:sz w:val="28"/>
          <w:szCs w:val="28"/>
        </w:rPr>
        <w:t>402</w:t>
      </w:r>
      <w:r w:rsidR="00526441" w:rsidRPr="002606CF">
        <w:rPr>
          <w:bCs/>
          <w:sz w:val="28"/>
          <w:szCs w:val="28"/>
        </w:rPr>
        <w:t xml:space="preserve"> </w:t>
      </w:r>
      <w:r w:rsidR="004A0B32" w:rsidRPr="002606CF">
        <w:rPr>
          <w:bCs/>
          <w:sz w:val="28"/>
          <w:szCs w:val="28"/>
        </w:rPr>
        <w:t>ребенка</w:t>
      </w:r>
      <w:r w:rsidR="00900F88" w:rsidRPr="002606CF">
        <w:rPr>
          <w:bCs/>
          <w:sz w:val="28"/>
          <w:szCs w:val="28"/>
        </w:rPr>
        <w:t xml:space="preserve"> </w:t>
      </w:r>
      <w:r w:rsidR="00900F88" w:rsidRPr="002606CF">
        <w:rPr>
          <w:sz w:val="28"/>
          <w:szCs w:val="28"/>
        </w:rPr>
        <w:t>до</w:t>
      </w:r>
      <w:r w:rsidR="00670134" w:rsidRPr="002606CF">
        <w:rPr>
          <w:sz w:val="28"/>
          <w:szCs w:val="28"/>
        </w:rPr>
        <w:t>школьного  возраста из  них: 3</w:t>
      </w:r>
      <w:r w:rsidR="004A0B32" w:rsidRPr="002606CF">
        <w:rPr>
          <w:sz w:val="28"/>
          <w:szCs w:val="28"/>
        </w:rPr>
        <w:t>56</w:t>
      </w:r>
      <w:r w:rsidR="00A17F54" w:rsidRPr="002606CF">
        <w:rPr>
          <w:sz w:val="28"/>
          <w:szCs w:val="28"/>
        </w:rPr>
        <w:t xml:space="preserve"> воспитанник</w:t>
      </w:r>
      <w:r w:rsidR="004A0B32" w:rsidRPr="002606CF">
        <w:rPr>
          <w:sz w:val="28"/>
          <w:szCs w:val="28"/>
        </w:rPr>
        <w:t>ов</w:t>
      </w:r>
      <w:r w:rsidR="00900F88" w:rsidRPr="002606CF">
        <w:rPr>
          <w:sz w:val="28"/>
          <w:szCs w:val="28"/>
        </w:rPr>
        <w:t xml:space="preserve">  посещают муниципальные  бюджетные  дошкольные  обр</w:t>
      </w:r>
      <w:r w:rsidR="004A0B32" w:rsidRPr="002606CF">
        <w:rPr>
          <w:sz w:val="28"/>
          <w:szCs w:val="28"/>
        </w:rPr>
        <w:t>азовательные  организации  и  46</w:t>
      </w:r>
      <w:r w:rsidR="00D0207B" w:rsidRPr="002606CF">
        <w:rPr>
          <w:sz w:val="28"/>
          <w:szCs w:val="28"/>
        </w:rPr>
        <w:t xml:space="preserve"> </w:t>
      </w:r>
      <w:r w:rsidR="004A0B32" w:rsidRPr="002606CF">
        <w:rPr>
          <w:sz w:val="28"/>
          <w:szCs w:val="28"/>
        </w:rPr>
        <w:t>воспитанников</w:t>
      </w:r>
      <w:r w:rsidR="00900F88" w:rsidRPr="002606CF">
        <w:rPr>
          <w:sz w:val="28"/>
          <w:szCs w:val="28"/>
        </w:rPr>
        <w:t xml:space="preserve"> - группы  дошкольного  образования  общеобразовательны</w:t>
      </w:r>
      <w:r w:rsidR="00001C5D" w:rsidRPr="002606CF">
        <w:rPr>
          <w:sz w:val="28"/>
          <w:szCs w:val="28"/>
        </w:rPr>
        <w:t>х</w:t>
      </w:r>
      <w:r w:rsidR="00900F88" w:rsidRPr="002606CF">
        <w:rPr>
          <w:sz w:val="28"/>
          <w:szCs w:val="28"/>
        </w:rPr>
        <w:t xml:space="preserve">  организаци</w:t>
      </w:r>
      <w:r w:rsidR="00001C5D" w:rsidRPr="002606CF">
        <w:rPr>
          <w:sz w:val="28"/>
          <w:szCs w:val="28"/>
        </w:rPr>
        <w:t>й</w:t>
      </w:r>
      <w:r w:rsidR="00900F88" w:rsidRPr="002606CF">
        <w:rPr>
          <w:sz w:val="28"/>
          <w:szCs w:val="28"/>
        </w:rPr>
        <w:t>. Очередности на прием детей в организации, реализующи</w:t>
      </w:r>
      <w:r w:rsidR="00001C5D" w:rsidRPr="002606CF">
        <w:rPr>
          <w:sz w:val="28"/>
          <w:szCs w:val="28"/>
        </w:rPr>
        <w:t>х</w:t>
      </w:r>
      <w:r w:rsidR="00900F88" w:rsidRPr="002606CF">
        <w:rPr>
          <w:sz w:val="28"/>
          <w:szCs w:val="28"/>
        </w:rPr>
        <w:t xml:space="preserve"> программу дошкольного образования нет.</w:t>
      </w:r>
    </w:p>
    <w:p w:rsidR="004B2EED" w:rsidRPr="002606CF" w:rsidRDefault="004F4308" w:rsidP="00A17F54">
      <w:pPr>
        <w:widowControl w:val="0"/>
        <w:autoSpaceDE w:val="0"/>
        <w:autoSpaceDN w:val="0"/>
        <w:adjustRightInd w:val="0"/>
        <w:jc w:val="both"/>
        <w:rPr>
          <w:rFonts w:ascii="Times New Roman CYR" w:hAnsi="Times New Roman CYR" w:cs="Times New Roman CYR"/>
          <w:sz w:val="28"/>
          <w:szCs w:val="28"/>
        </w:rPr>
      </w:pPr>
      <w:r w:rsidRPr="002606CF">
        <w:rPr>
          <w:sz w:val="28"/>
          <w:szCs w:val="28"/>
        </w:rPr>
        <w:t xml:space="preserve"> </w:t>
      </w:r>
      <w:r w:rsidR="008B46C2" w:rsidRPr="002606CF">
        <w:rPr>
          <w:sz w:val="28"/>
          <w:szCs w:val="28"/>
        </w:rPr>
        <w:tab/>
        <w:t>З</w:t>
      </w:r>
      <w:r w:rsidRPr="002606CF">
        <w:rPr>
          <w:sz w:val="28"/>
          <w:szCs w:val="28"/>
        </w:rPr>
        <w:t xml:space="preserve">а </w:t>
      </w:r>
      <w:r w:rsidR="008B46C2" w:rsidRPr="002606CF">
        <w:rPr>
          <w:sz w:val="28"/>
          <w:szCs w:val="28"/>
        </w:rPr>
        <w:t xml:space="preserve">истекший </w:t>
      </w:r>
      <w:r w:rsidRPr="002606CF">
        <w:rPr>
          <w:sz w:val="28"/>
          <w:szCs w:val="28"/>
        </w:rPr>
        <w:t>период 201</w:t>
      </w:r>
      <w:r w:rsidR="004A0B32" w:rsidRPr="002606CF">
        <w:rPr>
          <w:sz w:val="28"/>
          <w:szCs w:val="28"/>
        </w:rPr>
        <w:t>9</w:t>
      </w:r>
      <w:r w:rsidR="00526441" w:rsidRPr="002606CF">
        <w:rPr>
          <w:sz w:val="28"/>
          <w:szCs w:val="28"/>
        </w:rPr>
        <w:t xml:space="preserve"> год</w:t>
      </w:r>
      <w:r w:rsidR="004A0B32" w:rsidRPr="002606CF">
        <w:rPr>
          <w:sz w:val="28"/>
          <w:szCs w:val="28"/>
        </w:rPr>
        <w:t>а принято 6</w:t>
      </w:r>
      <w:r w:rsidR="008B46C2" w:rsidRPr="002606CF">
        <w:rPr>
          <w:sz w:val="28"/>
          <w:szCs w:val="28"/>
        </w:rPr>
        <w:t xml:space="preserve"> </w:t>
      </w:r>
      <w:r w:rsidR="00526441" w:rsidRPr="002606CF">
        <w:rPr>
          <w:sz w:val="28"/>
          <w:szCs w:val="28"/>
        </w:rPr>
        <w:t>заявлений</w:t>
      </w:r>
      <w:r w:rsidR="00900F88" w:rsidRPr="002606CF">
        <w:rPr>
          <w:sz w:val="28"/>
          <w:szCs w:val="28"/>
        </w:rPr>
        <w:t xml:space="preserve"> от родителей (законных представителе</w:t>
      </w:r>
      <w:r w:rsidR="00B839FD" w:rsidRPr="002606CF">
        <w:rPr>
          <w:sz w:val="28"/>
          <w:szCs w:val="28"/>
        </w:rPr>
        <w:t>й) о приеме детей в</w:t>
      </w:r>
      <w:r w:rsidR="00900F88" w:rsidRPr="002606CF">
        <w:rPr>
          <w:sz w:val="28"/>
          <w:szCs w:val="28"/>
        </w:rPr>
        <w:t xml:space="preserve"> дошкольные </w:t>
      </w:r>
      <w:r w:rsidR="00B839FD" w:rsidRPr="002606CF">
        <w:rPr>
          <w:sz w:val="28"/>
          <w:szCs w:val="28"/>
        </w:rPr>
        <w:t>образовательные</w:t>
      </w:r>
      <w:r w:rsidR="00900F88" w:rsidRPr="002606CF">
        <w:rPr>
          <w:sz w:val="28"/>
          <w:szCs w:val="28"/>
        </w:rPr>
        <w:t xml:space="preserve"> организации.   Все   заявления удовлетворены.  Данная услуга оказана в электронном виде</w:t>
      </w:r>
      <w:r w:rsidR="00526441" w:rsidRPr="002606CF">
        <w:rPr>
          <w:sz w:val="28"/>
          <w:szCs w:val="28"/>
        </w:rPr>
        <w:t>.</w:t>
      </w:r>
      <w:r w:rsidR="00900F88" w:rsidRPr="002606CF">
        <w:rPr>
          <w:rFonts w:ascii="Times New Roman CYR" w:hAnsi="Times New Roman CYR" w:cs="Times New Roman CYR"/>
          <w:sz w:val="28"/>
          <w:szCs w:val="28"/>
        </w:rPr>
        <w:t xml:space="preserve">  </w:t>
      </w:r>
    </w:p>
    <w:p w:rsidR="00900F88" w:rsidRPr="002606CF" w:rsidRDefault="004B2EED" w:rsidP="008B46C2">
      <w:pPr>
        <w:spacing w:line="293" w:lineRule="atLeast"/>
        <w:jc w:val="both"/>
        <w:rPr>
          <w:rFonts w:ascii="Times New Roman CYR" w:hAnsi="Times New Roman CYR" w:cs="Times New Roman CYR"/>
          <w:sz w:val="28"/>
          <w:szCs w:val="28"/>
        </w:rPr>
      </w:pPr>
      <w:r w:rsidRPr="002606CF">
        <w:t xml:space="preserve">     </w:t>
      </w:r>
      <w:r w:rsidR="00900F88" w:rsidRPr="002606CF">
        <w:rPr>
          <w:rFonts w:ascii="Times New Roman CYR" w:hAnsi="Times New Roman CYR" w:cs="Times New Roman CYR"/>
          <w:sz w:val="28"/>
          <w:szCs w:val="28"/>
        </w:rPr>
        <w:t xml:space="preserve">        </w:t>
      </w:r>
      <w:r w:rsidR="00900F88" w:rsidRPr="002606CF">
        <w:rPr>
          <w:rFonts w:ascii="Times New Roman CYR" w:hAnsi="Times New Roman CYR" w:cs="Times New Roman CYR"/>
          <w:bCs/>
          <w:sz w:val="28"/>
          <w:szCs w:val="28"/>
        </w:rPr>
        <w:t>На 201</w:t>
      </w:r>
      <w:r w:rsidR="00196B58" w:rsidRPr="002606CF">
        <w:rPr>
          <w:rFonts w:ascii="Times New Roman CYR" w:hAnsi="Times New Roman CYR" w:cs="Times New Roman CYR"/>
          <w:bCs/>
          <w:sz w:val="28"/>
          <w:szCs w:val="28"/>
        </w:rPr>
        <w:t>9</w:t>
      </w:r>
      <w:r w:rsidR="00900F88" w:rsidRPr="002606CF">
        <w:rPr>
          <w:rFonts w:ascii="Times New Roman CYR" w:hAnsi="Times New Roman CYR" w:cs="Times New Roman CYR"/>
          <w:bCs/>
          <w:sz w:val="28"/>
          <w:szCs w:val="28"/>
        </w:rPr>
        <w:t xml:space="preserve"> год в бюджете на развитие отрасли «Образование» предусмотрено </w:t>
      </w:r>
      <w:r w:rsidR="00B801C3" w:rsidRPr="002606CF">
        <w:rPr>
          <w:rFonts w:ascii="Times New Roman CYR" w:hAnsi="Times New Roman CYR" w:cs="Times New Roman CYR"/>
          <w:bCs/>
          <w:sz w:val="28"/>
          <w:szCs w:val="28"/>
          <w:u w:val="single"/>
        </w:rPr>
        <w:t>3</w:t>
      </w:r>
      <w:r w:rsidR="00196B58" w:rsidRPr="002606CF">
        <w:rPr>
          <w:rFonts w:ascii="Times New Roman CYR" w:hAnsi="Times New Roman CYR" w:cs="Times New Roman CYR"/>
          <w:bCs/>
          <w:sz w:val="28"/>
          <w:szCs w:val="28"/>
          <w:u w:val="single"/>
        </w:rPr>
        <w:t>46</w:t>
      </w:r>
      <w:r w:rsidR="00900F88" w:rsidRPr="002606CF">
        <w:rPr>
          <w:rFonts w:ascii="Times New Roman CYR" w:hAnsi="Times New Roman CYR" w:cs="Times New Roman CYR"/>
          <w:bCs/>
          <w:sz w:val="28"/>
          <w:szCs w:val="28"/>
          <w:u w:val="single"/>
        </w:rPr>
        <w:t xml:space="preserve"> млн </w:t>
      </w:r>
      <w:r w:rsidR="00196B58" w:rsidRPr="002606CF">
        <w:rPr>
          <w:rFonts w:ascii="Times New Roman CYR" w:hAnsi="Times New Roman CYR" w:cs="Times New Roman CYR"/>
          <w:bCs/>
          <w:sz w:val="28"/>
          <w:szCs w:val="28"/>
          <w:u w:val="single"/>
        </w:rPr>
        <w:t>528,</w:t>
      </w:r>
      <w:proofErr w:type="gramStart"/>
      <w:r w:rsidR="00196B58" w:rsidRPr="002606CF">
        <w:rPr>
          <w:rFonts w:ascii="Times New Roman CYR" w:hAnsi="Times New Roman CYR" w:cs="Times New Roman CYR"/>
          <w:bCs/>
          <w:sz w:val="28"/>
          <w:szCs w:val="28"/>
          <w:u w:val="single"/>
        </w:rPr>
        <w:t>7</w:t>
      </w:r>
      <w:r w:rsidR="00900F88" w:rsidRPr="002606CF">
        <w:rPr>
          <w:rFonts w:ascii="Times New Roman CYR" w:hAnsi="Times New Roman CYR" w:cs="Times New Roman CYR"/>
          <w:bCs/>
          <w:sz w:val="28"/>
          <w:szCs w:val="28"/>
          <w:u w:val="single"/>
        </w:rPr>
        <w:t xml:space="preserve"> </w:t>
      </w:r>
      <w:r w:rsidR="00900F88" w:rsidRPr="002606CF">
        <w:rPr>
          <w:rFonts w:ascii="Times New Roman CYR" w:hAnsi="Times New Roman CYR" w:cs="Times New Roman CYR"/>
          <w:sz w:val="28"/>
          <w:szCs w:val="28"/>
        </w:rPr>
        <w:t xml:space="preserve"> тыс.</w:t>
      </w:r>
      <w:proofErr w:type="gramEnd"/>
      <w:r w:rsidR="00900F88" w:rsidRPr="002606CF">
        <w:rPr>
          <w:rFonts w:ascii="Times New Roman CYR" w:hAnsi="Times New Roman CYR" w:cs="Times New Roman CYR"/>
          <w:sz w:val="28"/>
          <w:szCs w:val="28"/>
        </w:rPr>
        <w:t xml:space="preserve"> руб. </w:t>
      </w:r>
    </w:p>
    <w:p w:rsidR="00900F88" w:rsidRPr="002606CF" w:rsidRDefault="00900F88" w:rsidP="003F4EBB">
      <w:pPr>
        <w:widowControl w:val="0"/>
        <w:autoSpaceDE w:val="0"/>
        <w:autoSpaceDN w:val="0"/>
        <w:adjustRightInd w:val="0"/>
        <w:jc w:val="both"/>
        <w:rPr>
          <w:rFonts w:ascii="Times New Roman CYR" w:hAnsi="Times New Roman CYR" w:cs="Times New Roman CYR"/>
          <w:sz w:val="28"/>
          <w:szCs w:val="28"/>
        </w:rPr>
      </w:pPr>
      <w:r w:rsidRPr="002606CF">
        <w:rPr>
          <w:rFonts w:ascii="Times New Roman CYR" w:hAnsi="Times New Roman CYR" w:cs="Times New Roman CYR"/>
          <w:sz w:val="28"/>
          <w:szCs w:val="28"/>
        </w:rPr>
        <w:t>По состоянию на 01.</w:t>
      </w:r>
      <w:r w:rsidR="00690FFC" w:rsidRPr="002606CF">
        <w:rPr>
          <w:rFonts w:ascii="Times New Roman CYR" w:hAnsi="Times New Roman CYR" w:cs="Times New Roman CYR"/>
          <w:sz w:val="28"/>
          <w:szCs w:val="28"/>
        </w:rPr>
        <w:t>0</w:t>
      </w:r>
      <w:r w:rsidR="008E6F8B" w:rsidRPr="002606CF">
        <w:rPr>
          <w:rFonts w:ascii="Times New Roman CYR" w:hAnsi="Times New Roman CYR" w:cs="Times New Roman CYR"/>
          <w:sz w:val="28"/>
          <w:szCs w:val="28"/>
        </w:rPr>
        <w:t>4</w:t>
      </w:r>
      <w:r w:rsidRPr="002606CF">
        <w:rPr>
          <w:rFonts w:ascii="Times New Roman CYR" w:hAnsi="Times New Roman CYR" w:cs="Times New Roman CYR"/>
          <w:sz w:val="28"/>
          <w:szCs w:val="28"/>
        </w:rPr>
        <w:t>.201</w:t>
      </w:r>
      <w:r w:rsidR="00302AAD">
        <w:rPr>
          <w:rFonts w:ascii="Times New Roman CYR" w:hAnsi="Times New Roman CYR" w:cs="Times New Roman CYR"/>
          <w:sz w:val="28"/>
          <w:szCs w:val="28"/>
        </w:rPr>
        <w:t>9</w:t>
      </w:r>
      <w:r w:rsidRPr="002606CF">
        <w:rPr>
          <w:rFonts w:ascii="Times New Roman CYR" w:hAnsi="Times New Roman CYR" w:cs="Times New Roman CYR"/>
          <w:sz w:val="28"/>
          <w:szCs w:val="28"/>
        </w:rPr>
        <w:t>г</w:t>
      </w:r>
      <w:r w:rsidR="00690FFC" w:rsidRPr="002606CF">
        <w:rPr>
          <w:rFonts w:ascii="Times New Roman CYR" w:hAnsi="Times New Roman CYR" w:cs="Times New Roman CYR"/>
          <w:sz w:val="28"/>
          <w:szCs w:val="28"/>
        </w:rPr>
        <w:t>.</w:t>
      </w:r>
      <w:r w:rsidRPr="002606CF">
        <w:rPr>
          <w:rFonts w:ascii="Times New Roman CYR" w:hAnsi="Times New Roman CYR" w:cs="Times New Roman CYR"/>
          <w:sz w:val="28"/>
          <w:szCs w:val="28"/>
        </w:rPr>
        <w:t xml:space="preserve"> </w:t>
      </w:r>
      <w:proofErr w:type="gramStart"/>
      <w:r w:rsidRPr="002606CF">
        <w:rPr>
          <w:rFonts w:ascii="Times New Roman CYR" w:hAnsi="Times New Roman CYR" w:cs="Times New Roman CYR"/>
          <w:sz w:val="28"/>
          <w:szCs w:val="28"/>
        </w:rPr>
        <w:t xml:space="preserve">израсходовано  </w:t>
      </w:r>
      <w:r w:rsidR="00196B58" w:rsidRPr="002606CF">
        <w:rPr>
          <w:rFonts w:ascii="Times New Roman CYR" w:hAnsi="Times New Roman CYR" w:cs="Times New Roman CYR"/>
          <w:sz w:val="28"/>
          <w:szCs w:val="28"/>
        </w:rPr>
        <w:t>59</w:t>
      </w:r>
      <w:proofErr w:type="gramEnd"/>
      <w:r w:rsidR="00196B58" w:rsidRPr="002606CF">
        <w:rPr>
          <w:rFonts w:ascii="Times New Roman CYR" w:hAnsi="Times New Roman CYR" w:cs="Times New Roman CYR"/>
          <w:sz w:val="28"/>
          <w:szCs w:val="28"/>
        </w:rPr>
        <w:t> 719,3</w:t>
      </w:r>
      <w:r w:rsidRPr="002606CF">
        <w:rPr>
          <w:rFonts w:ascii="Times New Roman CYR" w:hAnsi="Times New Roman CYR" w:cs="Times New Roman CYR"/>
          <w:sz w:val="28"/>
          <w:szCs w:val="28"/>
        </w:rPr>
        <w:t xml:space="preserve"> тыс. руб. (</w:t>
      </w:r>
      <w:r w:rsidR="00196B58" w:rsidRPr="002606CF">
        <w:rPr>
          <w:rFonts w:ascii="Times New Roman CYR" w:hAnsi="Times New Roman CYR" w:cs="Times New Roman CYR"/>
          <w:sz w:val="28"/>
          <w:szCs w:val="28"/>
        </w:rPr>
        <w:t>17,23</w:t>
      </w:r>
      <w:r w:rsidRPr="002606CF">
        <w:rPr>
          <w:rFonts w:ascii="Times New Roman CYR" w:hAnsi="Times New Roman CYR" w:cs="Times New Roman CYR"/>
          <w:sz w:val="28"/>
          <w:szCs w:val="28"/>
        </w:rPr>
        <w:t>%), в т.ч.</w:t>
      </w:r>
    </w:p>
    <w:p w:rsidR="00900F88" w:rsidRPr="002606CF" w:rsidRDefault="00900F88" w:rsidP="003F4EBB">
      <w:pPr>
        <w:widowControl w:val="0"/>
        <w:autoSpaceDE w:val="0"/>
        <w:autoSpaceDN w:val="0"/>
        <w:adjustRightInd w:val="0"/>
        <w:jc w:val="both"/>
        <w:rPr>
          <w:rFonts w:ascii="Times New Roman CYR" w:hAnsi="Times New Roman CYR" w:cs="Times New Roman CYR"/>
          <w:sz w:val="28"/>
          <w:szCs w:val="28"/>
        </w:rPr>
      </w:pPr>
      <w:r w:rsidRPr="002606CF">
        <w:rPr>
          <w:rFonts w:ascii="Times New Roman CYR" w:hAnsi="Times New Roman CYR" w:cs="Times New Roman CYR"/>
          <w:sz w:val="28"/>
          <w:szCs w:val="28"/>
        </w:rPr>
        <w:t xml:space="preserve">- средства местного бюджета- </w:t>
      </w:r>
      <w:r w:rsidR="00B801C3" w:rsidRPr="002606CF">
        <w:rPr>
          <w:rFonts w:ascii="Times New Roman CYR" w:hAnsi="Times New Roman CYR" w:cs="Times New Roman CYR"/>
          <w:sz w:val="28"/>
          <w:szCs w:val="28"/>
          <w:u w:val="single"/>
        </w:rPr>
        <w:t>2</w:t>
      </w:r>
      <w:r w:rsidR="00196B58" w:rsidRPr="002606CF">
        <w:rPr>
          <w:rFonts w:ascii="Times New Roman CYR" w:hAnsi="Times New Roman CYR" w:cs="Times New Roman CYR"/>
          <w:sz w:val="28"/>
          <w:szCs w:val="28"/>
          <w:u w:val="single"/>
        </w:rPr>
        <w:t>1</w:t>
      </w:r>
      <w:r w:rsidR="008E6F8B" w:rsidRPr="002606CF">
        <w:rPr>
          <w:rFonts w:ascii="Times New Roman CYR" w:hAnsi="Times New Roman CYR" w:cs="Times New Roman CYR"/>
          <w:bCs/>
          <w:sz w:val="28"/>
          <w:szCs w:val="28"/>
          <w:u w:val="single"/>
        </w:rPr>
        <w:t xml:space="preserve"> </w:t>
      </w:r>
      <w:r w:rsidRPr="002606CF">
        <w:rPr>
          <w:rFonts w:ascii="Times New Roman CYR" w:hAnsi="Times New Roman CYR" w:cs="Times New Roman CYR"/>
          <w:bCs/>
          <w:sz w:val="28"/>
          <w:szCs w:val="28"/>
          <w:u w:val="single"/>
        </w:rPr>
        <w:t xml:space="preserve">млн. </w:t>
      </w:r>
      <w:r w:rsidR="00196B58" w:rsidRPr="002606CF">
        <w:rPr>
          <w:rFonts w:ascii="Times New Roman CYR" w:hAnsi="Times New Roman CYR" w:cs="Times New Roman CYR"/>
          <w:bCs/>
          <w:sz w:val="28"/>
          <w:szCs w:val="28"/>
          <w:u w:val="single"/>
        </w:rPr>
        <w:t>631,4</w:t>
      </w:r>
      <w:r w:rsidR="00690FFC" w:rsidRPr="002606CF">
        <w:rPr>
          <w:rFonts w:ascii="Times New Roman CYR" w:hAnsi="Times New Roman CYR" w:cs="Times New Roman CYR"/>
          <w:bCs/>
          <w:sz w:val="28"/>
          <w:szCs w:val="28"/>
          <w:u w:val="single"/>
        </w:rPr>
        <w:t xml:space="preserve"> </w:t>
      </w:r>
      <w:r w:rsidRPr="002606CF">
        <w:rPr>
          <w:rFonts w:ascii="Times New Roman CYR" w:hAnsi="Times New Roman CYR" w:cs="Times New Roman CYR"/>
          <w:bCs/>
          <w:sz w:val="28"/>
          <w:szCs w:val="28"/>
          <w:u w:val="single"/>
        </w:rPr>
        <w:t>тыс. руб.</w:t>
      </w:r>
    </w:p>
    <w:p w:rsidR="00900F88" w:rsidRPr="002606CF" w:rsidRDefault="00900F88" w:rsidP="003F4EBB">
      <w:pPr>
        <w:widowControl w:val="0"/>
        <w:autoSpaceDE w:val="0"/>
        <w:autoSpaceDN w:val="0"/>
        <w:adjustRightInd w:val="0"/>
        <w:jc w:val="both"/>
        <w:rPr>
          <w:rFonts w:ascii="Times New Roman CYR" w:hAnsi="Times New Roman CYR" w:cs="Times New Roman CYR"/>
          <w:bCs/>
          <w:sz w:val="28"/>
          <w:szCs w:val="28"/>
        </w:rPr>
      </w:pPr>
      <w:r w:rsidRPr="002606CF">
        <w:rPr>
          <w:rFonts w:ascii="Times New Roman CYR" w:hAnsi="Times New Roman CYR" w:cs="Times New Roman CYR"/>
          <w:sz w:val="28"/>
          <w:szCs w:val="28"/>
        </w:rPr>
        <w:t xml:space="preserve">- средства областного бюджета – </w:t>
      </w:r>
      <w:r w:rsidR="00B801C3" w:rsidRPr="002606CF">
        <w:rPr>
          <w:rFonts w:ascii="Times New Roman CYR" w:hAnsi="Times New Roman CYR" w:cs="Times New Roman CYR"/>
          <w:sz w:val="28"/>
          <w:szCs w:val="28"/>
          <w:u w:val="single"/>
        </w:rPr>
        <w:t>38</w:t>
      </w:r>
      <w:r w:rsidRPr="002606CF">
        <w:rPr>
          <w:rFonts w:ascii="Times New Roman CYR" w:hAnsi="Times New Roman CYR" w:cs="Times New Roman CYR"/>
          <w:sz w:val="28"/>
          <w:szCs w:val="28"/>
          <w:u w:val="single"/>
        </w:rPr>
        <w:t xml:space="preserve"> млн. </w:t>
      </w:r>
      <w:r w:rsidR="00196B58" w:rsidRPr="002606CF">
        <w:rPr>
          <w:rFonts w:ascii="Times New Roman CYR" w:hAnsi="Times New Roman CYR" w:cs="Times New Roman CYR"/>
          <w:sz w:val="28"/>
          <w:szCs w:val="28"/>
          <w:u w:val="single"/>
        </w:rPr>
        <w:t>052,9</w:t>
      </w:r>
      <w:r w:rsidRPr="002606CF">
        <w:rPr>
          <w:rFonts w:ascii="Times New Roman CYR" w:hAnsi="Times New Roman CYR" w:cs="Times New Roman CYR"/>
          <w:bCs/>
          <w:sz w:val="28"/>
          <w:szCs w:val="28"/>
          <w:u w:val="single"/>
        </w:rPr>
        <w:t xml:space="preserve"> тыс. руб.</w:t>
      </w:r>
    </w:p>
    <w:p w:rsidR="00900F88" w:rsidRPr="002606CF" w:rsidRDefault="00900F88" w:rsidP="003F4EBB">
      <w:pPr>
        <w:widowControl w:val="0"/>
        <w:autoSpaceDE w:val="0"/>
        <w:autoSpaceDN w:val="0"/>
        <w:adjustRightInd w:val="0"/>
        <w:jc w:val="both"/>
        <w:rPr>
          <w:rFonts w:ascii="Times New Roman CYR" w:hAnsi="Times New Roman CYR" w:cs="Times New Roman CYR"/>
          <w:bCs/>
          <w:sz w:val="28"/>
          <w:szCs w:val="28"/>
        </w:rPr>
      </w:pPr>
      <w:r w:rsidRPr="002606CF">
        <w:rPr>
          <w:rFonts w:ascii="Times New Roman CYR" w:hAnsi="Times New Roman CYR" w:cs="Times New Roman CYR"/>
          <w:sz w:val="28"/>
          <w:szCs w:val="28"/>
        </w:rPr>
        <w:t xml:space="preserve">- средства федерального бюджета – </w:t>
      </w:r>
      <w:r w:rsidR="00196B58" w:rsidRPr="002606CF">
        <w:rPr>
          <w:rFonts w:ascii="Times New Roman CYR" w:hAnsi="Times New Roman CYR" w:cs="Times New Roman CYR"/>
          <w:sz w:val="28"/>
          <w:szCs w:val="28"/>
          <w:u w:val="single"/>
        </w:rPr>
        <w:t>35</w:t>
      </w:r>
      <w:r w:rsidRPr="002606CF">
        <w:rPr>
          <w:rFonts w:ascii="Times New Roman CYR" w:hAnsi="Times New Roman CYR" w:cs="Times New Roman CYR"/>
          <w:bCs/>
          <w:sz w:val="28"/>
          <w:szCs w:val="28"/>
          <w:u w:val="single"/>
        </w:rPr>
        <w:t xml:space="preserve"> </w:t>
      </w:r>
      <w:proofErr w:type="spellStart"/>
      <w:r w:rsidRPr="002606CF">
        <w:rPr>
          <w:rFonts w:ascii="Times New Roman CYR" w:hAnsi="Times New Roman CYR" w:cs="Times New Roman CYR"/>
          <w:bCs/>
          <w:sz w:val="28"/>
          <w:szCs w:val="28"/>
          <w:u w:val="single"/>
        </w:rPr>
        <w:t>тыс.руб</w:t>
      </w:r>
      <w:proofErr w:type="spellEnd"/>
      <w:r w:rsidRPr="002606CF">
        <w:rPr>
          <w:rFonts w:ascii="Times New Roman CYR" w:hAnsi="Times New Roman CYR" w:cs="Times New Roman CYR"/>
          <w:bCs/>
          <w:sz w:val="28"/>
          <w:szCs w:val="28"/>
          <w:u w:val="single"/>
        </w:rPr>
        <w:t xml:space="preserve">. </w:t>
      </w:r>
    </w:p>
    <w:p w:rsidR="00900F88" w:rsidRPr="002606CF" w:rsidRDefault="001431D8" w:rsidP="003F4EBB">
      <w:pPr>
        <w:widowControl w:val="0"/>
        <w:autoSpaceDE w:val="0"/>
        <w:autoSpaceDN w:val="0"/>
        <w:adjustRightInd w:val="0"/>
        <w:jc w:val="both"/>
        <w:rPr>
          <w:rFonts w:ascii="Times New Roman CYR" w:hAnsi="Times New Roman CYR" w:cs="Times New Roman CYR"/>
          <w:sz w:val="28"/>
          <w:szCs w:val="28"/>
        </w:rPr>
      </w:pPr>
      <w:r w:rsidRPr="002606CF">
        <w:rPr>
          <w:rFonts w:ascii="Times New Roman CYR" w:hAnsi="Times New Roman CYR" w:cs="Times New Roman CYR"/>
          <w:sz w:val="28"/>
          <w:szCs w:val="28"/>
        </w:rPr>
        <w:t xml:space="preserve">    </w:t>
      </w:r>
      <w:r w:rsidR="00900F88" w:rsidRPr="002606CF">
        <w:rPr>
          <w:rFonts w:ascii="Times New Roman CYR" w:hAnsi="Times New Roman CYR" w:cs="Times New Roman CYR"/>
          <w:sz w:val="28"/>
          <w:szCs w:val="28"/>
        </w:rPr>
        <w:t xml:space="preserve">Из средств местного бюджета </w:t>
      </w:r>
      <w:r w:rsidR="005C0C0A" w:rsidRPr="002606CF">
        <w:rPr>
          <w:rFonts w:ascii="Times New Roman CYR" w:hAnsi="Times New Roman CYR" w:cs="Times New Roman CYR"/>
          <w:sz w:val="28"/>
          <w:szCs w:val="28"/>
        </w:rPr>
        <w:t xml:space="preserve">за </w:t>
      </w:r>
      <w:r w:rsidR="00196B58" w:rsidRPr="002606CF">
        <w:rPr>
          <w:rFonts w:ascii="Times New Roman CYR" w:hAnsi="Times New Roman CYR" w:cs="Times New Roman CYR"/>
          <w:sz w:val="28"/>
          <w:szCs w:val="28"/>
        </w:rPr>
        <w:t xml:space="preserve">1 квартал </w:t>
      </w:r>
      <w:r w:rsidR="00900F88" w:rsidRPr="002606CF">
        <w:rPr>
          <w:rFonts w:ascii="Times New Roman CYR" w:hAnsi="Times New Roman CYR" w:cs="Times New Roman CYR"/>
          <w:sz w:val="28"/>
          <w:szCs w:val="28"/>
        </w:rPr>
        <w:t>201</w:t>
      </w:r>
      <w:r w:rsidR="00196B58" w:rsidRPr="002606CF">
        <w:rPr>
          <w:rFonts w:ascii="Times New Roman CYR" w:hAnsi="Times New Roman CYR" w:cs="Times New Roman CYR"/>
          <w:sz w:val="28"/>
          <w:szCs w:val="28"/>
        </w:rPr>
        <w:t>9</w:t>
      </w:r>
      <w:r w:rsidR="00900F88" w:rsidRPr="002606CF">
        <w:rPr>
          <w:rFonts w:ascii="Times New Roman CYR" w:hAnsi="Times New Roman CYR" w:cs="Times New Roman CYR"/>
          <w:sz w:val="28"/>
          <w:szCs w:val="28"/>
        </w:rPr>
        <w:t xml:space="preserve"> год</w:t>
      </w:r>
      <w:r w:rsidR="00196B58" w:rsidRPr="002606CF">
        <w:rPr>
          <w:rFonts w:ascii="Times New Roman CYR" w:hAnsi="Times New Roman CYR" w:cs="Times New Roman CYR"/>
          <w:sz w:val="28"/>
          <w:szCs w:val="28"/>
        </w:rPr>
        <w:t>а</w:t>
      </w:r>
      <w:r w:rsidR="00900F88" w:rsidRPr="002606CF">
        <w:rPr>
          <w:rFonts w:ascii="Times New Roman CYR" w:hAnsi="Times New Roman CYR" w:cs="Times New Roman CYR"/>
          <w:sz w:val="28"/>
          <w:szCs w:val="28"/>
        </w:rPr>
        <w:t xml:space="preserve"> было выделено </w:t>
      </w:r>
      <w:r w:rsidR="00900F88" w:rsidRPr="002606CF">
        <w:rPr>
          <w:rFonts w:ascii="Times New Roman CYR" w:hAnsi="Times New Roman CYR" w:cs="Times New Roman CYR"/>
          <w:bCs/>
          <w:sz w:val="28"/>
          <w:szCs w:val="28"/>
          <w:u w:val="single"/>
        </w:rPr>
        <w:t xml:space="preserve">более </w:t>
      </w:r>
      <w:r w:rsidR="00B801C3" w:rsidRPr="002606CF">
        <w:rPr>
          <w:rFonts w:ascii="Times New Roman CYR" w:hAnsi="Times New Roman CYR" w:cs="Times New Roman CYR"/>
          <w:bCs/>
          <w:sz w:val="28"/>
          <w:szCs w:val="28"/>
          <w:u w:val="single"/>
        </w:rPr>
        <w:t>2</w:t>
      </w:r>
      <w:r w:rsidR="00196B58" w:rsidRPr="002606CF">
        <w:rPr>
          <w:rFonts w:ascii="Times New Roman CYR" w:hAnsi="Times New Roman CYR" w:cs="Times New Roman CYR"/>
          <w:bCs/>
          <w:sz w:val="28"/>
          <w:szCs w:val="28"/>
          <w:u w:val="single"/>
        </w:rPr>
        <w:t>1</w:t>
      </w:r>
      <w:r w:rsidR="00900F88" w:rsidRPr="002606CF">
        <w:rPr>
          <w:rFonts w:ascii="Times New Roman CYR" w:hAnsi="Times New Roman CYR" w:cs="Times New Roman CYR"/>
          <w:bCs/>
          <w:sz w:val="28"/>
          <w:szCs w:val="28"/>
          <w:u w:val="single"/>
        </w:rPr>
        <w:t xml:space="preserve"> миллионов рублей,</w:t>
      </w:r>
      <w:r w:rsidR="00900F88" w:rsidRPr="002606CF">
        <w:rPr>
          <w:rFonts w:ascii="Times New Roman CYR" w:hAnsi="Times New Roman CYR" w:cs="Times New Roman CYR"/>
          <w:sz w:val="28"/>
          <w:szCs w:val="28"/>
        </w:rPr>
        <w:t xml:space="preserve"> в том числе:</w:t>
      </w:r>
    </w:p>
    <w:p w:rsidR="00900F88" w:rsidRPr="002606CF" w:rsidRDefault="00900F88" w:rsidP="003F4EBB">
      <w:pPr>
        <w:widowControl w:val="0"/>
        <w:autoSpaceDE w:val="0"/>
        <w:autoSpaceDN w:val="0"/>
        <w:adjustRightInd w:val="0"/>
        <w:jc w:val="both"/>
        <w:rPr>
          <w:rFonts w:ascii="Times New Roman CYR" w:hAnsi="Times New Roman CYR" w:cs="Times New Roman CYR"/>
          <w:sz w:val="28"/>
          <w:szCs w:val="28"/>
        </w:rPr>
      </w:pPr>
      <w:r w:rsidRPr="002606CF">
        <w:rPr>
          <w:rFonts w:ascii="Times New Roman CYR" w:hAnsi="Times New Roman CYR" w:cs="Times New Roman CYR"/>
          <w:sz w:val="28"/>
          <w:szCs w:val="28"/>
        </w:rPr>
        <w:t xml:space="preserve">      - на антитеррористические и противопожарные мероприятия было выделено </w:t>
      </w:r>
      <w:r w:rsidRPr="002606CF">
        <w:rPr>
          <w:rFonts w:ascii="Times New Roman CYR" w:hAnsi="Times New Roman CYR" w:cs="Times New Roman CYR"/>
          <w:bCs/>
          <w:sz w:val="28"/>
          <w:szCs w:val="28"/>
        </w:rPr>
        <w:t xml:space="preserve">более </w:t>
      </w:r>
      <w:r w:rsidR="00196B58" w:rsidRPr="002606CF">
        <w:rPr>
          <w:rFonts w:ascii="Times New Roman CYR" w:hAnsi="Times New Roman CYR" w:cs="Times New Roman CYR"/>
          <w:bCs/>
          <w:sz w:val="28"/>
          <w:szCs w:val="28"/>
        </w:rPr>
        <w:t>307,6</w:t>
      </w:r>
      <w:r w:rsidRPr="002606CF">
        <w:rPr>
          <w:rFonts w:ascii="Times New Roman CYR" w:hAnsi="Times New Roman CYR" w:cs="Times New Roman CYR"/>
          <w:bCs/>
          <w:sz w:val="28"/>
          <w:szCs w:val="28"/>
        </w:rPr>
        <w:t xml:space="preserve"> тыс. рублей</w:t>
      </w:r>
      <w:r w:rsidRPr="002606CF">
        <w:rPr>
          <w:rFonts w:ascii="Times New Roman CYR" w:hAnsi="Times New Roman CYR" w:cs="Times New Roman CYR"/>
          <w:sz w:val="28"/>
          <w:szCs w:val="28"/>
        </w:rPr>
        <w:t>;</w:t>
      </w:r>
    </w:p>
    <w:p w:rsidR="00900F88" w:rsidRPr="002606CF" w:rsidRDefault="00900F88" w:rsidP="003F4EBB">
      <w:pPr>
        <w:widowControl w:val="0"/>
        <w:autoSpaceDE w:val="0"/>
        <w:autoSpaceDN w:val="0"/>
        <w:adjustRightInd w:val="0"/>
        <w:jc w:val="both"/>
        <w:rPr>
          <w:rFonts w:ascii="Times New Roman CYR" w:hAnsi="Times New Roman CYR" w:cs="Times New Roman CYR"/>
          <w:sz w:val="28"/>
          <w:szCs w:val="28"/>
        </w:rPr>
      </w:pPr>
      <w:r w:rsidRPr="002606CF">
        <w:rPr>
          <w:rFonts w:ascii="Times New Roman CYR" w:hAnsi="Times New Roman CYR" w:cs="Times New Roman CYR"/>
          <w:sz w:val="28"/>
          <w:szCs w:val="28"/>
        </w:rPr>
        <w:t xml:space="preserve">            - на горячее питание в образовательных учреждениях – </w:t>
      </w:r>
      <w:r w:rsidR="00196B58" w:rsidRPr="002606CF">
        <w:rPr>
          <w:rFonts w:ascii="Times New Roman CYR" w:hAnsi="Times New Roman CYR" w:cs="Times New Roman CYR"/>
          <w:sz w:val="28"/>
          <w:szCs w:val="28"/>
        </w:rPr>
        <w:t>455,0</w:t>
      </w:r>
      <w:r w:rsidRPr="002606CF">
        <w:rPr>
          <w:rFonts w:ascii="Times New Roman CYR" w:hAnsi="Times New Roman CYR" w:cs="Times New Roman CYR"/>
          <w:sz w:val="28"/>
          <w:szCs w:val="28"/>
        </w:rPr>
        <w:t xml:space="preserve"> </w:t>
      </w:r>
      <w:proofErr w:type="spellStart"/>
      <w:r w:rsidRPr="002606CF">
        <w:rPr>
          <w:rFonts w:ascii="Times New Roman CYR" w:hAnsi="Times New Roman CYR" w:cs="Times New Roman CYR"/>
          <w:sz w:val="28"/>
          <w:szCs w:val="28"/>
        </w:rPr>
        <w:t>тыс.руб</w:t>
      </w:r>
      <w:proofErr w:type="spellEnd"/>
      <w:r w:rsidRPr="002606CF">
        <w:rPr>
          <w:rFonts w:ascii="Times New Roman CYR" w:hAnsi="Times New Roman CYR" w:cs="Times New Roman CYR"/>
          <w:sz w:val="28"/>
          <w:szCs w:val="28"/>
        </w:rPr>
        <w:t xml:space="preserve">.    </w:t>
      </w:r>
    </w:p>
    <w:p w:rsidR="00900F88" w:rsidRPr="002606CF" w:rsidRDefault="00900F88" w:rsidP="003F4EBB">
      <w:pPr>
        <w:widowControl w:val="0"/>
        <w:autoSpaceDE w:val="0"/>
        <w:autoSpaceDN w:val="0"/>
        <w:adjustRightInd w:val="0"/>
        <w:jc w:val="both"/>
        <w:rPr>
          <w:rFonts w:ascii="Times New Roman CYR" w:hAnsi="Times New Roman CYR" w:cs="Times New Roman CYR"/>
          <w:sz w:val="28"/>
          <w:szCs w:val="28"/>
        </w:rPr>
      </w:pPr>
      <w:r w:rsidRPr="002606CF">
        <w:rPr>
          <w:rFonts w:ascii="Times New Roman CYR" w:hAnsi="Times New Roman CYR" w:cs="Times New Roman CYR"/>
          <w:sz w:val="28"/>
          <w:szCs w:val="28"/>
        </w:rPr>
        <w:t xml:space="preserve">       Реализация основных общеобразовательных программ в части софинансирования расходов:</w:t>
      </w:r>
    </w:p>
    <w:p w:rsidR="00900F88" w:rsidRPr="002606CF" w:rsidRDefault="00900F88" w:rsidP="003F4EBB">
      <w:pPr>
        <w:widowControl w:val="0"/>
        <w:autoSpaceDE w:val="0"/>
        <w:autoSpaceDN w:val="0"/>
        <w:adjustRightInd w:val="0"/>
        <w:jc w:val="both"/>
        <w:rPr>
          <w:rFonts w:ascii="Times New Roman CYR" w:hAnsi="Times New Roman CYR" w:cs="Times New Roman CYR"/>
          <w:sz w:val="28"/>
          <w:szCs w:val="28"/>
        </w:rPr>
      </w:pPr>
      <w:r w:rsidRPr="002606CF">
        <w:rPr>
          <w:rFonts w:ascii="Times New Roman CYR" w:hAnsi="Times New Roman CYR" w:cs="Times New Roman CYR"/>
          <w:sz w:val="28"/>
          <w:szCs w:val="28"/>
        </w:rPr>
        <w:t xml:space="preserve">   -на организацию и обеспечение отдыха и оздоровления детей </w:t>
      </w:r>
      <w:proofErr w:type="gramStart"/>
      <w:r w:rsidRPr="002606CF">
        <w:rPr>
          <w:rFonts w:ascii="Times New Roman CYR" w:hAnsi="Times New Roman CYR" w:cs="Times New Roman CYR"/>
          <w:sz w:val="28"/>
          <w:szCs w:val="28"/>
        </w:rPr>
        <w:t xml:space="preserve">запланировано </w:t>
      </w:r>
      <w:r w:rsidRPr="002606CF">
        <w:rPr>
          <w:rFonts w:ascii="Times New Roman CYR" w:hAnsi="Times New Roman CYR" w:cs="Times New Roman CYR"/>
          <w:bCs/>
          <w:sz w:val="28"/>
          <w:szCs w:val="28"/>
        </w:rPr>
        <w:t xml:space="preserve"> </w:t>
      </w:r>
      <w:r w:rsidR="00B801C3" w:rsidRPr="002606CF">
        <w:rPr>
          <w:rFonts w:ascii="Times New Roman CYR" w:hAnsi="Times New Roman CYR" w:cs="Times New Roman CYR"/>
          <w:bCs/>
          <w:sz w:val="28"/>
          <w:szCs w:val="28"/>
        </w:rPr>
        <w:t>8</w:t>
      </w:r>
      <w:r w:rsidR="00196B58" w:rsidRPr="002606CF">
        <w:rPr>
          <w:rFonts w:ascii="Times New Roman CYR" w:hAnsi="Times New Roman CYR" w:cs="Times New Roman CYR"/>
          <w:bCs/>
          <w:sz w:val="28"/>
          <w:szCs w:val="28"/>
        </w:rPr>
        <w:t>67</w:t>
      </w:r>
      <w:proofErr w:type="gramEnd"/>
      <w:r w:rsidR="00196B58" w:rsidRPr="002606CF">
        <w:rPr>
          <w:rFonts w:ascii="Times New Roman CYR" w:hAnsi="Times New Roman CYR" w:cs="Times New Roman CYR"/>
          <w:bCs/>
          <w:sz w:val="28"/>
          <w:szCs w:val="28"/>
        </w:rPr>
        <w:t>,5</w:t>
      </w:r>
      <w:r w:rsidRPr="002606CF">
        <w:rPr>
          <w:rFonts w:ascii="Times New Roman CYR" w:hAnsi="Times New Roman CYR" w:cs="Times New Roman CYR"/>
          <w:bCs/>
          <w:sz w:val="28"/>
          <w:szCs w:val="28"/>
        </w:rPr>
        <w:t xml:space="preserve"> </w:t>
      </w:r>
      <w:proofErr w:type="spellStart"/>
      <w:r w:rsidRPr="002606CF">
        <w:rPr>
          <w:rFonts w:ascii="Times New Roman CYR" w:hAnsi="Times New Roman CYR" w:cs="Times New Roman CYR"/>
          <w:bCs/>
          <w:sz w:val="28"/>
          <w:szCs w:val="28"/>
        </w:rPr>
        <w:t>тыс.руб</w:t>
      </w:r>
      <w:proofErr w:type="spellEnd"/>
      <w:r w:rsidR="00EE24F8" w:rsidRPr="002606CF">
        <w:rPr>
          <w:rFonts w:ascii="Times New Roman CYR" w:hAnsi="Times New Roman CYR" w:cs="Times New Roman CYR"/>
          <w:sz w:val="28"/>
          <w:szCs w:val="28"/>
        </w:rPr>
        <w:t>., (</w:t>
      </w:r>
      <w:r w:rsidR="00196B58" w:rsidRPr="002606CF">
        <w:rPr>
          <w:rFonts w:ascii="Times New Roman CYR" w:hAnsi="Times New Roman CYR" w:cs="Times New Roman CYR"/>
          <w:sz w:val="28"/>
          <w:szCs w:val="28"/>
        </w:rPr>
        <w:t>832,8</w:t>
      </w:r>
      <w:r w:rsidRPr="002606CF">
        <w:rPr>
          <w:rFonts w:ascii="Times New Roman CYR" w:hAnsi="Times New Roman CYR" w:cs="Times New Roman CYR"/>
          <w:sz w:val="28"/>
          <w:szCs w:val="28"/>
        </w:rPr>
        <w:t xml:space="preserve"> </w:t>
      </w:r>
      <w:proofErr w:type="spellStart"/>
      <w:r w:rsidRPr="002606CF">
        <w:rPr>
          <w:rFonts w:ascii="Times New Roman CYR" w:hAnsi="Times New Roman CYR" w:cs="Times New Roman CYR"/>
          <w:sz w:val="28"/>
          <w:szCs w:val="28"/>
        </w:rPr>
        <w:t>тыс.руб</w:t>
      </w:r>
      <w:proofErr w:type="spellEnd"/>
      <w:r w:rsidRPr="002606CF">
        <w:rPr>
          <w:rFonts w:ascii="Times New Roman CYR" w:hAnsi="Times New Roman CYR" w:cs="Times New Roman CYR"/>
          <w:sz w:val="28"/>
          <w:szCs w:val="28"/>
        </w:rPr>
        <w:t>. средства областного бюджета и 3</w:t>
      </w:r>
      <w:r w:rsidR="00196B58" w:rsidRPr="002606CF">
        <w:rPr>
          <w:rFonts w:ascii="Times New Roman CYR" w:hAnsi="Times New Roman CYR" w:cs="Times New Roman CYR"/>
          <w:sz w:val="28"/>
          <w:szCs w:val="28"/>
        </w:rPr>
        <w:t>4,7</w:t>
      </w:r>
      <w:r w:rsidRPr="002606CF">
        <w:rPr>
          <w:rFonts w:ascii="Times New Roman CYR" w:hAnsi="Times New Roman CYR" w:cs="Times New Roman CYR"/>
          <w:sz w:val="28"/>
          <w:szCs w:val="28"/>
        </w:rPr>
        <w:t xml:space="preserve"> </w:t>
      </w:r>
      <w:proofErr w:type="spellStart"/>
      <w:r w:rsidRPr="002606CF">
        <w:rPr>
          <w:rFonts w:ascii="Times New Roman CYR" w:hAnsi="Times New Roman CYR" w:cs="Times New Roman CYR"/>
          <w:sz w:val="28"/>
          <w:szCs w:val="28"/>
        </w:rPr>
        <w:t>тыс.руб</w:t>
      </w:r>
      <w:proofErr w:type="spellEnd"/>
      <w:r w:rsidRPr="002606CF">
        <w:rPr>
          <w:rFonts w:ascii="Times New Roman CYR" w:hAnsi="Times New Roman CYR" w:cs="Times New Roman CYR"/>
          <w:sz w:val="28"/>
          <w:szCs w:val="28"/>
        </w:rPr>
        <w:t>. средства местного бюджета)</w:t>
      </w:r>
      <w:r w:rsidR="00D8236A" w:rsidRPr="002606CF">
        <w:rPr>
          <w:rFonts w:ascii="Times New Roman CYR" w:hAnsi="Times New Roman CYR" w:cs="Times New Roman CYR"/>
          <w:sz w:val="28"/>
          <w:szCs w:val="28"/>
        </w:rPr>
        <w:t>.</w:t>
      </w:r>
      <w:r w:rsidRPr="002606CF">
        <w:rPr>
          <w:rFonts w:ascii="Times New Roman CYR" w:hAnsi="Times New Roman CYR" w:cs="Times New Roman CYR"/>
          <w:sz w:val="28"/>
          <w:szCs w:val="28"/>
        </w:rPr>
        <w:t xml:space="preserve"> </w:t>
      </w:r>
    </w:p>
    <w:p w:rsidR="00905D33" w:rsidRPr="002606CF" w:rsidRDefault="00900F88" w:rsidP="003F4EBB">
      <w:pPr>
        <w:widowControl w:val="0"/>
        <w:autoSpaceDE w:val="0"/>
        <w:autoSpaceDN w:val="0"/>
        <w:adjustRightInd w:val="0"/>
        <w:jc w:val="both"/>
        <w:rPr>
          <w:rFonts w:ascii="Times New Roman CYR" w:hAnsi="Times New Roman CYR" w:cs="Times New Roman CYR"/>
          <w:sz w:val="28"/>
          <w:szCs w:val="28"/>
        </w:rPr>
      </w:pPr>
      <w:r w:rsidRPr="002606CF">
        <w:rPr>
          <w:rFonts w:ascii="Times New Roman CYR" w:hAnsi="Times New Roman CYR" w:cs="Times New Roman CYR"/>
          <w:bCs/>
          <w:sz w:val="28"/>
          <w:szCs w:val="28"/>
        </w:rPr>
        <w:t xml:space="preserve">      </w:t>
      </w:r>
      <w:r w:rsidRPr="002606CF">
        <w:rPr>
          <w:rFonts w:ascii="Times New Roman CYR" w:hAnsi="Times New Roman CYR" w:cs="Times New Roman CYR"/>
          <w:sz w:val="28"/>
          <w:szCs w:val="28"/>
        </w:rPr>
        <w:t xml:space="preserve"> </w:t>
      </w:r>
      <w:r w:rsidR="009F49FC" w:rsidRPr="002606CF">
        <w:rPr>
          <w:rFonts w:ascii="Times New Roman CYR" w:hAnsi="Times New Roman CYR" w:cs="Times New Roman CYR"/>
          <w:sz w:val="28"/>
          <w:szCs w:val="28"/>
        </w:rPr>
        <w:t>На 2019г.</w:t>
      </w:r>
      <w:r w:rsidR="00EE24F8" w:rsidRPr="002606CF">
        <w:rPr>
          <w:rFonts w:ascii="Times New Roman CYR" w:hAnsi="Times New Roman CYR" w:cs="Times New Roman CYR"/>
          <w:sz w:val="28"/>
          <w:szCs w:val="28"/>
        </w:rPr>
        <w:t xml:space="preserve"> в</w:t>
      </w:r>
      <w:r w:rsidR="00460A19" w:rsidRPr="002606CF">
        <w:rPr>
          <w:rFonts w:ascii="Times New Roman CYR" w:hAnsi="Times New Roman CYR" w:cs="Times New Roman CYR"/>
          <w:sz w:val="28"/>
          <w:szCs w:val="28"/>
        </w:rPr>
        <w:t xml:space="preserve">ыделены средства на </w:t>
      </w:r>
      <w:r w:rsidR="00AE6841" w:rsidRPr="002606CF">
        <w:rPr>
          <w:rFonts w:ascii="Times New Roman CYR" w:hAnsi="Times New Roman CYR" w:cs="Times New Roman CYR"/>
          <w:sz w:val="28"/>
          <w:szCs w:val="28"/>
        </w:rPr>
        <w:t xml:space="preserve">2 этап </w:t>
      </w:r>
      <w:r w:rsidR="009F49FC" w:rsidRPr="002606CF">
        <w:rPr>
          <w:rFonts w:ascii="Times New Roman CYR" w:hAnsi="Times New Roman CYR" w:cs="Times New Roman CYR"/>
          <w:sz w:val="28"/>
          <w:szCs w:val="28"/>
        </w:rPr>
        <w:t>реконструкци</w:t>
      </w:r>
      <w:r w:rsidR="00AE6841" w:rsidRPr="002606CF">
        <w:rPr>
          <w:rFonts w:ascii="Times New Roman CYR" w:hAnsi="Times New Roman CYR" w:cs="Times New Roman CYR"/>
          <w:sz w:val="28"/>
          <w:szCs w:val="28"/>
        </w:rPr>
        <w:t>и</w:t>
      </w:r>
      <w:r w:rsidR="009F49FC" w:rsidRPr="002606CF">
        <w:rPr>
          <w:rFonts w:ascii="Times New Roman CYR" w:hAnsi="Times New Roman CYR" w:cs="Times New Roman CYR"/>
          <w:sz w:val="28"/>
          <w:szCs w:val="28"/>
        </w:rPr>
        <w:t xml:space="preserve"> МБОУ ДО ДООЦ «Родничок»</w:t>
      </w:r>
      <w:r w:rsidR="00905D33" w:rsidRPr="002606CF">
        <w:rPr>
          <w:rFonts w:ascii="Times New Roman CYR" w:hAnsi="Times New Roman CYR" w:cs="Times New Roman CYR"/>
          <w:sz w:val="28"/>
          <w:szCs w:val="28"/>
        </w:rPr>
        <w:t xml:space="preserve"> </w:t>
      </w:r>
      <w:r w:rsidR="009F49FC" w:rsidRPr="002606CF">
        <w:rPr>
          <w:rFonts w:ascii="Times New Roman CYR" w:hAnsi="Times New Roman CYR" w:cs="Times New Roman CYR"/>
          <w:sz w:val="28"/>
          <w:szCs w:val="28"/>
        </w:rPr>
        <w:t xml:space="preserve">в </w:t>
      </w:r>
      <w:r w:rsidR="00905D33" w:rsidRPr="002606CF">
        <w:rPr>
          <w:rFonts w:ascii="Times New Roman CYR" w:hAnsi="Times New Roman CYR" w:cs="Times New Roman CYR"/>
          <w:sz w:val="28"/>
          <w:szCs w:val="28"/>
        </w:rPr>
        <w:t xml:space="preserve">размере </w:t>
      </w:r>
      <w:r w:rsidR="00AE6841" w:rsidRPr="002606CF">
        <w:rPr>
          <w:rFonts w:ascii="Times New Roman CYR" w:hAnsi="Times New Roman CYR" w:cs="Times New Roman CYR"/>
          <w:sz w:val="28"/>
          <w:szCs w:val="28"/>
        </w:rPr>
        <w:t>92 404,8</w:t>
      </w:r>
      <w:r w:rsidR="00905D33" w:rsidRPr="002606CF">
        <w:rPr>
          <w:rFonts w:ascii="Times New Roman CYR" w:hAnsi="Times New Roman CYR" w:cs="Times New Roman CYR"/>
          <w:sz w:val="28"/>
          <w:szCs w:val="28"/>
        </w:rPr>
        <w:t xml:space="preserve"> тыс. руб.,</w:t>
      </w:r>
      <w:r w:rsidR="009F49FC" w:rsidRPr="002606CF">
        <w:rPr>
          <w:rFonts w:ascii="Times New Roman CYR" w:hAnsi="Times New Roman CYR" w:cs="Times New Roman CYR"/>
          <w:sz w:val="28"/>
          <w:szCs w:val="28"/>
        </w:rPr>
        <w:t xml:space="preserve"> в т.ч.</w:t>
      </w:r>
      <w:r w:rsidR="00905D33" w:rsidRPr="002606CF">
        <w:rPr>
          <w:rFonts w:ascii="Times New Roman CYR" w:hAnsi="Times New Roman CYR" w:cs="Times New Roman CYR"/>
          <w:sz w:val="28"/>
          <w:szCs w:val="28"/>
        </w:rPr>
        <w:t xml:space="preserve"> местный бюджет – </w:t>
      </w:r>
      <w:r w:rsidR="00AE6841" w:rsidRPr="002606CF">
        <w:rPr>
          <w:rFonts w:ascii="Times New Roman CYR" w:hAnsi="Times New Roman CYR" w:cs="Times New Roman CYR"/>
          <w:sz w:val="28"/>
          <w:szCs w:val="28"/>
        </w:rPr>
        <w:t>3 696,2</w:t>
      </w:r>
      <w:r w:rsidR="00905D33" w:rsidRPr="002606CF">
        <w:rPr>
          <w:rFonts w:ascii="Times New Roman CYR" w:hAnsi="Times New Roman CYR" w:cs="Times New Roman CYR"/>
          <w:sz w:val="28"/>
          <w:szCs w:val="28"/>
        </w:rPr>
        <w:t xml:space="preserve"> </w:t>
      </w:r>
      <w:proofErr w:type="spellStart"/>
      <w:r w:rsidR="00905D33" w:rsidRPr="002606CF">
        <w:rPr>
          <w:rFonts w:ascii="Times New Roman CYR" w:hAnsi="Times New Roman CYR" w:cs="Times New Roman CYR"/>
          <w:sz w:val="28"/>
          <w:szCs w:val="28"/>
        </w:rPr>
        <w:t>тыс.руб</w:t>
      </w:r>
      <w:proofErr w:type="spellEnd"/>
      <w:r w:rsidR="00905D33" w:rsidRPr="002606CF">
        <w:rPr>
          <w:rFonts w:ascii="Times New Roman CYR" w:hAnsi="Times New Roman CYR" w:cs="Times New Roman CYR"/>
          <w:sz w:val="28"/>
          <w:szCs w:val="28"/>
        </w:rPr>
        <w:t>.</w:t>
      </w:r>
      <w:r w:rsidR="009F49FC" w:rsidRPr="002606CF">
        <w:rPr>
          <w:rFonts w:ascii="Times New Roman CYR" w:hAnsi="Times New Roman CYR" w:cs="Times New Roman CYR"/>
          <w:sz w:val="28"/>
          <w:szCs w:val="28"/>
        </w:rPr>
        <w:t xml:space="preserve">, областной – </w:t>
      </w:r>
      <w:r w:rsidR="00AE6841" w:rsidRPr="002606CF">
        <w:rPr>
          <w:rFonts w:ascii="Times New Roman CYR" w:hAnsi="Times New Roman CYR" w:cs="Times New Roman CYR"/>
          <w:sz w:val="28"/>
          <w:szCs w:val="28"/>
        </w:rPr>
        <w:t>88 708,6</w:t>
      </w:r>
      <w:r w:rsidR="009F49FC" w:rsidRPr="002606CF">
        <w:rPr>
          <w:rFonts w:ascii="Times New Roman CYR" w:hAnsi="Times New Roman CYR" w:cs="Times New Roman CYR"/>
          <w:sz w:val="28"/>
          <w:szCs w:val="28"/>
        </w:rPr>
        <w:t xml:space="preserve"> </w:t>
      </w:r>
      <w:proofErr w:type="spellStart"/>
      <w:r w:rsidR="009F49FC" w:rsidRPr="002606CF">
        <w:rPr>
          <w:rFonts w:ascii="Times New Roman CYR" w:hAnsi="Times New Roman CYR" w:cs="Times New Roman CYR"/>
          <w:sz w:val="28"/>
          <w:szCs w:val="28"/>
        </w:rPr>
        <w:t>тыс.руб</w:t>
      </w:r>
      <w:proofErr w:type="spellEnd"/>
      <w:r w:rsidR="009F49FC" w:rsidRPr="002606CF">
        <w:rPr>
          <w:rFonts w:ascii="Times New Roman CYR" w:hAnsi="Times New Roman CYR" w:cs="Times New Roman CYR"/>
          <w:sz w:val="28"/>
          <w:szCs w:val="28"/>
        </w:rPr>
        <w:t>.</w:t>
      </w:r>
      <w:r w:rsidR="005B2AE5" w:rsidRPr="002606CF">
        <w:rPr>
          <w:rFonts w:ascii="Times New Roman CYR" w:hAnsi="Times New Roman CYR" w:cs="Times New Roman CYR"/>
          <w:sz w:val="28"/>
          <w:szCs w:val="28"/>
        </w:rPr>
        <w:t xml:space="preserve">. </w:t>
      </w:r>
      <w:r w:rsidR="00AE6841" w:rsidRPr="002606CF">
        <w:rPr>
          <w:rFonts w:ascii="Times New Roman CYR" w:hAnsi="Times New Roman CYR" w:cs="Times New Roman CYR"/>
          <w:sz w:val="28"/>
          <w:szCs w:val="28"/>
        </w:rPr>
        <w:t>Работы ведутся в соответствии с графиком производства работ.</w:t>
      </w:r>
    </w:p>
    <w:p w:rsidR="00F66064" w:rsidRPr="002606CF" w:rsidRDefault="00557FA7" w:rsidP="003F4EBB">
      <w:pPr>
        <w:overflowPunct w:val="0"/>
        <w:autoSpaceDE w:val="0"/>
        <w:autoSpaceDN w:val="0"/>
        <w:adjustRightInd w:val="0"/>
        <w:jc w:val="both"/>
        <w:textAlignment w:val="baseline"/>
        <w:rPr>
          <w:sz w:val="28"/>
          <w:szCs w:val="28"/>
        </w:rPr>
      </w:pPr>
      <w:r w:rsidRPr="002606CF">
        <w:rPr>
          <w:sz w:val="28"/>
          <w:szCs w:val="28"/>
        </w:rPr>
        <w:t xml:space="preserve">        </w:t>
      </w:r>
      <w:r w:rsidR="00D65921" w:rsidRPr="002606CF">
        <w:rPr>
          <w:sz w:val="28"/>
          <w:szCs w:val="28"/>
        </w:rPr>
        <w:t>В 201</w:t>
      </w:r>
      <w:r w:rsidR="00AE6841" w:rsidRPr="002606CF">
        <w:rPr>
          <w:sz w:val="28"/>
          <w:szCs w:val="28"/>
        </w:rPr>
        <w:t>9</w:t>
      </w:r>
      <w:r w:rsidR="00D65921" w:rsidRPr="002606CF">
        <w:rPr>
          <w:sz w:val="28"/>
          <w:szCs w:val="28"/>
        </w:rPr>
        <w:t xml:space="preserve"> г. </w:t>
      </w:r>
      <w:r w:rsidR="009F49FC" w:rsidRPr="002606CF">
        <w:rPr>
          <w:sz w:val="28"/>
          <w:szCs w:val="28"/>
        </w:rPr>
        <w:t>выделены средства на приобретение автобус</w:t>
      </w:r>
      <w:r w:rsidR="00AE6841" w:rsidRPr="002606CF">
        <w:rPr>
          <w:sz w:val="28"/>
          <w:szCs w:val="28"/>
        </w:rPr>
        <w:t>а</w:t>
      </w:r>
      <w:r w:rsidR="009F49FC" w:rsidRPr="002606CF">
        <w:rPr>
          <w:sz w:val="28"/>
          <w:szCs w:val="28"/>
        </w:rPr>
        <w:t xml:space="preserve"> для МБОУ</w:t>
      </w:r>
      <w:r w:rsidR="00AE6841" w:rsidRPr="002606CF">
        <w:rPr>
          <w:sz w:val="28"/>
          <w:szCs w:val="28"/>
        </w:rPr>
        <w:t xml:space="preserve"> ДО Милютинская ДЮСШ</w:t>
      </w:r>
      <w:r w:rsidR="009F49FC" w:rsidRPr="002606CF">
        <w:rPr>
          <w:sz w:val="28"/>
          <w:szCs w:val="28"/>
        </w:rPr>
        <w:t xml:space="preserve"> в сумме </w:t>
      </w:r>
      <w:r w:rsidR="00BF34A6" w:rsidRPr="002606CF">
        <w:rPr>
          <w:sz w:val="28"/>
          <w:szCs w:val="28"/>
        </w:rPr>
        <w:t>2 763,1</w:t>
      </w:r>
      <w:r w:rsidR="009F49FC" w:rsidRPr="002606CF">
        <w:rPr>
          <w:sz w:val="28"/>
          <w:szCs w:val="28"/>
        </w:rPr>
        <w:t xml:space="preserve"> </w:t>
      </w:r>
      <w:proofErr w:type="spellStart"/>
      <w:r w:rsidR="009F49FC" w:rsidRPr="002606CF">
        <w:rPr>
          <w:sz w:val="28"/>
          <w:szCs w:val="28"/>
        </w:rPr>
        <w:t>тыс.руб</w:t>
      </w:r>
      <w:proofErr w:type="spellEnd"/>
      <w:r w:rsidR="009F49FC" w:rsidRPr="002606CF">
        <w:rPr>
          <w:sz w:val="28"/>
          <w:szCs w:val="28"/>
        </w:rPr>
        <w:t>., в т.ч. местный – 1</w:t>
      </w:r>
      <w:r w:rsidR="00BF34A6" w:rsidRPr="002606CF">
        <w:rPr>
          <w:sz w:val="28"/>
          <w:szCs w:val="28"/>
        </w:rPr>
        <w:t>1</w:t>
      </w:r>
      <w:r w:rsidR="009F49FC" w:rsidRPr="002606CF">
        <w:rPr>
          <w:sz w:val="28"/>
          <w:szCs w:val="28"/>
        </w:rPr>
        <w:t>0,</w:t>
      </w:r>
      <w:r w:rsidR="00BF34A6" w:rsidRPr="002606CF">
        <w:rPr>
          <w:sz w:val="28"/>
          <w:szCs w:val="28"/>
        </w:rPr>
        <w:t>6</w:t>
      </w:r>
      <w:r w:rsidR="009F49FC" w:rsidRPr="002606CF">
        <w:rPr>
          <w:sz w:val="28"/>
          <w:szCs w:val="28"/>
        </w:rPr>
        <w:t xml:space="preserve">, областной – </w:t>
      </w:r>
      <w:r w:rsidR="00BF34A6" w:rsidRPr="002606CF">
        <w:rPr>
          <w:sz w:val="28"/>
          <w:szCs w:val="28"/>
        </w:rPr>
        <w:t>2 652</w:t>
      </w:r>
      <w:r w:rsidR="009F49FC" w:rsidRPr="002606CF">
        <w:rPr>
          <w:sz w:val="28"/>
          <w:szCs w:val="28"/>
        </w:rPr>
        <w:t>,</w:t>
      </w:r>
      <w:r w:rsidR="00BF34A6" w:rsidRPr="002606CF">
        <w:rPr>
          <w:sz w:val="28"/>
          <w:szCs w:val="28"/>
        </w:rPr>
        <w:t>5</w:t>
      </w:r>
      <w:r w:rsidR="009F49FC" w:rsidRPr="002606CF">
        <w:rPr>
          <w:sz w:val="28"/>
          <w:szCs w:val="28"/>
        </w:rPr>
        <w:t xml:space="preserve"> </w:t>
      </w:r>
      <w:proofErr w:type="spellStart"/>
      <w:r w:rsidR="009F49FC" w:rsidRPr="002606CF">
        <w:rPr>
          <w:sz w:val="28"/>
          <w:szCs w:val="28"/>
        </w:rPr>
        <w:t>тыс.руб</w:t>
      </w:r>
      <w:proofErr w:type="spellEnd"/>
      <w:r w:rsidR="009F49FC" w:rsidRPr="002606CF">
        <w:rPr>
          <w:sz w:val="28"/>
          <w:szCs w:val="28"/>
        </w:rPr>
        <w:t>.</w:t>
      </w:r>
      <w:r w:rsidR="00AB532F" w:rsidRPr="002606CF">
        <w:rPr>
          <w:sz w:val="28"/>
          <w:szCs w:val="28"/>
        </w:rPr>
        <w:t>, ведутся процедуры закупок.</w:t>
      </w:r>
    </w:p>
    <w:p w:rsidR="00C5722F" w:rsidRPr="002606CF" w:rsidRDefault="00C5722F" w:rsidP="003F4EBB">
      <w:pPr>
        <w:overflowPunct w:val="0"/>
        <w:autoSpaceDE w:val="0"/>
        <w:autoSpaceDN w:val="0"/>
        <w:adjustRightInd w:val="0"/>
        <w:jc w:val="both"/>
        <w:textAlignment w:val="baseline"/>
        <w:rPr>
          <w:sz w:val="28"/>
          <w:szCs w:val="28"/>
        </w:rPr>
      </w:pPr>
      <w:r w:rsidRPr="002606CF">
        <w:rPr>
          <w:sz w:val="28"/>
          <w:szCs w:val="28"/>
        </w:rPr>
        <w:t xml:space="preserve">           Кроме, того выделены денеж</w:t>
      </w:r>
      <w:r w:rsidR="00BF34A6" w:rsidRPr="002606CF">
        <w:rPr>
          <w:sz w:val="28"/>
          <w:szCs w:val="28"/>
        </w:rPr>
        <w:t>ные средства на ремонт спортивных</w:t>
      </w:r>
      <w:r w:rsidRPr="002606CF">
        <w:rPr>
          <w:sz w:val="28"/>
          <w:szCs w:val="28"/>
        </w:rPr>
        <w:t xml:space="preserve"> зал</w:t>
      </w:r>
      <w:r w:rsidR="00BF34A6" w:rsidRPr="002606CF">
        <w:rPr>
          <w:sz w:val="28"/>
          <w:szCs w:val="28"/>
        </w:rPr>
        <w:t>ов</w:t>
      </w:r>
      <w:r w:rsidRPr="002606CF">
        <w:rPr>
          <w:sz w:val="28"/>
          <w:szCs w:val="28"/>
        </w:rPr>
        <w:t xml:space="preserve"> МБОУ </w:t>
      </w:r>
      <w:r w:rsidR="00BF34A6" w:rsidRPr="002606CF">
        <w:rPr>
          <w:sz w:val="28"/>
          <w:szCs w:val="28"/>
        </w:rPr>
        <w:t xml:space="preserve">Россошанская </w:t>
      </w:r>
      <w:r w:rsidR="00AB532F" w:rsidRPr="002606CF">
        <w:rPr>
          <w:sz w:val="28"/>
          <w:szCs w:val="28"/>
        </w:rPr>
        <w:t>О</w:t>
      </w:r>
      <w:r w:rsidRPr="002606CF">
        <w:rPr>
          <w:sz w:val="28"/>
          <w:szCs w:val="28"/>
        </w:rPr>
        <w:t>ОШ</w:t>
      </w:r>
      <w:r w:rsidR="00BF34A6" w:rsidRPr="002606CF">
        <w:rPr>
          <w:sz w:val="28"/>
          <w:szCs w:val="28"/>
        </w:rPr>
        <w:t xml:space="preserve">, МБОУ </w:t>
      </w:r>
      <w:proofErr w:type="spellStart"/>
      <w:r w:rsidR="00BF34A6" w:rsidRPr="002606CF">
        <w:rPr>
          <w:sz w:val="28"/>
          <w:szCs w:val="28"/>
        </w:rPr>
        <w:t>Лукичевская</w:t>
      </w:r>
      <w:proofErr w:type="spellEnd"/>
      <w:r w:rsidR="00BF34A6" w:rsidRPr="002606CF">
        <w:rPr>
          <w:sz w:val="28"/>
          <w:szCs w:val="28"/>
        </w:rPr>
        <w:t xml:space="preserve"> СОШ, МБОУ </w:t>
      </w:r>
      <w:proofErr w:type="spellStart"/>
      <w:r w:rsidR="00BF34A6" w:rsidRPr="002606CF">
        <w:rPr>
          <w:sz w:val="28"/>
          <w:szCs w:val="28"/>
        </w:rPr>
        <w:t>Селивановская</w:t>
      </w:r>
      <w:proofErr w:type="spellEnd"/>
      <w:r w:rsidR="00BF34A6" w:rsidRPr="002606CF">
        <w:rPr>
          <w:sz w:val="28"/>
          <w:szCs w:val="28"/>
        </w:rPr>
        <w:t xml:space="preserve"> СОШ, </w:t>
      </w:r>
      <w:r w:rsidR="00BF34A6" w:rsidRPr="002606CF">
        <w:rPr>
          <w:sz w:val="28"/>
          <w:szCs w:val="28"/>
        </w:rPr>
        <w:lastRenderedPageBreak/>
        <w:t>МБОУ Первомайская ООШ</w:t>
      </w:r>
      <w:r w:rsidRPr="002606CF">
        <w:rPr>
          <w:sz w:val="28"/>
          <w:szCs w:val="28"/>
        </w:rPr>
        <w:t xml:space="preserve"> в сумме </w:t>
      </w:r>
      <w:r w:rsidR="00BF34A6" w:rsidRPr="002606CF">
        <w:rPr>
          <w:sz w:val="28"/>
          <w:szCs w:val="28"/>
        </w:rPr>
        <w:t>3 659,7</w:t>
      </w:r>
      <w:r w:rsidRPr="002606CF">
        <w:rPr>
          <w:sz w:val="28"/>
          <w:szCs w:val="28"/>
        </w:rPr>
        <w:t xml:space="preserve"> </w:t>
      </w:r>
      <w:proofErr w:type="spellStart"/>
      <w:r w:rsidRPr="002606CF">
        <w:rPr>
          <w:sz w:val="28"/>
          <w:szCs w:val="28"/>
        </w:rPr>
        <w:t>тыс.руб</w:t>
      </w:r>
      <w:proofErr w:type="spellEnd"/>
      <w:r w:rsidRPr="002606CF">
        <w:rPr>
          <w:sz w:val="28"/>
          <w:szCs w:val="28"/>
        </w:rPr>
        <w:t xml:space="preserve">., в т.ч. федеральный бюджет  - </w:t>
      </w:r>
      <w:r w:rsidR="00BF34A6" w:rsidRPr="002606CF">
        <w:rPr>
          <w:sz w:val="28"/>
          <w:szCs w:val="28"/>
        </w:rPr>
        <w:t>3 183,9</w:t>
      </w:r>
      <w:r w:rsidRPr="002606CF">
        <w:rPr>
          <w:sz w:val="28"/>
          <w:szCs w:val="28"/>
        </w:rPr>
        <w:t xml:space="preserve"> </w:t>
      </w:r>
      <w:proofErr w:type="spellStart"/>
      <w:r w:rsidRPr="002606CF">
        <w:rPr>
          <w:sz w:val="28"/>
          <w:szCs w:val="28"/>
        </w:rPr>
        <w:t>тыс.руб</w:t>
      </w:r>
      <w:proofErr w:type="spellEnd"/>
      <w:r w:rsidRPr="002606CF">
        <w:rPr>
          <w:sz w:val="28"/>
          <w:szCs w:val="28"/>
        </w:rPr>
        <w:t xml:space="preserve">., областной – </w:t>
      </w:r>
      <w:r w:rsidR="00BF34A6" w:rsidRPr="002606CF">
        <w:rPr>
          <w:sz w:val="28"/>
          <w:szCs w:val="28"/>
        </w:rPr>
        <w:t>475,8</w:t>
      </w:r>
      <w:r w:rsidRPr="002606CF">
        <w:rPr>
          <w:sz w:val="28"/>
          <w:szCs w:val="28"/>
        </w:rPr>
        <w:t xml:space="preserve"> </w:t>
      </w:r>
      <w:proofErr w:type="spellStart"/>
      <w:r w:rsidRPr="002606CF">
        <w:rPr>
          <w:sz w:val="28"/>
          <w:szCs w:val="28"/>
        </w:rPr>
        <w:t>тыс.руб</w:t>
      </w:r>
      <w:proofErr w:type="spellEnd"/>
      <w:r w:rsidRPr="002606CF">
        <w:rPr>
          <w:sz w:val="28"/>
          <w:szCs w:val="28"/>
        </w:rPr>
        <w:t>.</w:t>
      </w:r>
      <w:r w:rsidR="00AB532F" w:rsidRPr="002606CF">
        <w:rPr>
          <w:sz w:val="28"/>
          <w:szCs w:val="28"/>
        </w:rPr>
        <w:t xml:space="preserve"> Договор</w:t>
      </w:r>
      <w:r w:rsidR="00BF34A6" w:rsidRPr="002606CF">
        <w:rPr>
          <w:sz w:val="28"/>
          <w:szCs w:val="28"/>
        </w:rPr>
        <w:t>ы</w:t>
      </w:r>
      <w:r w:rsidR="00AB532F" w:rsidRPr="002606CF">
        <w:rPr>
          <w:sz w:val="28"/>
          <w:szCs w:val="28"/>
        </w:rPr>
        <w:t xml:space="preserve"> заключен</w:t>
      </w:r>
      <w:r w:rsidR="00BF34A6" w:rsidRPr="002606CF">
        <w:rPr>
          <w:sz w:val="28"/>
          <w:szCs w:val="28"/>
        </w:rPr>
        <w:t>ы</w:t>
      </w:r>
      <w:r w:rsidR="00AB532F" w:rsidRPr="002606CF">
        <w:rPr>
          <w:sz w:val="28"/>
          <w:szCs w:val="28"/>
        </w:rPr>
        <w:t>, ведутся работы.</w:t>
      </w:r>
    </w:p>
    <w:p w:rsidR="00BF34A6" w:rsidRPr="002606CF" w:rsidRDefault="00C5722F" w:rsidP="00AB532F">
      <w:pPr>
        <w:overflowPunct w:val="0"/>
        <w:autoSpaceDE w:val="0"/>
        <w:autoSpaceDN w:val="0"/>
        <w:adjustRightInd w:val="0"/>
        <w:jc w:val="both"/>
        <w:textAlignment w:val="baseline"/>
        <w:rPr>
          <w:sz w:val="28"/>
          <w:szCs w:val="28"/>
        </w:rPr>
      </w:pPr>
      <w:r w:rsidRPr="002606CF">
        <w:rPr>
          <w:sz w:val="28"/>
          <w:szCs w:val="28"/>
        </w:rPr>
        <w:t xml:space="preserve">           </w:t>
      </w:r>
      <w:r w:rsidR="00BF34A6" w:rsidRPr="002606CF">
        <w:rPr>
          <w:sz w:val="28"/>
          <w:szCs w:val="28"/>
        </w:rPr>
        <w:t xml:space="preserve">Распоряжением Правительства Ростовской области от </w:t>
      </w:r>
      <w:r w:rsidR="0036037E" w:rsidRPr="002606CF">
        <w:rPr>
          <w:sz w:val="28"/>
          <w:szCs w:val="28"/>
        </w:rPr>
        <w:t>11.</w:t>
      </w:r>
      <w:r w:rsidR="00BF34A6" w:rsidRPr="002606CF">
        <w:rPr>
          <w:sz w:val="28"/>
          <w:szCs w:val="28"/>
        </w:rPr>
        <w:t>03.2019г №</w:t>
      </w:r>
      <w:r w:rsidR="0036037E" w:rsidRPr="002606CF">
        <w:rPr>
          <w:sz w:val="28"/>
          <w:szCs w:val="28"/>
        </w:rPr>
        <w:t>103</w:t>
      </w:r>
      <w:r w:rsidR="00AB532F" w:rsidRPr="002606CF">
        <w:rPr>
          <w:sz w:val="28"/>
          <w:szCs w:val="28"/>
        </w:rPr>
        <w:t xml:space="preserve"> выделены денежные средства </w:t>
      </w:r>
      <w:r w:rsidR="00BF34A6" w:rsidRPr="002606CF">
        <w:rPr>
          <w:sz w:val="28"/>
          <w:szCs w:val="28"/>
        </w:rPr>
        <w:t xml:space="preserve">резервного фонда </w:t>
      </w:r>
      <w:r w:rsidR="00AB532F" w:rsidRPr="002606CF">
        <w:rPr>
          <w:sz w:val="28"/>
          <w:szCs w:val="28"/>
        </w:rPr>
        <w:t xml:space="preserve">на </w:t>
      </w:r>
      <w:r w:rsidR="00BF34A6" w:rsidRPr="002606CF">
        <w:rPr>
          <w:sz w:val="28"/>
          <w:szCs w:val="28"/>
        </w:rPr>
        <w:t xml:space="preserve">капитальный ремонт внутренних помещений наружной отделки и кровли МБОУ </w:t>
      </w:r>
      <w:proofErr w:type="spellStart"/>
      <w:r w:rsidR="00BF34A6" w:rsidRPr="002606CF">
        <w:rPr>
          <w:sz w:val="28"/>
          <w:szCs w:val="28"/>
        </w:rPr>
        <w:t>Селивановская</w:t>
      </w:r>
      <w:proofErr w:type="spellEnd"/>
      <w:r w:rsidR="00BF34A6" w:rsidRPr="002606CF">
        <w:rPr>
          <w:sz w:val="28"/>
          <w:szCs w:val="28"/>
        </w:rPr>
        <w:t xml:space="preserve"> СОШ в сумме 3 829,7 </w:t>
      </w:r>
      <w:proofErr w:type="spellStart"/>
      <w:r w:rsidR="00BF34A6" w:rsidRPr="002606CF">
        <w:rPr>
          <w:sz w:val="28"/>
          <w:szCs w:val="28"/>
        </w:rPr>
        <w:t>тыс.руб</w:t>
      </w:r>
      <w:proofErr w:type="spellEnd"/>
      <w:r w:rsidR="00BF34A6" w:rsidRPr="002606CF">
        <w:rPr>
          <w:sz w:val="28"/>
          <w:szCs w:val="28"/>
        </w:rPr>
        <w:t xml:space="preserve">., в т.ч. областной бюджет – 3 676,5 </w:t>
      </w:r>
      <w:proofErr w:type="spellStart"/>
      <w:r w:rsidR="00BF34A6" w:rsidRPr="002606CF">
        <w:rPr>
          <w:sz w:val="28"/>
          <w:szCs w:val="28"/>
        </w:rPr>
        <w:t>тыс.руб</w:t>
      </w:r>
      <w:proofErr w:type="spellEnd"/>
      <w:r w:rsidR="00BF34A6" w:rsidRPr="002606CF">
        <w:rPr>
          <w:sz w:val="28"/>
          <w:szCs w:val="28"/>
        </w:rPr>
        <w:t xml:space="preserve">., местный – 153,2 </w:t>
      </w:r>
      <w:proofErr w:type="spellStart"/>
      <w:r w:rsidR="00BF34A6" w:rsidRPr="002606CF">
        <w:rPr>
          <w:sz w:val="28"/>
          <w:szCs w:val="28"/>
        </w:rPr>
        <w:t>тыс.руб</w:t>
      </w:r>
      <w:proofErr w:type="spellEnd"/>
      <w:r w:rsidR="00BF34A6" w:rsidRPr="002606CF">
        <w:rPr>
          <w:sz w:val="28"/>
          <w:szCs w:val="28"/>
        </w:rPr>
        <w:t>. В</w:t>
      </w:r>
      <w:r w:rsidR="00AB532F" w:rsidRPr="002606CF">
        <w:rPr>
          <w:sz w:val="28"/>
          <w:szCs w:val="28"/>
        </w:rPr>
        <w:t>ед</w:t>
      </w:r>
      <w:r w:rsidR="00BF34A6" w:rsidRPr="002606CF">
        <w:rPr>
          <w:sz w:val="28"/>
          <w:szCs w:val="28"/>
        </w:rPr>
        <w:t>у</w:t>
      </w:r>
      <w:r w:rsidR="00AB532F" w:rsidRPr="002606CF">
        <w:rPr>
          <w:sz w:val="28"/>
          <w:szCs w:val="28"/>
        </w:rPr>
        <w:t>тся п</w:t>
      </w:r>
      <w:r w:rsidR="00BF34A6" w:rsidRPr="002606CF">
        <w:rPr>
          <w:sz w:val="28"/>
          <w:szCs w:val="28"/>
        </w:rPr>
        <w:t>р</w:t>
      </w:r>
      <w:r w:rsidR="00AB532F" w:rsidRPr="002606CF">
        <w:rPr>
          <w:sz w:val="28"/>
          <w:szCs w:val="28"/>
        </w:rPr>
        <w:t>о</w:t>
      </w:r>
      <w:r w:rsidR="00BF34A6" w:rsidRPr="002606CF">
        <w:rPr>
          <w:sz w:val="28"/>
          <w:szCs w:val="28"/>
        </w:rPr>
        <w:t>цедуры закупок</w:t>
      </w:r>
      <w:r w:rsidR="00AB532F" w:rsidRPr="002606CF">
        <w:rPr>
          <w:sz w:val="28"/>
          <w:szCs w:val="28"/>
        </w:rPr>
        <w:t>.</w:t>
      </w:r>
    </w:p>
    <w:p w:rsidR="006F4627" w:rsidRPr="002606CF" w:rsidRDefault="00BF34A6" w:rsidP="00AB532F">
      <w:pPr>
        <w:overflowPunct w:val="0"/>
        <w:autoSpaceDE w:val="0"/>
        <w:autoSpaceDN w:val="0"/>
        <w:adjustRightInd w:val="0"/>
        <w:jc w:val="both"/>
        <w:textAlignment w:val="baseline"/>
        <w:rPr>
          <w:sz w:val="28"/>
          <w:szCs w:val="28"/>
        </w:rPr>
      </w:pPr>
      <w:r w:rsidRPr="002606CF">
        <w:rPr>
          <w:sz w:val="28"/>
          <w:szCs w:val="28"/>
        </w:rPr>
        <w:t xml:space="preserve">           Также, распоряжением Правительства Ростовской области от </w:t>
      </w:r>
      <w:r w:rsidR="0036037E" w:rsidRPr="002606CF">
        <w:rPr>
          <w:sz w:val="28"/>
          <w:szCs w:val="28"/>
        </w:rPr>
        <w:t>26.</w:t>
      </w:r>
      <w:r w:rsidRPr="002606CF">
        <w:rPr>
          <w:sz w:val="28"/>
          <w:szCs w:val="28"/>
        </w:rPr>
        <w:t>03.2019г №</w:t>
      </w:r>
      <w:r w:rsidR="0036037E" w:rsidRPr="002606CF">
        <w:rPr>
          <w:sz w:val="28"/>
          <w:szCs w:val="28"/>
        </w:rPr>
        <w:t>156</w:t>
      </w:r>
      <w:r w:rsidRPr="002606CF">
        <w:rPr>
          <w:sz w:val="28"/>
          <w:szCs w:val="28"/>
        </w:rPr>
        <w:t xml:space="preserve"> выделены денежные средства резервного фонда</w:t>
      </w:r>
      <w:r w:rsidR="00AB532F" w:rsidRPr="002606CF">
        <w:rPr>
          <w:sz w:val="28"/>
          <w:szCs w:val="28"/>
        </w:rPr>
        <w:t xml:space="preserve"> </w:t>
      </w:r>
      <w:r w:rsidRPr="002606CF">
        <w:rPr>
          <w:sz w:val="28"/>
          <w:szCs w:val="28"/>
        </w:rPr>
        <w:t xml:space="preserve">на приобретение школьной мебели, классных досок и софитов для освещения досок в сумме </w:t>
      </w:r>
      <w:r w:rsidR="0036037E" w:rsidRPr="002606CF">
        <w:rPr>
          <w:sz w:val="28"/>
          <w:szCs w:val="28"/>
        </w:rPr>
        <w:t xml:space="preserve">461,4 </w:t>
      </w:r>
      <w:proofErr w:type="spellStart"/>
      <w:r w:rsidR="0036037E" w:rsidRPr="002606CF">
        <w:rPr>
          <w:sz w:val="28"/>
          <w:szCs w:val="28"/>
        </w:rPr>
        <w:t>тыс.руб</w:t>
      </w:r>
      <w:proofErr w:type="spellEnd"/>
      <w:r w:rsidR="0036037E" w:rsidRPr="002606CF">
        <w:rPr>
          <w:sz w:val="28"/>
          <w:szCs w:val="28"/>
        </w:rPr>
        <w:t xml:space="preserve">., </w:t>
      </w:r>
      <w:r w:rsidR="00302AAD">
        <w:rPr>
          <w:sz w:val="28"/>
          <w:szCs w:val="28"/>
        </w:rPr>
        <w:t xml:space="preserve">для МБОУ </w:t>
      </w:r>
      <w:proofErr w:type="spellStart"/>
      <w:r w:rsidR="00302AAD">
        <w:rPr>
          <w:sz w:val="28"/>
          <w:szCs w:val="28"/>
        </w:rPr>
        <w:t>Маньково</w:t>
      </w:r>
      <w:proofErr w:type="spellEnd"/>
      <w:r w:rsidR="00302AAD">
        <w:rPr>
          <w:sz w:val="28"/>
          <w:szCs w:val="28"/>
        </w:rPr>
        <w:t xml:space="preserve">-Березовская СОШ и МБОУ Петровская СОШ, </w:t>
      </w:r>
      <w:r w:rsidR="0036037E" w:rsidRPr="002606CF">
        <w:rPr>
          <w:sz w:val="28"/>
          <w:szCs w:val="28"/>
        </w:rPr>
        <w:t xml:space="preserve">в т.ч. областной – 442,9 </w:t>
      </w:r>
      <w:proofErr w:type="spellStart"/>
      <w:r w:rsidR="0036037E" w:rsidRPr="002606CF">
        <w:rPr>
          <w:sz w:val="28"/>
          <w:szCs w:val="28"/>
        </w:rPr>
        <w:t>тыс.руб</w:t>
      </w:r>
      <w:proofErr w:type="spellEnd"/>
      <w:r w:rsidR="0036037E" w:rsidRPr="002606CF">
        <w:rPr>
          <w:sz w:val="28"/>
          <w:szCs w:val="28"/>
        </w:rPr>
        <w:t xml:space="preserve">., местный – 18,5 </w:t>
      </w:r>
      <w:proofErr w:type="spellStart"/>
      <w:r w:rsidR="0036037E" w:rsidRPr="002606CF">
        <w:rPr>
          <w:sz w:val="28"/>
          <w:szCs w:val="28"/>
        </w:rPr>
        <w:t>тыс.руб</w:t>
      </w:r>
      <w:proofErr w:type="spellEnd"/>
      <w:r w:rsidR="0036037E" w:rsidRPr="002606CF">
        <w:rPr>
          <w:sz w:val="28"/>
          <w:szCs w:val="28"/>
        </w:rPr>
        <w:t>.</w:t>
      </w:r>
    </w:p>
    <w:p w:rsidR="005B2AE5" w:rsidRPr="002606CF" w:rsidRDefault="005B2AE5" w:rsidP="00AB532F">
      <w:pPr>
        <w:overflowPunct w:val="0"/>
        <w:autoSpaceDE w:val="0"/>
        <w:autoSpaceDN w:val="0"/>
        <w:adjustRightInd w:val="0"/>
        <w:jc w:val="both"/>
        <w:textAlignment w:val="baseline"/>
        <w:rPr>
          <w:sz w:val="28"/>
          <w:szCs w:val="28"/>
        </w:rPr>
      </w:pPr>
      <w:r w:rsidRPr="002606CF">
        <w:rPr>
          <w:sz w:val="28"/>
          <w:szCs w:val="28"/>
        </w:rPr>
        <w:t xml:space="preserve">           </w:t>
      </w:r>
      <w:r w:rsidR="00BA3AD8" w:rsidRPr="002606CF">
        <w:rPr>
          <w:sz w:val="28"/>
          <w:szCs w:val="28"/>
        </w:rPr>
        <w:t xml:space="preserve">Выделены средства на проведение мероприятий по энергосбережению в части замены оконных и наружных дверных блоков в МБОУ Россошанская ООШ, МБОУ Орловская НОШ, МБОУ </w:t>
      </w:r>
      <w:proofErr w:type="spellStart"/>
      <w:r w:rsidR="00BA3AD8" w:rsidRPr="002606CF">
        <w:rPr>
          <w:sz w:val="28"/>
          <w:szCs w:val="28"/>
        </w:rPr>
        <w:t>Степано-Савченская</w:t>
      </w:r>
      <w:proofErr w:type="spellEnd"/>
      <w:r w:rsidR="00BA3AD8" w:rsidRPr="002606CF">
        <w:rPr>
          <w:sz w:val="28"/>
          <w:szCs w:val="28"/>
        </w:rPr>
        <w:t xml:space="preserve"> ООШ, МБОУ Николо-Березовская СОШ в сумме 5 017,4 </w:t>
      </w:r>
      <w:proofErr w:type="spellStart"/>
      <w:r w:rsidR="00BA3AD8" w:rsidRPr="002606CF">
        <w:rPr>
          <w:sz w:val="28"/>
          <w:szCs w:val="28"/>
        </w:rPr>
        <w:t>тыс.руб</w:t>
      </w:r>
      <w:proofErr w:type="spellEnd"/>
      <w:r w:rsidR="00BA3AD8" w:rsidRPr="002606CF">
        <w:rPr>
          <w:sz w:val="28"/>
          <w:szCs w:val="28"/>
        </w:rPr>
        <w:t xml:space="preserve">., в т.ч. областной бюджет – 4 816,7 </w:t>
      </w:r>
      <w:proofErr w:type="spellStart"/>
      <w:r w:rsidR="00BA3AD8" w:rsidRPr="002606CF">
        <w:rPr>
          <w:sz w:val="28"/>
          <w:szCs w:val="28"/>
        </w:rPr>
        <w:t>тыс.руб</w:t>
      </w:r>
      <w:proofErr w:type="spellEnd"/>
      <w:r w:rsidR="00BA3AD8" w:rsidRPr="002606CF">
        <w:rPr>
          <w:sz w:val="28"/>
          <w:szCs w:val="28"/>
        </w:rPr>
        <w:t xml:space="preserve">., местный – 200,7 </w:t>
      </w:r>
      <w:proofErr w:type="spellStart"/>
      <w:r w:rsidR="00BA3AD8" w:rsidRPr="002606CF">
        <w:rPr>
          <w:sz w:val="28"/>
          <w:szCs w:val="28"/>
        </w:rPr>
        <w:t>тыс.руб</w:t>
      </w:r>
      <w:proofErr w:type="spellEnd"/>
      <w:r w:rsidR="00BA3AD8" w:rsidRPr="002606CF">
        <w:rPr>
          <w:sz w:val="28"/>
          <w:szCs w:val="28"/>
        </w:rPr>
        <w:t xml:space="preserve">. </w:t>
      </w:r>
      <w:r w:rsidR="00302AAD">
        <w:rPr>
          <w:sz w:val="28"/>
          <w:szCs w:val="28"/>
        </w:rPr>
        <w:t>Работы завершены. Документы направлены на финансирование. т</w:t>
      </w:r>
    </w:p>
    <w:p w:rsidR="005B2AE5" w:rsidRPr="002606CF" w:rsidRDefault="005B2AE5" w:rsidP="000553D9">
      <w:pPr>
        <w:overflowPunct w:val="0"/>
        <w:autoSpaceDE w:val="0"/>
        <w:autoSpaceDN w:val="0"/>
        <w:adjustRightInd w:val="0"/>
        <w:jc w:val="both"/>
        <w:textAlignment w:val="baseline"/>
        <w:rPr>
          <w:sz w:val="28"/>
          <w:szCs w:val="28"/>
        </w:rPr>
      </w:pPr>
      <w:r w:rsidRPr="002606CF">
        <w:rPr>
          <w:sz w:val="28"/>
          <w:szCs w:val="28"/>
        </w:rPr>
        <w:t xml:space="preserve">           </w:t>
      </w:r>
      <w:r w:rsidR="000553D9" w:rsidRPr="002606CF">
        <w:rPr>
          <w:sz w:val="28"/>
          <w:szCs w:val="28"/>
        </w:rPr>
        <w:t>Получено положительное заключение на проектно-изыскательские работы на</w:t>
      </w:r>
      <w:r w:rsidR="00A251D2" w:rsidRPr="002606CF">
        <w:rPr>
          <w:sz w:val="28"/>
          <w:szCs w:val="28"/>
        </w:rPr>
        <w:t xml:space="preserve"> разработку ПСД: «Строительство быстровозводимого</w:t>
      </w:r>
      <w:r w:rsidR="000553D9" w:rsidRPr="002606CF">
        <w:rPr>
          <w:sz w:val="28"/>
          <w:szCs w:val="28"/>
        </w:rPr>
        <w:t xml:space="preserve"> здани</w:t>
      </w:r>
      <w:r w:rsidR="00A251D2" w:rsidRPr="002606CF">
        <w:rPr>
          <w:sz w:val="28"/>
          <w:szCs w:val="28"/>
        </w:rPr>
        <w:t>я</w:t>
      </w:r>
      <w:r w:rsidR="000553D9" w:rsidRPr="002606CF">
        <w:rPr>
          <w:sz w:val="28"/>
          <w:szCs w:val="28"/>
        </w:rPr>
        <w:t xml:space="preserve"> </w:t>
      </w:r>
      <w:r w:rsidR="00A251D2" w:rsidRPr="002606CF">
        <w:rPr>
          <w:sz w:val="28"/>
          <w:szCs w:val="28"/>
        </w:rPr>
        <w:t xml:space="preserve">школьной </w:t>
      </w:r>
      <w:r w:rsidR="000553D9" w:rsidRPr="002606CF">
        <w:rPr>
          <w:sz w:val="28"/>
          <w:szCs w:val="28"/>
        </w:rPr>
        <w:t xml:space="preserve">столовой </w:t>
      </w:r>
      <w:r w:rsidR="00A251D2" w:rsidRPr="002606CF">
        <w:rPr>
          <w:sz w:val="28"/>
          <w:szCs w:val="28"/>
        </w:rPr>
        <w:t xml:space="preserve">на 60 мест для </w:t>
      </w:r>
      <w:r w:rsidR="000553D9" w:rsidRPr="002606CF">
        <w:rPr>
          <w:sz w:val="28"/>
          <w:szCs w:val="28"/>
        </w:rPr>
        <w:t xml:space="preserve">МБОУ </w:t>
      </w:r>
      <w:proofErr w:type="spellStart"/>
      <w:r w:rsidR="000553D9" w:rsidRPr="002606CF">
        <w:rPr>
          <w:sz w:val="28"/>
          <w:szCs w:val="28"/>
        </w:rPr>
        <w:t>Маньково</w:t>
      </w:r>
      <w:proofErr w:type="spellEnd"/>
      <w:r w:rsidR="000553D9" w:rsidRPr="002606CF">
        <w:rPr>
          <w:sz w:val="28"/>
          <w:szCs w:val="28"/>
        </w:rPr>
        <w:t>-Березовская СОШ</w:t>
      </w:r>
      <w:r w:rsidR="00A251D2" w:rsidRPr="002606CF">
        <w:rPr>
          <w:sz w:val="28"/>
          <w:szCs w:val="28"/>
        </w:rPr>
        <w:t>»</w:t>
      </w:r>
      <w:r w:rsidR="000553D9" w:rsidRPr="002606CF">
        <w:rPr>
          <w:sz w:val="28"/>
          <w:szCs w:val="28"/>
        </w:rPr>
        <w:t xml:space="preserve"> на сумму 2</w:t>
      </w:r>
      <w:r w:rsidR="00F0428F" w:rsidRPr="002606CF">
        <w:rPr>
          <w:sz w:val="28"/>
          <w:szCs w:val="28"/>
        </w:rPr>
        <w:t> 951,6</w:t>
      </w:r>
      <w:r w:rsidR="000553D9" w:rsidRPr="002606CF">
        <w:rPr>
          <w:sz w:val="28"/>
          <w:szCs w:val="28"/>
        </w:rPr>
        <w:t xml:space="preserve"> </w:t>
      </w:r>
      <w:proofErr w:type="spellStart"/>
      <w:r w:rsidR="000553D9" w:rsidRPr="002606CF">
        <w:rPr>
          <w:sz w:val="28"/>
          <w:szCs w:val="28"/>
        </w:rPr>
        <w:t>тыс.руб</w:t>
      </w:r>
      <w:proofErr w:type="spellEnd"/>
      <w:r w:rsidR="000553D9" w:rsidRPr="002606CF">
        <w:rPr>
          <w:sz w:val="28"/>
          <w:szCs w:val="28"/>
        </w:rPr>
        <w:t>.</w:t>
      </w:r>
    </w:p>
    <w:p w:rsidR="00A251D2" w:rsidRPr="002606CF" w:rsidRDefault="00A251D2" w:rsidP="000553D9">
      <w:pPr>
        <w:overflowPunct w:val="0"/>
        <w:autoSpaceDE w:val="0"/>
        <w:autoSpaceDN w:val="0"/>
        <w:adjustRightInd w:val="0"/>
        <w:jc w:val="both"/>
        <w:textAlignment w:val="baseline"/>
        <w:rPr>
          <w:sz w:val="28"/>
          <w:szCs w:val="28"/>
        </w:rPr>
      </w:pPr>
      <w:r w:rsidRPr="002606CF">
        <w:rPr>
          <w:sz w:val="28"/>
          <w:szCs w:val="28"/>
        </w:rPr>
        <w:t xml:space="preserve">           Также получены положительные заключения на разработку ПСД на газоснабжение и установку котлов наружного размещения по 4 организациям (МБОУ </w:t>
      </w:r>
      <w:proofErr w:type="spellStart"/>
      <w:r w:rsidRPr="002606CF">
        <w:rPr>
          <w:sz w:val="28"/>
          <w:szCs w:val="28"/>
        </w:rPr>
        <w:t>Селивановская</w:t>
      </w:r>
      <w:proofErr w:type="spellEnd"/>
      <w:r w:rsidRPr="002606CF">
        <w:rPr>
          <w:sz w:val="28"/>
          <w:szCs w:val="28"/>
        </w:rPr>
        <w:t xml:space="preserve"> СОШ, МБОУ </w:t>
      </w:r>
      <w:proofErr w:type="spellStart"/>
      <w:r w:rsidRPr="002606CF">
        <w:rPr>
          <w:sz w:val="28"/>
          <w:szCs w:val="28"/>
        </w:rPr>
        <w:t>С</w:t>
      </w:r>
      <w:r w:rsidR="00DC4550" w:rsidRPr="002606CF">
        <w:rPr>
          <w:sz w:val="28"/>
          <w:szCs w:val="28"/>
        </w:rPr>
        <w:t>тепано-Савченская</w:t>
      </w:r>
      <w:proofErr w:type="spellEnd"/>
      <w:r w:rsidR="00DC4550" w:rsidRPr="002606CF">
        <w:rPr>
          <w:sz w:val="28"/>
          <w:szCs w:val="28"/>
        </w:rPr>
        <w:t xml:space="preserve"> ООШ, МБДОУ д/</w:t>
      </w:r>
      <w:r w:rsidRPr="002606CF">
        <w:rPr>
          <w:sz w:val="28"/>
          <w:szCs w:val="28"/>
        </w:rPr>
        <w:t xml:space="preserve">с №2 </w:t>
      </w:r>
      <w:proofErr w:type="spellStart"/>
      <w:r w:rsidRPr="002606CF">
        <w:rPr>
          <w:sz w:val="28"/>
          <w:szCs w:val="28"/>
        </w:rPr>
        <w:t>ст.Селивановской</w:t>
      </w:r>
      <w:proofErr w:type="spellEnd"/>
      <w:r w:rsidRPr="002606CF">
        <w:rPr>
          <w:sz w:val="28"/>
          <w:szCs w:val="28"/>
        </w:rPr>
        <w:t xml:space="preserve">, МБДОУ д/с №11 </w:t>
      </w:r>
      <w:proofErr w:type="spellStart"/>
      <w:r w:rsidRPr="002606CF">
        <w:rPr>
          <w:sz w:val="28"/>
          <w:szCs w:val="28"/>
        </w:rPr>
        <w:t>х.Степано-Савченский</w:t>
      </w:r>
      <w:proofErr w:type="spellEnd"/>
      <w:r w:rsidRPr="002606CF">
        <w:rPr>
          <w:sz w:val="28"/>
          <w:szCs w:val="28"/>
        </w:rPr>
        <w:t xml:space="preserve">) на сумму 13 977,0 </w:t>
      </w:r>
      <w:proofErr w:type="spellStart"/>
      <w:r w:rsidRPr="002606CF">
        <w:rPr>
          <w:sz w:val="28"/>
          <w:szCs w:val="28"/>
        </w:rPr>
        <w:t>тыс.руб</w:t>
      </w:r>
      <w:proofErr w:type="spellEnd"/>
      <w:r w:rsidRPr="002606CF">
        <w:rPr>
          <w:sz w:val="28"/>
          <w:szCs w:val="28"/>
        </w:rPr>
        <w:t>.</w:t>
      </w:r>
    </w:p>
    <w:p w:rsidR="00900F88" w:rsidRPr="002606CF" w:rsidRDefault="00BD6962" w:rsidP="003F4EBB">
      <w:pPr>
        <w:overflowPunct w:val="0"/>
        <w:autoSpaceDE w:val="0"/>
        <w:autoSpaceDN w:val="0"/>
        <w:adjustRightInd w:val="0"/>
        <w:jc w:val="both"/>
        <w:textAlignment w:val="baseline"/>
        <w:rPr>
          <w:sz w:val="28"/>
          <w:szCs w:val="28"/>
        </w:rPr>
      </w:pPr>
      <w:r w:rsidRPr="002606CF">
        <w:rPr>
          <w:sz w:val="28"/>
          <w:szCs w:val="28"/>
        </w:rPr>
        <w:t xml:space="preserve">          </w:t>
      </w:r>
      <w:r w:rsidR="00273900" w:rsidRPr="002606CF">
        <w:rPr>
          <w:sz w:val="28"/>
          <w:szCs w:val="28"/>
        </w:rPr>
        <w:t xml:space="preserve"> </w:t>
      </w:r>
      <w:r w:rsidR="00900F88" w:rsidRPr="002606CF">
        <w:rPr>
          <w:sz w:val="28"/>
          <w:szCs w:val="28"/>
        </w:rPr>
        <w:t xml:space="preserve">Немаловажное значение в вопросах сохранения здоровья имеет </w:t>
      </w:r>
      <w:r w:rsidR="00A34743" w:rsidRPr="002606CF">
        <w:rPr>
          <w:sz w:val="28"/>
          <w:szCs w:val="28"/>
        </w:rPr>
        <w:t>организация питания.</w:t>
      </w:r>
      <w:r w:rsidR="0034012D" w:rsidRPr="002606CF">
        <w:rPr>
          <w:sz w:val="28"/>
          <w:szCs w:val="28"/>
        </w:rPr>
        <w:t xml:space="preserve"> На 01.04.201</w:t>
      </w:r>
      <w:r w:rsidR="000553D9" w:rsidRPr="002606CF">
        <w:rPr>
          <w:sz w:val="28"/>
          <w:szCs w:val="28"/>
        </w:rPr>
        <w:t>9</w:t>
      </w:r>
      <w:r w:rsidR="0034012D" w:rsidRPr="002606CF">
        <w:rPr>
          <w:sz w:val="28"/>
          <w:szCs w:val="28"/>
        </w:rPr>
        <w:t xml:space="preserve">г. </w:t>
      </w:r>
      <w:r w:rsidR="00900F88" w:rsidRPr="002606CF">
        <w:rPr>
          <w:sz w:val="28"/>
          <w:szCs w:val="28"/>
        </w:rPr>
        <w:t xml:space="preserve"> в школах района из 1</w:t>
      </w:r>
      <w:r w:rsidR="00873B19" w:rsidRPr="002606CF">
        <w:rPr>
          <w:sz w:val="28"/>
          <w:szCs w:val="28"/>
        </w:rPr>
        <w:t>28</w:t>
      </w:r>
      <w:r w:rsidR="00B801C3" w:rsidRPr="002606CF">
        <w:rPr>
          <w:sz w:val="28"/>
          <w:szCs w:val="28"/>
        </w:rPr>
        <w:t>9</w:t>
      </w:r>
      <w:r w:rsidR="00900F88" w:rsidRPr="002606CF">
        <w:rPr>
          <w:sz w:val="28"/>
          <w:szCs w:val="28"/>
        </w:rPr>
        <w:t xml:space="preserve"> учащихся 1</w:t>
      </w:r>
      <w:r w:rsidR="00B801C3" w:rsidRPr="002606CF">
        <w:rPr>
          <w:sz w:val="28"/>
          <w:szCs w:val="28"/>
        </w:rPr>
        <w:t>21</w:t>
      </w:r>
      <w:r w:rsidR="00D327E4" w:rsidRPr="002606CF">
        <w:rPr>
          <w:sz w:val="28"/>
          <w:szCs w:val="28"/>
        </w:rPr>
        <w:t>2</w:t>
      </w:r>
      <w:r w:rsidR="00900F88" w:rsidRPr="002606CF">
        <w:rPr>
          <w:sz w:val="28"/>
          <w:szCs w:val="28"/>
        </w:rPr>
        <w:t xml:space="preserve"> чел. охвачены горячим питанием, что составляет </w:t>
      </w:r>
      <w:r w:rsidR="00B801C3" w:rsidRPr="002606CF">
        <w:rPr>
          <w:sz w:val="28"/>
          <w:szCs w:val="28"/>
        </w:rPr>
        <w:t>94,</w:t>
      </w:r>
      <w:r w:rsidR="00D327E4" w:rsidRPr="002606CF">
        <w:rPr>
          <w:sz w:val="28"/>
          <w:szCs w:val="28"/>
        </w:rPr>
        <w:t>0</w:t>
      </w:r>
      <w:r w:rsidR="00900F88" w:rsidRPr="002606CF">
        <w:rPr>
          <w:bCs/>
          <w:sz w:val="28"/>
          <w:szCs w:val="28"/>
        </w:rPr>
        <w:t>%</w:t>
      </w:r>
      <w:r w:rsidR="00900F88" w:rsidRPr="002606CF">
        <w:rPr>
          <w:sz w:val="28"/>
          <w:szCs w:val="28"/>
        </w:rPr>
        <w:t xml:space="preserve"> от общего числа обучающихся. </w:t>
      </w:r>
      <w:r w:rsidR="00900F88" w:rsidRPr="002606CF">
        <w:rPr>
          <w:bCs/>
          <w:sz w:val="28"/>
          <w:szCs w:val="28"/>
        </w:rPr>
        <w:t xml:space="preserve">На указанные цели было затрачено </w:t>
      </w:r>
      <w:r w:rsidR="000553D9" w:rsidRPr="002606CF">
        <w:rPr>
          <w:bCs/>
          <w:sz w:val="28"/>
          <w:szCs w:val="28"/>
        </w:rPr>
        <w:t>178,5</w:t>
      </w:r>
      <w:r w:rsidR="00900F88" w:rsidRPr="002606CF">
        <w:rPr>
          <w:bCs/>
          <w:sz w:val="28"/>
          <w:szCs w:val="28"/>
        </w:rPr>
        <w:t xml:space="preserve"> тыс. руб. из средств местного бюджета.</w:t>
      </w:r>
      <w:r w:rsidR="00900F88" w:rsidRPr="002606CF">
        <w:rPr>
          <w:sz w:val="28"/>
          <w:szCs w:val="28"/>
        </w:rPr>
        <w:t xml:space="preserve"> </w:t>
      </w:r>
    </w:p>
    <w:p w:rsidR="00900F88" w:rsidRPr="002606CF" w:rsidRDefault="00900F88" w:rsidP="003F4EBB">
      <w:pPr>
        <w:widowControl w:val="0"/>
        <w:autoSpaceDE w:val="0"/>
        <w:autoSpaceDN w:val="0"/>
        <w:adjustRightInd w:val="0"/>
        <w:jc w:val="both"/>
        <w:rPr>
          <w:rFonts w:ascii="Times New Roman CYR" w:hAnsi="Times New Roman CYR" w:cs="Times New Roman CYR"/>
          <w:sz w:val="28"/>
          <w:szCs w:val="28"/>
        </w:rPr>
      </w:pPr>
      <w:r w:rsidRPr="002606CF">
        <w:rPr>
          <w:color w:val="FF0000"/>
          <w:sz w:val="28"/>
          <w:szCs w:val="28"/>
        </w:rPr>
        <w:t xml:space="preserve">       </w:t>
      </w:r>
      <w:r w:rsidRPr="002606CF">
        <w:rPr>
          <w:sz w:val="28"/>
          <w:szCs w:val="28"/>
        </w:rPr>
        <w:t>Руководствуясь ст.152 Семейного кодекса Российской Федерации, Областным законом Ростовской области от 22.10.2005 № 369-ЗС «О мерах социальной поддержки детей-сирот и детей, оставшихся без попечения родителей, в части содержания в приемных семьях»,</w:t>
      </w:r>
      <w:r w:rsidR="0034012D" w:rsidRPr="002606CF">
        <w:rPr>
          <w:sz w:val="28"/>
          <w:szCs w:val="28"/>
        </w:rPr>
        <w:t xml:space="preserve"> на 01.04.201</w:t>
      </w:r>
      <w:r w:rsidR="00D327E4" w:rsidRPr="002606CF">
        <w:rPr>
          <w:sz w:val="28"/>
          <w:szCs w:val="28"/>
        </w:rPr>
        <w:t>9</w:t>
      </w:r>
      <w:r w:rsidR="0034012D" w:rsidRPr="002606CF">
        <w:rPr>
          <w:bCs/>
          <w:sz w:val="28"/>
          <w:szCs w:val="28"/>
        </w:rPr>
        <w:t xml:space="preserve">г. </w:t>
      </w:r>
      <w:r w:rsidRPr="002606CF">
        <w:rPr>
          <w:bCs/>
          <w:sz w:val="28"/>
          <w:szCs w:val="28"/>
        </w:rPr>
        <w:t xml:space="preserve">на содержание детей в приемной семье из средств субсидии </w:t>
      </w:r>
      <w:r w:rsidRPr="002606CF">
        <w:rPr>
          <w:sz w:val="28"/>
          <w:szCs w:val="28"/>
        </w:rPr>
        <w:t>было израсходовано</w:t>
      </w:r>
      <w:r w:rsidR="0086354C" w:rsidRPr="002606CF">
        <w:rPr>
          <w:sz w:val="28"/>
          <w:szCs w:val="28"/>
        </w:rPr>
        <w:t xml:space="preserve"> </w:t>
      </w:r>
      <w:r w:rsidR="00B801C3" w:rsidRPr="002606CF">
        <w:rPr>
          <w:sz w:val="28"/>
          <w:szCs w:val="28"/>
        </w:rPr>
        <w:t>6</w:t>
      </w:r>
      <w:r w:rsidR="00D327E4" w:rsidRPr="002606CF">
        <w:rPr>
          <w:sz w:val="28"/>
          <w:szCs w:val="28"/>
        </w:rPr>
        <w:t>80,0</w:t>
      </w:r>
      <w:r w:rsidR="00AE0D57" w:rsidRPr="002606CF">
        <w:rPr>
          <w:sz w:val="28"/>
          <w:szCs w:val="28"/>
        </w:rPr>
        <w:t xml:space="preserve"> </w:t>
      </w:r>
      <w:r w:rsidRPr="002606CF">
        <w:rPr>
          <w:bCs/>
          <w:sz w:val="28"/>
          <w:szCs w:val="28"/>
        </w:rPr>
        <w:t>тыс. руб.</w:t>
      </w:r>
      <w:r w:rsidRPr="002606CF">
        <w:rPr>
          <w:rFonts w:ascii="Times New Roman CYR" w:hAnsi="Times New Roman CYR" w:cs="Times New Roman CYR"/>
          <w:sz w:val="28"/>
          <w:szCs w:val="28"/>
        </w:rPr>
        <w:t xml:space="preserve"> </w:t>
      </w:r>
    </w:p>
    <w:p w:rsidR="00900F88" w:rsidRPr="002606CF" w:rsidRDefault="00900F88" w:rsidP="003F4EBB">
      <w:pPr>
        <w:widowControl w:val="0"/>
        <w:autoSpaceDE w:val="0"/>
        <w:autoSpaceDN w:val="0"/>
        <w:adjustRightInd w:val="0"/>
        <w:jc w:val="both"/>
        <w:rPr>
          <w:rFonts w:ascii="Times New Roman CYR" w:hAnsi="Times New Roman CYR" w:cs="Times New Roman CYR"/>
          <w:sz w:val="28"/>
          <w:szCs w:val="28"/>
        </w:rPr>
      </w:pPr>
      <w:r w:rsidRPr="002606CF">
        <w:rPr>
          <w:rFonts w:ascii="Times New Roman CYR" w:hAnsi="Times New Roman CYR" w:cs="Times New Roman CYR"/>
          <w:sz w:val="28"/>
          <w:szCs w:val="28"/>
        </w:rPr>
        <w:t xml:space="preserve">     Расходование средств субвенции на осуществление полномочий по предоставлению мер социальной поддержки детей-сирот и детей, оставшихся без попечения родителей, в части ежемесячного денежного содержания детей-сирот и детей, оставшихся без попечения родителей, переданных на воспитание в семьи опекунов или попечителей, составило </w:t>
      </w:r>
      <w:r w:rsidR="00D327E4" w:rsidRPr="002606CF">
        <w:rPr>
          <w:rFonts w:ascii="Times New Roman CYR" w:hAnsi="Times New Roman CYR" w:cs="Times New Roman CYR"/>
          <w:sz w:val="28"/>
          <w:szCs w:val="28"/>
        </w:rPr>
        <w:t>655,2</w:t>
      </w:r>
      <w:r w:rsidR="00AE0D57" w:rsidRPr="002606CF">
        <w:rPr>
          <w:rFonts w:ascii="Times New Roman CYR" w:hAnsi="Times New Roman CYR" w:cs="Times New Roman CYR"/>
          <w:sz w:val="28"/>
          <w:szCs w:val="28"/>
        </w:rPr>
        <w:t xml:space="preserve"> </w:t>
      </w:r>
      <w:proofErr w:type="spellStart"/>
      <w:r w:rsidRPr="002606CF">
        <w:rPr>
          <w:rFonts w:ascii="Times New Roman CYR" w:hAnsi="Times New Roman CYR" w:cs="Times New Roman CYR"/>
          <w:bCs/>
          <w:sz w:val="28"/>
          <w:szCs w:val="28"/>
        </w:rPr>
        <w:t>тыс.руб</w:t>
      </w:r>
      <w:proofErr w:type="spellEnd"/>
      <w:r w:rsidRPr="002606CF">
        <w:rPr>
          <w:rFonts w:ascii="Times New Roman CYR" w:hAnsi="Times New Roman CYR" w:cs="Times New Roman CYR"/>
          <w:sz w:val="28"/>
          <w:szCs w:val="28"/>
        </w:rPr>
        <w:t>.</w:t>
      </w:r>
    </w:p>
    <w:p w:rsidR="00900F88" w:rsidRPr="002606CF" w:rsidRDefault="00900F88" w:rsidP="003F4EBB">
      <w:pPr>
        <w:widowControl w:val="0"/>
        <w:autoSpaceDE w:val="0"/>
        <w:autoSpaceDN w:val="0"/>
        <w:adjustRightInd w:val="0"/>
        <w:ind w:firstLine="180"/>
        <w:jc w:val="both"/>
        <w:rPr>
          <w:rFonts w:ascii="Times New Roman CYR" w:hAnsi="Times New Roman CYR" w:cs="Times New Roman CYR"/>
          <w:sz w:val="28"/>
          <w:szCs w:val="28"/>
        </w:rPr>
      </w:pPr>
      <w:r w:rsidRPr="002606CF">
        <w:rPr>
          <w:rFonts w:ascii="Times New Roman CYR" w:hAnsi="Times New Roman CYR" w:cs="Times New Roman CYR"/>
          <w:sz w:val="28"/>
          <w:szCs w:val="28"/>
        </w:rPr>
        <w:t xml:space="preserve">(Единовременное пособие – </w:t>
      </w:r>
      <w:r w:rsidR="0086354C" w:rsidRPr="002606CF">
        <w:rPr>
          <w:rFonts w:ascii="Times New Roman CYR" w:hAnsi="Times New Roman CYR" w:cs="Times New Roman CYR"/>
          <w:sz w:val="28"/>
          <w:szCs w:val="28"/>
        </w:rPr>
        <w:t>1</w:t>
      </w:r>
      <w:r w:rsidR="00D327E4" w:rsidRPr="002606CF">
        <w:rPr>
          <w:rFonts w:ascii="Times New Roman CYR" w:hAnsi="Times New Roman CYR" w:cs="Times New Roman CYR"/>
          <w:sz w:val="28"/>
          <w:szCs w:val="28"/>
        </w:rPr>
        <w:t>7 479,73</w:t>
      </w:r>
      <w:r w:rsidRPr="002606CF">
        <w:rPr>
          <w:rFonts w:ascii="Times New Roman CYR" w:hAnsi="Times New Roman CYR" w:cs="Times New Roman CYR"/>
          <w:sz w:val="28"/>
          <w:szCs w:val="28"/>
        </w:rPr>
        <w:t xml:space="preserve"> руб., ежемесячное пособие на одного ребенка </w:t>
      </w:r>
      <w:r w:rsidR="0089687A" w:rsidRPr="002606CF">
        <w:rPr>
          <w:rFonts w:ascii="Times New Roman CYR" w:hAnsi="Times New Roman CYR" w:cs="Times New Roman CYR"/>
          <w:sz w:val="28"/>
          <w:szCs w:val="28"/>
        </w:rPr>
        <w:t>10259</w:t>
      </w:r>
      <w:r w:rsidR="0086354C" w:rsidRPr="002606CF">
        <w:rPr>
          <w:rFonts w:ascii="Times New Roman CYR" w:hAnsi="Times New Roman CYR" w:cs="Times New Roman CYR"/>
          <w:sz w:val="28"/>
          <w:szCs w:val="28"/>
        </w:rPr>
        <w:t>,00</w:t>
      </w:r>
      <w:r w:rsidRPr="002606CF">
        <w:rPr>
          <w:rFonts w:ascii="Times New Roman CYR" w:hAnsi="Times New Roman CYR" w:cs="Times New Roman CYR"/>
          <w:sz w:val="28"/>
          <w:szCs w:val="28"/>
        </w:rPr>
        <w:t xml:space="preserve"> рублей).</w:t>
      </w:r>
    </w:p>
    <w:p w:rsidR="000635A4" w:rsidRPr="002606CF" w:rsidRDefault="000635A4" w:rsidP="003F4EBB">
      <w:pPr>
        <w:jc w:val="both"/>
        <w:rPr>
          <w:sz w:val="28"/>
          <w:szCs w:val="28"/>
        </w:rPr>
      </w:pPr>
      <w:r w:rsidRPr="002606CF">
        <w:rPr>
          <w:sz w:val="28"/>
          <w:szCs w:val="28"/>
        </w:rPr>
        <w:t xml:space="preserve">      Всего состоит на учете детей и подростков, находящихся под опекой – </w:t>
      </w:r>
      <w:r w:rsidR="00D45195" w:rsidRPr="002606CF">
        <w:rPr>
          <w:sz w:val="28"/>
          <w:szCs w:val="28"/>
        </w:rPr>
        <w:t>6</w:t>
      </w:r>
      <w:r w:rsidR="00771FF2" w:rsidRPr="002606CF">
        <w:rPr>
          <w:sz w:val="28"/>
          <w:szCs w:val="28"/>
        </w:rPr>
        <w:t>7</w:t>
      </w:r>
      <w:r w:rsidRPr="002606CF">
        <w:rPr>
          <w:sz w:val="28"/>
          <w:szCs w:val="28"/>
        </w:rPr>
        <w:t>, из них в приемной семье 2</w:t>
      </w:r>
      <w:r w:rsidR="00067415" w:rsidRPr="002606CF">
        <w:rPr>
          <w:sz w:val="28"/>
          <w:szCs w:val="28"/>
        </w:rPr>
        <w:t>3</w:t>
      </w:r>
      <w:r w:rsidRPr="002606CF">
        <w:rPr>
          <w:sz w:val="28"/>
          <w:szCs w:val="28"/>
        </w:rPr>
        <w:t xml:space="preserve"> ребенка, </w:t>
      </w:r>
      <w:r w:rsidR="00437D01" w:rsidRPr="002606CF">
        <w:rPr>
          <w:sz w:val="28"/>
          <w:szCs w:val="28"/>
        </w:rPr>
        <w:t xml:space="preserve">21 ребенок под опекой и попечительством. </w:t>
      </w:r>
      <w:r w:rsidRPr="002606CF">
        <w:rPr>
          <w:sz w:val="28"/>
          <w:szCs w:val="28"/>
        </w:rPr>
        <w:t xml:space="preserve">На полном государственном обеспечении находятся </w:t>
      </w:r>
      <w:r w:rsidR="00771FF2" w:rsidRPr="002606CF">
        <w:rPr>
          <w:sz w:val="28"/>
          <w:szCs w:val="28"/>
        </w:rPr>
        <w:t>7</w:t>
      </w:r>
      <w:r w:rsidRPr="002606CF">
        <w:rPr>
          <w:sz w:val="28"/>
          <w:szCs w:val="28"/>
        </w:rPr>
        <w:t xml:space="preserve"> человек, оформлено на добровольной основе по заявлению родителей </w:t>
      </w:r>
      <w:r w:rsidR="00067415" w:rsidRPr="002606CF">
        <w:rPr>
          <w:sz w:val="28"/>
          <w:szCs w:val="28"/>
        </w:rPr>
        <w:t>1</w:t>
      </w:r>
      <w:r w:rsidR="00D45195" w:rsidRPr="002606CF">
        <w:rPr>
          <w:sz w:val="28"/>
          <w:szCs w:val="28"/>
        </w:rPr>
        <w:t>6</w:t>
      </w:r>
      <w:r w:rsidRPr="002606CF">
        <w:rPr>
          <w:sz w:val="28"/>
          <w:szCs w:val="28"/>
        </w:rPr>
        <w:t xml:space="preserve"> </w:t>
      </w:r>
      <w:r w:rsidR="00067415" w:rsidRPr="002606CF">
        <w:rPr>
          <w:sz w:val="28"/>
          <w:szCs w:val="28"/>
        </w:rPr>
        <w:t>детей</w:t>
      </w:r>
      <w:r w:rsidRPr="002606CF">
        <w:rPr>
          <w:sz w:val="28"/>
          <w:szCs w:val="28"/>
        </w:rPr>
        <w:t xml:space="preserve">, выявленных – 0. </w:t>
      </w:r>
    </w:p>
    <w:p w:rsidR="00900F88" w:rsidRPr="002606CF" w:rsidRDefault="00900F88" w:rsidP="003F4EBB">
      <w:pPr>
        <w:jc w:val="both"/>
        <w:rPr>
          <w:rFonts w:ascii="Times New Roman CYR" w:hAnsi="Times New Roman CYR" w:cs="Times New Roman CYR"/>
          <w:bCs/>
          <w:sz w:val="28"/>
          <w:szCs w:val="28"/>
          <w:u w:val="single"/>
        </w:rPr>
      </w:pPr>
      <w:r w:rsidRPr="002606CF">
        <w:rPr>
          <w:rFonts w:ascii="Times New Roman CYR" w:hAnsi="Times New Roman CYR" w:cs="Times New Roman CYR"/>
          <w:sz w:val="28"/>
          <w:szCs w:val="28"/>
        </w:rPr>
        <w:t xml:space="preserve">  </w:t>
      </w:r>
      <w:r w:rsidRPr="002606CF">
        <w:rPr>
          <w:sz w:val="28"/>
          <w:szCs w:val="28"/>
        </w:rPr>
        <w:t xml:space="preserve">   </w:t>
      </w:r>
      <w:r w:rsidRPr="002606CF">
        <w:rPr>
          <w:rFonts w:ascii="Times New Roman CYR" w:hAnsi="Times New Roman CYR" w:cs="Times New Roman CYR"/>
          <w:sz w:val="28"/>
          <w:szCs w:val="28"/>
        </w:rPr>
        <w:t xml:space="preserve">   В рамках поддержки талант</w:t>
      </w:r>
      <w:r w:rsidR="007B652B" w:rsidRPr="002606CF">
        <w:rPr>
          <w:rFonts w:ascii="Times New Roman CYR" w:hAnsi="Times New Roman CYR" w:cs="Times New Roman CYR"/>
          <w:sz w:val="28"/>
          <w:szCs w:val="28"/>
        </w:rPr>
        <w:t>ливой молодежи по итогам учебной четверти</w:t>
      </w:r>
      <w:r w:rsidRPr="002606CF">
        <w:rPr>
          <w:rFonts w:ascii="Times New Roman CYR" w:hAnsi="Times New Roman CYR" w:cs="Times New Roman CYR"/>
          <w:sz w:val="28"/>
          <w:szCs w:val="28"/>
        </w:rPr>
        <w:t xml:space="preserve"> на выплату стипендии </w:t>
      </w:r>
      <w:r w:rsidR="002326F4" w:rsidRPr="002606CF">
        <w:rPr>
          <w:rFonts w:ascii="Times New Roman CYR" w:hAnsi="Times New Roman CYR" w:cs="Times New Roman CYR"/>
          <w:sz w:val="28"/>
          <w:szCs w:val="28"/>
        </w:rPr>
        <w:t>г</w:t>
      </w:r>
      <w:r w:rsidRPr="002606CF">
        <w:rPr>
          <w:rFonts w:ascii="Times New Roman CYR" w:hAnsi="Times New Roman CYR" w:cs="Times New Roman CYR"/>
          <w:sz w:val="28"/>
          <w:szCs w:val="28"/>
        </w:rPr>
        <w:t xml:space="preserve">лавы </w:t>
      </w:r>
      <w:r w:rsidR="002326F4" w:rsidRPr="002606CF">
        <w:rPr>
          <w:rFonts w:ascii="Times New Roman CYR" w:hAnsi="Times New Roman CYR" w:cs="Times New Roman CYR"/>
          <w:sz w:val="28"/>
          <w:szCs w:val="28"/>
        </w:rPr>
        <w:t xml:space="preserve">Администрации </w:t>
      </w:r>
      <w:r w:rsidRPr="002606CF">
        <w:rPr>
          <w:rFonts w:ascii="Times New Roman CYR" w:hAnsi="Times New Roman CYR" w:cs="Times New Roman CYR"/>
          <w:sz w:val="28"/>
          <w:szCs w:val="28"/>
        </w:rPr>
        <w:t xml:space="preserve">района из средств местного бюджета за </w:t>
      </w:r>
      <w:r w:rsidR="00273900" w:rsidRPr="002606CF">
        <w:rPr>
          <w:rFonts w:ascii="Times New Roman CYR" w:hAnsi="Times New Roman CYR" w:cs="Times New Roman CYR"/>
          <w:sz w:val="28"/>
          <w:szCs w:val="28"/>
        </w:rPr>
        <w:t xml:space="preserve"> </w:t>
      </w:r>
      <w:r w:rsidRPr="002606CF">
        <w:rPr>
          <w:rFonts w:ascii="Times New Roman CYR" w:hAnsi="Times New Roman CYR" w:cs="Times New Roman CYR"/>
          <w:sz w:val="28"/>
          <w:szCs w:val="28"/>
        </w:rPr>
        <w:t xml:space="preserve"> </w:t>
      </w:r>
      <w:r w:rsidR="00493CB4" w:rsidRPr="002606CF">
        <w:rPr>
          <w:rFonts w:ascii="Times New Roman CYR" w:hAnsi="Times New Roman CYR" w:cs="Times New Roman CYR"/>
          <w:sz w:val="28"/>
          <w:szCs w:val="28"/>
        </w:rPr>
        <w:t>1 квартал 201</w:t>
      </w:r>
      <w:r w:rsidR="00BA3AD8" w:rsidRPr="002606CF">
        <w:rPr>
          <w:rFonts w:ascii="Times New Roman CYR" w:hAnsi="Times New Roman CYR" w:cs="Times New Roman CYR"/>
          <w:sz w:val="28"/>
          <w:szCs w:val="28"/>
        </w:rPr>
        <w:t>9</w:t>
      </w:r>
      <w:r w:rsidR="006225C5" w:rsidRPr="002606CF">
        <w:rPr>
          <w:rFonts w:ascii="Times New Roman CYR" w:hAnsi="Times New Roman CYR" w:cs="Times New Roman CYR"/>
          <w:sz w:val="28"/>
          <w:szCs w:val="28"/>
        </w:rPr>
        <w:t xml:space="preserve"> год</w:t>
      </w:r>
      <w:r w:rsidR="00493CB4" w:rsidRPr="002606CF">
        <w:rPr>
          <w:rFonts w:ascii="Times New Roman CYR" w:hAnsi="Times New Roman CYR" w:cs="Times New Roman CYR"/>
          <w:sz w:val="28"/>
          <w:szCs w:val="28"/>
        </w:rPr>
        <w:t>а</w:t>
      </w:r>
      <w:r w:rsidRPr="002606CF">
        <w:rPr>
          <w:rFonts w:ascii="Times New Roman CYR" w:hAnsi="Times New Roman CYR" w:cs="Times New Roman CYR"/>
          <w:sz w:val="28"/>
          <w:szCs w:val="28"/>
        </w:rPr>
        <w:t xml:space="preserve"> выделено </w:t>
      </w:r>
      <w:r w:rsidR="00BD1E4A" w:rsidRPr="002606CF">
        <w:rPr>
          <w:rFonts w:ascii="Times New Roman CYR" w:hAnsi="Times New Roman CYR" w:cs="Times New Roman CYR"/>
          <w:sz w:val="28"/>
          <w:szCs w:val="28"/>
          <w:u w:val="single"/>
        </w:rPr>
        <w:t>27,2</w:t>
      </w:r>
      <w:r w:rsidRPr="002606CF">
        <w:rPr>
          <w:rFonts w:ascii="Times New Roman CYR" w:hAnsi="Times New Roman CYR" w:cs="Times New Roman CYR"/>
          <w:sz w:val="28"/>
          <w:szCs w:val="28"/>
          <w:u w:val="single"/>
        </w:rPr>
        <w:t xml:space="preserve"> </w:t>
      </w:r>
      <w:r w:rsidRPr="002606CF">
        <w:rPr>
          <w:rFonts w:ascii="Times New Roman CYR" w:hAnsi="Times New Roman CYR" w:cs="Times New Roman CYR"/>
          <w:bCs/>
          <w:sz w:val="28"/>
          <w:szCs w:val="28"/>
          <w:u w:val="single"/>
        </w:rPr>
        <w:t>тыс. руб</w:t>
      </w:r>
      <w:r w:rsidR="00C363F4" w:rsidRPr="002606CF">
        <w:rPr>
          <w:rFonts w:ascii="Times New Roman CYR" w:hAnsi="Times New Roman CYR" w:cs="Times New Roman CYR"/>
          <w:bCs/>
          <w:sz w:val="28"/>
          <w:szCs w:val="28"/>
          <w:u w:val="single"/>
        </w:rPr>
        <w:t>.</w:t>
      </w:r>
    </w:p>
    <w:p w:rsidR="003D7A83" w:rsidRPr="002606CF" w:rsidRDefault="00AC04A6" w:rsidP="003F4EBB">
      <w:pPr>
        <w:jc w:val="both"/>
        <w:rPr>
          <w:sz w:val="28"/>
          <w:szCs w:val="28"/>
        </w:rPr>
      </w:pPr>
      <w:r w:rsidRPr="002606CF">
        <w:rPr>
          <w:sz w:val="28"/>
          <w:szCs w:val="28"/>
        </w:rPr>
        <w:t xml:space="preserve">       </w:t>
      </w:r>
    </w:p>
    <w:p w:rsidR="000A528B" w:rsidRPr="002606CF" w:rsidRDefault="00E53F93" w:rsidP="000A528B">
      <w:pPr>
        <w:jc w:val="both"/>
        <w:rPr>
          <w:rFonts w:ascii="Times New Roman CYR" w:hAnsi="Times New Roman CYR" w:cs="Times New Roman CYR"/>
          <w:color w:val="000000"/>
          <w:sz w:val="28"/>
          <w:szCs w:val="28"/>
        </w:rPr>
      </w:pPr>
      <w:r w:rsidRPr="002606CF">
        <w:rPr>
          <w:rFonts w:ascii="Times New Roman CYR" w:hAnsi="Times New Roman CYR" w:cs="Times New Roman CYR"/>
          <w:color w:val="000000"/>
          <w:sz w:val="28"/>
          <w:szCs w:val="28"/>
        </w:rPr>
        <w:lastRenderedPageBreak/>
        <w:t xml:space="preserve">  </w:t>
      </w:r>
      <w:r w:rsidR="008951AA" w:rsidRPr="002606CF">
        <w:rPr>
          <w:rFonts w:ascii="Times New Roman CYR" w:hAnsi="Times New Roman CYR" w:cs="Times New Roman CYR"/>
          <w:color w:val="000000"/>
          <w:sz w:val="28"/>
          <w:szCs w:val="28"/>
        </w:rPr>
        <w:t xml:space="preserve">       В 2019</w:t>
      </w:r>
      <w:r w:rsidR="000A528B" w:rsidRPr="002606CF">
        <w:rPr>
          <w:rFonts w:ascii="Times New Roman CYR" w:hAnsi="Times New Roman CYR" w:cs="Times New Roman CYR"/>
          <w:color w:val="000000"/>
          <w:sz w:val="28"/>
          <w:szCs w:val="28"/>
        </w:rPr>
        <w:t xml:space="preserve"> </w:t>
      </w:r>
      <w:proofErr w:type="gramStart"/>
      <w:r w:rsidR="000A528B" w:rsidRPr="002606CF">
        <w:rPr>
          <w:rFonts w:ascii="Times New Roman CYR" w:hAnsi="Times New Roman CYR" w:cs="Times New Roman CYR"/>
          <w:color w:val="000000"/>
          <w:sz w:val="28"/>
          <w:szCs w:val="28"/>
        </w:rPr>
        <w:t>году  во</w:t>
      </w:r>
      <w:proofErr w:type="gramEnd"/>
      <w:r w:rsidR="000A528B" w:rsidRPr="002606CF">
        <w:rPr>
          <w:rFonts w:ascii="Times New Roman CYR" w:hAnsi="Times New Roman CYR" w:cs="Times New Roman CYR"/>
          <w:color w:val="000000"/>
          <w:sz w:val="28"/>
          <w:szCs w:val="28"/>
        </w:rPr>
        <w:t xml:space="preserve"> всех общеобразовательных организациях района  реализуются  федеральные образовательные стандарты начального общего образования, осуществлен переход на федеральные образовательные стандарты основного общего образования. </w:t>
      </w:r>
    </w:p>
    <w:p w:rsidR="008951AA" w:rsidRPr="002606CF" w:rsidRDefault="008951AA" w:rsidP="000A528B">
      <w:pPr>
        <w:jc w:val="both"/>
        <w:rPr>
          <w:rFonts w:ascii="Times New Roman CYR" w:hAnsi="Times New Roman CYR" w:cs="Times New Roman CYR"/>
          <w:color w:val="000000"/>
          <w:sz w:val="28"/>
          <w:szCs w:val="28"/>
        </w:rPr>
      </w:pPr>
      <w:r w:rsidRPr="002606CF">
        <w:rPr>
          <w:rFonts w:ascii="Times New Roman CYR" w:hAnsi="Times New Roman CYR" w:cs="Times New Roman CYR"/>
          <w:color w:val="000000"/>
          <w:sz w:val="28"/>
          <w:szCs w:val="28"/>
        </w:rPr>
        <w:t xml:space="preserve">        520 обучающихся начальных школ (100%) реализуют </w:t>
      </w:r>
      <w:proofErr w:type="gramStart"/>
      <w:r w:rsidRPr="002606CF">
        <w:rPr>
          <w:rFonts w:ascii="Times New Roman CYR" w:hAnsi="Times New Roman CYR" w:cs="Times New Roman CYR"/>
          <w:color w:val="000000"/>
          <w:sz w:val="28"/>
          <w:szCs w:val="28"/>
        </w:rPr>
        <w:t>Федеральный  государственный</w:t>
      </w:r>
      <w:proofErr w:type="gramEnd"/>
      <w:r w:rsidRPr="002606CF">
        <w:rPr>
          <w:rFonts w:ascii="Times New Roman CYR" w:hAnsi="Times New Roman CYR" w:cs="Times New Roman CYR"/>
          <w:color w:val="000000"/>
          <w:sz w:val="28"/>
          <w:szCs w:val="28"/>
        </w:rPr>
        <w:t xml:space="preserve"> образовательный стандарт начального общего образования; 600 обучающихся основных школ  (89 %) –  Федеральный  государственный образовательный стандарт основного общего образования.   </w:t>
      </w:r>
    </w:p>
    <w:p w:rsidR="000A528B" w:rsidRPr="002606CF" w:rsidRDefault="000A528B" w:rsidP="000A528B">
      <w:pPr>
        <w:jc w:val="both"/>
        <w:rPr>
          <w:rFonts w:ascii="Times New Roman CYR" w:hAnsi="Times New Roman CYR" w:cs="Times New Roman CYR"/>
          <w:color w:val="000000"/>
          <w:sz w:val="28"/>
          <w:szCs w:val="28"/>
        </w:rPr>
      </w:pPr>
      <w:r w:rsidRPr="002606CF">
        <w:rPr>
          <w:rFonts w:ascii="Times New Roman CYR" w:hAnsi="Times New Roman CYR" w:cs="Times New Roman CYR"/>
          <w:color w:val="000000"/>
          <w:sz w:val="28"/>
          <w:szCs w:val="28"/>
        </w:rPr>
        <w:t xml:space="preserve">         В рамках ФГОС начального и основного общего образования в школах выделены основные направления внеурочной деятельности: спортивно-оздоровительное, духовно-нравственное, </w:t>
      </w:r>
      <w:proofErr w:type="spellStart"/>
      <w:r w:rsidRPr="002606CF">
        <w:rPr>
          <w:rFonts w:ascii="Times New Roman CYR" w:hAnsi="Times New Roman CYR" w:cs="Times New Roman CYR"/>
          <w:color w:val="000000"/>
          <w:sz w:val="28"/>
          <w:szCs w:val="28"/>
        </w:rPr>
        <w:t>общеинтеллектуальное</w:t>
      </w:r>
      <w:proofErr w:type="spellEnd"/>
      <w:r w:rsidRPr="002606CF">
        <w:rPr>
          <w:rFonts w:ascii="Times New Roman CYR" w:hAnsi="Times New Roman CYR" w:cs="Times New Roman CYR"/>
          <w:color w:val="000000"/>
          <w:sz w:val="28"/>
          <w:szCs w:val="28"/>
        </w:rPr>
        <w:t>, общекультурное, социальное, художественно-эстетическое, техническое.</w:t>
      </w:r>
      <w:r w:rsidR="00E53F93" w:rsidRPr="002606CF">
        <w:rPr>
          <w:rFonts w:ascii="Times New Roman CYR" w:hAnsi="Times New Roman CYR" w:cs="Times New Roman CYR"/>
          <w:color w:val="000000"/>
          <w:sz w:val="28"/>
          <w:szCs w:val="28"/>
        </w:rPr>
        <w:t xml:space="preserve">    </w:t>
      </w:r>
    </w:p>
    <w:p w:rsidR="000A528B" w:rsidRPr="002606CF" w:rsidRDefault="000A528B" w:rsidP="000A528B">
      <w:pPr>
        <w:jc w:val="both"/>
        <w:rPr>
          <w:rFonts w:ascii="Times New Roman CYR" w:hAnsi="Times New Roman CYR" w:cs="Times New Roman CYR"/>
          <w:color w:val="000000"/>
          <w:sz w:val="28"/>
          <w:szCs w:val="28"/>
        </w:rPr>
      </w:pPr>
    </w:p>
    <w:p w:rsidR="000635A4" w:rsidRPr="002606CF" w:rsidRDefault="005A630E" w:rsidP="000A528B">
      <w:pPr>
        <w:jc w:val="both"/>
        <w:rPr>
          <w:rFonts w:ascii="Times New Roman CYR" w:hAnsi="Times New Roman CYR" w:cs="Times New Roman CYR"/>
          <w:sz w:val="28"/>
          <w:szCs w:val="28"/>
        </w:rPr>
      </w:pPr>
      <w:r w:rsidRPr="002606CF">
        <w:rPr>
          <w:sz w:val="28"/>
          <w:szCs w:val="28"/>
        </w:rPr>
        <w:t xml:space="preserve"> </w:t>
      </w:r>
      <w:r w:rsidR="000635A4" w:rsidRPr="002606CF">
        <w:rPr>
          <w:rFonts w:ascii="Times New Roman CYR" w:hAnsi="Times New Roman CYR" w:cs="Times New Roman CYR"/>
          <w:sz w:val="28"/>
          <w:szCs w:val="28"/>
        </w:rPr>
        <w:t xml:space="preserve">В соответствии с планом работы по организации и оздоровлению детей в каникулярный период на базе </w:t>
      </w:r>
      <w:r w:rsidR="00067415" w:rsidRPr="002606CF">
        <w:rPr>
          <w:rFonts w:ascii="Times New Roman CYR" w:hAnsi="Times New Roman CYR" w:cs="Times New Roman CYR"/>
          <w:sz w:val="28"/>
          <w:szCs w:val="28"/>
        </w:rPr>
        <w:t>6</w:t>
      </w:r>
      <w:r w:rsidR="000635A4" w:rsidRPr="002606CF">
        <w:rPr>
          <w:rFonts w:ascii="Times New Roman CYR" w:hAnsi="Times New Roman CYR" w:cs="Times New Roman CYR"/>
          <w:sz w:val="28"/>
          <w:szCs w:val="28"/>
        </w:rPr>
        <w:t xml:space="preserve"> общеобразовательных организаций </w:t>
      </w:r>
      <w:proofErr w:type="gramStart"/>
      <w:r w:rsidR="000635A4" w:rsidRPr="002606CF">
        <w:rPr>
          <w:rFonts w:ascii="Times New Roman CYR" w:hAnsi="Times New Roman CYR" w:cs="Times New Roman CYR"/>
          <w:sz w:val="28"/>
          <w:szCs w:val="28"/>
        </w:rPr>
        <w:t>Милютинского  района</w:t>
      </w:r>
      <w:proofErr w:type="gramEnd"/>
      <w:r w:rsidR="000635A4" w:rsidRPr="002606CF">
        <w:rPr>
          <w:rFonts w:ascii="Times New Roman CYR" w:hAnsi="Times New Roman CYR" w:cs="Times New Roman CYR"/>
          <w:sz w:val="28"/>
          <w:szCs w:val="28"/>
        </w:rPr>
        <w:t xml:space="preserve"> за истекший период 201</w:t>
      </w:r>
      <w:r w:rsidR="00437D01" w:rsidRPr="002606CF">
        <w:rPr>
          <w:rFonts w:ascii="Times New Roman CYR" w:hAnsi="Times New Roman CYR" w:cs="Times New Roman CYR"/>
          <w:sz w:val="28"/>
          <w:szCs w:val="28"/>
        </w:rPr>
        <w:t>9</w:t>
      </w:r>
      <w:r w:rsidR="000635A4" w:rsidRPr="002606CF">
        <w:rPr>
          <w:rFonts w:ascii="Times New Roman CYR" w:hAnsi="Times New Roman CYR" w:cs="Times New Roman CYR"/>
          <w:sz w:val="28"/>
          <w:szCs w:val="28"/>
        </w:rPr>
        <w:t xml:space="preserve">г. были открыты пришкольные лагеря, в которых отдохнули </w:t>
      </w:r>
      <w:r w:rsidR="00437D01" w:rsidRPr="002606CF">
        <w:rPr>
          <w:rFonts w:ascii="Times New Roman CYR" w:hAnsi="Times New Roman CYR" w:cs="Times New Roman CYR"/>
          <w:sz w:val="28"/>
          <w:szCs w:val="28"/>
        </w:rPr>
        <w:t>99</w:t>
      </w:r>
      <w:r w:rsidR="000635A4" w:rsidRPr="002606CF">
        <w:rPr>
          <w:rFonts w:ascii="Times New Roman CYR" w:hAnsi="Times New Roman CYR" w:cs="Times New Roman CYR"/>
          <w:sz w:val="28"/>
          <w:szCs w:val="28"/>
        </w:rPr>
        <w:t xml:space="preserve"> обучающихся.</w:t>
      </w:r>
    </w:p>
    <w:p w:rsidR="005A630E" w:rsidRPr="002606CF" w:rsidRDefault="005A630E" w:rsidP="00BD1E4A">
      <w:pPr>
        <w:jc w:val="both"/>
      </w:pPr>
      <w:r w:rsidRPr="002606CF">
        <w:rPr>
          <w:rFonts w:ascii="Times New Roman CYR" w:hAnsi="Times New Roman CYR" w:cs="Times New Roman CYR"/>
          <w:i/>
          <w:color w:val="000000"/>
          <w:sz w:val="28"/>
          <w:szCs w:val="28"/>
        </w:rPr>
        <w:t xml:space="preserve">       </w:t>
      </w:r>
    </w:p>
    <w:p w:rsidR="00E611CA" w:rsidRPr="002606CF" w:rsidRDefault="00900F88" w:rsidP="003F4EBB">
      <w:pPr>
        <w:jc w:val="both"/>
        <w:rPr>
          <w:rFonts w:ascii="Times New Roman CYR" w:hAnsi="Times New Roman CYR" w:cs="Times New Roman CYR"/>
          <w:sz w:val="28"/>
          <w:szCs w:val="28"/>
        </w:rPr>
      </w:pPr>
      <w:r w:rsidRPr="002606CF">
        <w:rPr>
          <w:color w:val="FF0000"/>
          <w:sz w:val="28"/>
          <w:szCs w:val="28"/>
        </w:rPr>
        <w:t xml:space="preserve">   </w:t>
      </w:r>
      <w:r w:rsidR="005A630E" w:rsidRPr="002606CF">
        <w:rPr>
          <w:rFonts w:ascii="Times New Roman CYR" w:hAnsi="Times New Roman CYR" w:cs="Times New Roman CYR"/>
          <w:sz w:val="28"/>
          <w:szCs w:val="28"/>
        </w:rPr>
        <w:t xml:space="preserve">   </w:t>
      </w:r>
      <w:r w:rsidR="00E611CA" w:rsidRPr="002606CF">
        <w:rPr>
          <w:rFonts w:ascii="Times New Roman CYR" w:hAnsi="Times New Roman CYR" w:cs="Times New Roman CYR"/>
          <w:sz w:val="28"/>
          <w:szCs w:val="28"/>
        </w:rPr>
        <w:t>На территории Милютинск</w:t>
      </w:r>
      <w:r w:rsidR="00F92DD2" w:rsidRPr="002606CF">
        <w:rPr>
          <w:rFonts w:ascii="Times New Roman CYR" w:hAnsi="Times New Roman CYR" w:cs="Times New Roman CYR"/>
          <w:sz w:val="28"/>
          <w:szCs w:val="28"/>
        </w:rPr>
        <w:t>ого района по состоянию</w:t>
      </w:r>
      <w:r w:rsidR="008951AA" w:rsidRPr="002606CF">
        <w:rPr>
          <w:rFonts w:ascii="Times New Roman CYR" w:hAnsi="Times New Roman CYR" w:cs="Times New Roman CYR"/>
          <w:sz w:val="28"/>
          <w:szCs w:val="28"/>
        </w:rPr>
        <w:t xml:space="preserve"> на 01.04.2019 года размещено 1</w:t>
      </w:r>
      <w:r w:rsidR="00112071" w:rsidRPr="002606CF">
        <w:rPr>
          <w:rFonts w:ascii="Times New Roman CYR" w:hAnsi="Times New Roman CYR" w:cs="Times New Roman CYR"/>
          <w:sz w:val="28"/>
          <w:szCs w:val="28"/>
        </w:rPr>
        <w:t>1</w:t>
      </w:r>
      <w:r w:rsidR="00E611CA" w:rsidRPr="002606CF">
        <w:rPr>
          <w:rFonts w:ascii="Times New Roman CYR" w:hAnsi="Times New Roman CYR" w:cs="Times New Roman CYR"/>
          <w:sz w:val="28"/>
          <w:szCs w:val="28"/>
        </w:rPr>
        <w:t xml:space="preserve"> детей из числа граждан, вынужденно покинувших территорию</w:t>
      </w:r>
      <w:r w:rsidR="000A528B" w:rsidRPr="002606CF">
        <w:rPr>
          <w:rFonts w:ascii="Times New Roman CYR" w:hAnsi="Times New Roman CYR" w:cs="Times New Roman CYR"/>
          <w:sz w:val="28"/>
          <w:szCs w:val="28"/>
        </w:rPr>
        <w:t xml:space="preserve"> Юго-Восточной Украины, из них </w:t>
      </w:r>
      <w:r w:rsidR="00112071" w:rsidRPr="002606CF">
        <w:rPr>
          <w:rFonts w:ascii="Times New Roman CYR" w:hAnsi="Times New Roman CYR" w:cs="Times New Roman CYR"/>
          <w:sz w:val="28"/>
          <w:szCs w:val="28"/>
        </w:rPr>
        <w:t>2 ребенка</w:t>
      </w:r>
      <w:r w:rsidR="008951AA" w:rsidRPr="002606CF">
        <w:rPr>
          <w:rFonts w:ascii="Times New Roman CYR" w:hAnsi="Times New Roman CYR" w:cs="Times New Roman CYR"/>
          <w:color w:val="FF0000"/>
          <w:sz w:val="28"/>
          <w:szCs w:val="28"/>
        </w:rPr>
        <w:t xml:space="preserve"> </w:t>
      </w:r>
      <w:r w:rsidR="008951AA" w:rsidRPr="002606CF">
        <w:rPr>
          <w:rFonts w:ascii="Times New Roman CYR" w:hAnsi="Times New Roman CYR" w:cs="Times New Roman CYR"/>
          <w:sz w:val="28"/>
          <w:szCs w:val="28"/>
        </w:rPr>
        <w:t>дошкольного возраста, 9</w:t>
      </w:r>
      <w:r w:rsidR="00F92DD2" w:rsidRPr="002606CF">
        <w:rPr>
          <w:rFonts w:ascii="Times New Roman CYR" w:hAnsi="Times New Roman CYR" w:cs="Times New Roman CYR"/>
          <w:sz w:val="28"/>
          <w:szCs w:val="28"/>
        </w:rPr>
        <w:t xml:space="preserve"> детей школьного возраста. </w:t>
      </w:r>
      <w:r w:rsidR="00E611CA" w:rsidRPr="002606CF">
        <w:rPr>
          <w:rFonts w:ascii="Times New Roman CYR" w:hAnsi="Times New Roman CYR" w:cs="Times New Roman CYR"/>
          <w:sz w:val="28"/>
          <w:szCs w:val="28"/>
        </w:rPr>
        <w:t xml:space="preserve"> </w:t>
      </w:r>
      <w:r w:rsidR="008951AA" w:rsidRPr="002606CF">
        <w:rPr>
          <w:rFonts w:ascii="Times New Roman CYR" w:hAnsi="Times New Roman CYR" w:cs="Times New Roman CYR"/>
          <w:sz w:val="28"/>
          <w:szCs w:val="28"/>
        </w:rPr>
        <w:t>9</w:t>
      </w:r>
      <w:r w:rsidR="00E611CA" w:rsidRPr="002606CF">
        <w:rPr>
          <w:rFonts w:ascii="Times New Roman CYR" w:hAnsi="Times New Roman CYR" w:cs="Times New Roman CYR"/>
          <w:sz w:val="28"/>
          <w:szCs w:val="28"/>
        </w:rPr>
        <w:t xml:space="preserve"> обучающихся продолжают обучение в общеобразовательных организациях района (МБОУ Милютинская СОШ, МБОУ </w:t>
      </w:r>
      <w:proofErr w:type="spellStart"/>
      <w:r w:rsidR="00E611CA" w:rsidRPr="002606CF">
        <w:rPr>
          <w:rFonts w:ascii="Times New Roman CYR" w:hAnsi="Times New Roman CYR" w:cs="Times New Roman CYR"/>
          <w:sz w:val="28"/>
          <w:szCs w:val="28"/>
        </w:rPr>
        <w:t>Светочниковская</w:t>
      </w:r>
      <w:proofErr w:type="spellEnd"/>
      <w:r w:rsidR="00E611CA" w:rsidRPr="002606CF">
        <w:rPr>
          <w:rFonts w:ascii="Times New Roman CYR" w:hAnsi="Times New Roman CYR" w:cs="Times New Roman CYR"/>
          <w:sz w:val="28"/>
          <w:szCs w:val="28"/>
        </w:rPr>
        <w:t xml:space="preserve"> СОШ, МБОУ Н-Березовская СОШ, МБОУ М-Березовская СОШ</w:t>
      </w:r>
      <w:r w:rsidR="00D33B7A" w:rsidRPr="002606CF">
        <w:rPr>
          <w:rFonts w:ascii="Times New Roman CYR" w:hAnsi="Times New Roman CYR" w:cs="Times New Roman CYR"/>
          <w:sz w:val="28"/>
          <w:szCs w:val="28"/>
        </w:rPr>
        <w:t>, МБОУ Россошанская ООШ); 1</w:t>
      </w:r>
      <w:r w:rsidR="00E611CA" w:rsidRPr="002606CF">
        <w:rPr>
          <w:rFonts w:ascii="Times New Roman CYR" w:hAnsi="Times New Roman CYR" w:cs="Times New Roman CYR"/>
          <w:sz w:val="28"/>
          <w:szCs w:val="28"/>
        </w:rPr>
        <w:t xml:space="preserve"> </w:t>
      </w:r>
      <w:r w:rsidR="00857669" w:rsidRPr="002606CF">
        <w:rPr>
          <w:rFonts w:ascii="Times New Roman CYR" w:hAnsi="Times New Roman CYR" w:cs="Times New Roman CYR"/>
          <w:sz w:val="28"/>
          <w:szCs w:val="28"/>
        </w:rPr>
        <w:t>ребёнок</w:t>
      </w:r>
      <w:r w:rsidR="00E611CA" w:rsidRPr="002606CF">
        <w:rPr>
          <w:rFonts w:ascii="Times New Roman CYR" w:hAnsi="Times New Roman CYR" w:cs="Times New Roman CYR"/>
          <w:sz w:val="28"/>
          <w:szCs w:val="28"/>
        </w:rPr>
        <w:t xml:space="preserve"> из числа беженцев посеща</w:t>
      </w:r>
      <w:r w:rsidR="00857669" w:rsidRPr="002606CF">
        <w:rPr>
          <w:rFonts w:ascii="Times New Roman CYR" w:hAnsi="Times New Roman CYR" w:cs="Times New Roman CYR"/>
          <w:sz w:val="28"/>
          <w:szCs w:val="28"/>
        </w:rPr>
        <w:t>е</w:t>
      </w:r>
      <w:r w:rsidR="00E611CA" w:rsidRPr="002606CF">
        <w:rPr>
          <w:rFonts w:ascii="Times New Roman CYR" w:hAnsi="Times New Roman CYR" w:cs="Times New Roman CYR"/>
          <w:sz w:val="28"/>
          <w:szCs w:val="28"/>
        </w:rPr>
        <w:t>т дошкольн</w:t>
      </w:r>
      <w:r w:rsidR="00857669" w:rsidRPr="002606CF">
        <w:rPr>
          <w:rFonts w:ascii="Times New Roman CYR" w:hAnsi="Times New Roman CYR" w:cs="Times New Roman CYR"/>
          <w:sz w:val="28"/>
          <w:szCs w:val="28"/>
        </w:rPr>
        <w:t>ое образовательное</w:t>
      </w:r>
      <w:r w:rsidR="00E611CA" w:rsidRPr="002606CF">
        <w:rPr>
          <w:rFonts w:ascii="Times New Roman CYR" w:hAnsi="Times New Roman CYR" w:cs="Times New Roman CYR"/>
          <w:sz w:val="28"/>
          <w:szCs w:val="28"/>
        </w:rPr>
        <w:t xml:space="preserve"> </w:t>
      </w:r>
      <w:r w:rsidR="00857669" w:rsidRPr="002606CF">
        <w:rPr>
          <w:rFonts w:ascii="Times New Roman CYR" w:hAnsi="Times New Roman CYR" w:cs="Times New Roman CYR"/>
          <w:sz w:val="28"/>
          <w:szCs w:val="28"/>
        </w:rPr>
        <w:t>учреждение</w:t>
      </w:r>
      <w:r w:rsidR="00E611CA" w:rsidRPr="002606CF">
        <w:rPr>
          <w:rFonts w:ascii="Times New Roman CYR" w:hAnsi="Times New Roman CYR" w:cs="Times New Roman CYR"/>
          <w:sz w:val="28"/>
          <w:szCs w:val="28"/>
        </w:rPr>
        <w:t xml:space="preserve"> (МБДОУ детский сад №4 п.Свет</w:t>
      </w:r>
      <w:r w:rsidR="00D33B7A" w:rsidRPr="002606CF">
        <w:rPr>
          <w:rFonts w:ascii="Times New Roman CYR" w:hAnsi="Times New Roman CYR" w:cs="Times New Roman CYR"/>
          <w:sz w:val="28"/>
          <w:szCs w:val="28"/>
        </w:rPr>
        <w:t>оч</w:t>
      </w:r>
      <w:r w:rsidR="00E611CA" w:rsidRPr="002606CF">
        <w:rPr>
          <w:rFonts w:ascii="Times New Roman CYR" w:hAnsi="Times New Roman CYR" w:cs="Times New Roman CYR"/>
          <w:sz w:val="28"/>
          <w:szCs w:val="28"/>
        </w:rPr>
        <w:t>).</w:t>
      </w:r>
    </w:p>
    <w:p w:rsidR="00900F88" w:rsidRPr="002606CF" w:rsidRDefault="00900F88" w:rsidP="003F4EBB">
      <w:pPr>
        <w:widowControl w:val="0"/>
        <w:autoSpaceDE w:val="0"/>
        <w:autoSpaceDN w:val="0"/>
        <w:adjustRightInd w:val="0"/>
        <w:jc w:val="both"/>
        <w:rPr>
          <w:rFonts w:ascii="Times New Roman CYR" w:hAnsi="Times New Roman CYR" w:cs="Times New Roman CYR"/>
          <w:sz w:val="28"/>
          <w:szCs w:val="28"/>
        </w:rPr>
      </w:pPr>
    </w:p>
    <w:p w:rsidR="00900F88" w:rsidRPr="002606CF" w:rsidRDefault="00900F88" w:rsidP="003F4EBB">
      <w:pPr>
        <w:jc w:val="both"/>
        <w:rPr>
          <w:sz w:val="28"/>
          <w:szCs w:val="28"/>
        </w:rPr>
      </w:pPr>
      <w:r w:rsidRPr="002606CF">
        <w:rPr>
          <w:bCs/>
          <w:color w:val="FF0000"/>
          <w:sz w:val="28"/>
          <w:szCs w:val="28"/>
        </w:rPr>
        <w:t xml:space="preserve">         </w:t>
      </w:r>
      <w:r w:rsidRPr="002606CF">
        <w:rPr>
          <w:sz w:val="28"/>
          <w:szCs w:val="28"/>
        </w:rPr>
        <w:t>Ведется профилактическая работа с семьями группы социального риска. Проводятся обследования жилищно-бытовых условий, с родителями проводятся профилактические беседы, родителей и детей приглашают на комиссию по делам несовершеннолетних, родители привлекаются к административной ответственности; органом опеки и попечительства оказывается помощь в оформлении документов на оказание адресной помощи, организуется отдых и оздоровление в каникулярный период.</w:t>
      </w:r>
    </w:p>
    <w:p w:rsidR="000635A4" w:rsidRPr="002606CF" w:rsidRDefault="0051054A" w:rsidP="0051054A">
      <w:pPr>
        <w:jc w:val="both"/>
        <w:rPr>
          <w:sz w:val="28"/>
        </w:rPr>
      </w:pPr>
      <w:r w:rsidRPr="002606CF">
        <w:rPr>
          <w:sz w:val="28"/>
          <w:szCs w:val="28"/>
        </w:rPr>
        <w:t xml:space="preserve">        </w:t>
      </w:r>
      <w:r w:rsidR="000635A4" w:rsidRPr="002606CF">
        <w:rPr>
          <w:sz w:val="28"/>
          <w:szCs w:val="28"/>
        </w:rPr>
        <w:t xml:space="preserve"> </w:t>
      </w:r>
      <w:r w:rsidR="000635A4" w:rsidRPr="002606CF">
        <w:rPr>
          <w:sz w:val="28"/>
        </w:rPr>
        <w:t>На жилищном учет</w:t>
      </w:r>
      <w:r w:rsidRPr="002606CF">
        <w:rPr>
          <w:sz w:val="28"/>
        </w:rPr>
        <w:t>е в Милютинском районе состоят 2</w:t>
      </w:r>
      <w:r w:rsidR="00846D1F" w:rsidRPr="002606CF">
        <w:rPr>
          <w:sz w:val="28"/>
        </w:rPr>
        <w:t>4</w:t>
      </w:r>
      <w:r w:rsidR="000635A4" w:rsidRPr="002606CF">
        <w:rPr>
          <w:sz w:val="28"/>
        </w:rPr>
        <w:t xml:space="preserve"> </w:t>
      </w:r>
      <w:r w:rsidR="00846D1F" w:rsidRPr="002606CF">
        <w:rPr>
          <w:sz w:val="28"/>
        </w:rPr>
        <w:t xml:space="preserve">человека из категории </w:t>
      </w:r>
      <w:r w:rsidR="000635A4" w:rsidRPr="002606CF">
        <w:rPr>
          <w:sz w:val="28"/>
        </w:rPr>
        <w:t>детей-сирот и детей, оставшихся без попечения родителей</w:t>
      </w:r>
      <w:r w:rsidR="00846D1F" w:rsidRPr="002606CF">
        <w:rPr>
          <w:sz w:val="28"/>
        </w:rPr>
        <w:t>, лиц из их числа</w:t>
      </w:r>
      <w:r w:rsidR="000635A4" w:rsidRPr="002606CF">
        <w:rPr>
          <w:sz w:val="28"/>
        </w:rPr>
        <w:t xml:space="preserve">. </w:t>
      </w:r>
    </w:p>
    <w:p w:rsidR="000635A4" w:rsidRPr="002606CF" w:rsidRDefault="000635A4" w:rsidP="003F4EBB">
      <w:pPr>
        <w:ind w:firstLine="708"/>
        <w:jc w:val="both"/>
        <w:rPr>
          <w:sz w:val="28"/>
        </w:rPr>
      </w:pPr>
      <w:r w:rsidRPr="002606CF">
        <w:rPr>
          <w:sz w:val="28"/>
        </w:rPr>
        <w:t>Вышеуказанная категория детей обеспечивается жилыми помещениями в Милютинском районе</w:t>
      </w:r>
      <w:r w:rsidR="004E7121" w:rsidRPr="002606CF">
        <w:rPr>
          <w:sz w:val="28"/>
        </w:rPr>
        <w:t xml:space="preserve"> </w:t>
      </w:r>
      <w:r w:rsidRPr="002606CF">
        <w:rPr>
          <w:sz w:val="28"/>
        </w:rPr>
        <w:t>на вторичном рынке.</w:t>
      </w:r>
    </w:p>
    <w:p w:rsidR="000635A4" w:rsidRPr="002606CF" w:rsidRDefault="000635A4" w:rsidP="00067415">
      <w:pPr>
        <w:ind w:firstLine="708"/>
        <w:jc w:val="both"/>
        <w:rPr>
          <w:sz w:val="28"/>
          <w:szCs w:val="28"/>
        </w:rPr>
      </w:pPr>
      <w:r w:rsidRPr="002606CF">
        <w:rPr>
          <w:sz w:val="28"/>
          <w:szCs w:val="28"/>
        </w:rPr>
        <w:t>В 201</w:t>
      </w:r>
      <w:r w:rsidR="00846D1F" w:rsidRPr="002606CF">
        <w:rPr>
          <w:sz w:val="28"/>
          <w:szCs w:val="28"/>
        </w:rPr>
        <w:t>9</w:t>
      </w:r>
      <w:r w:rsidRPr="002606CF">
        <w:rPr>
          <w:sz w:val="28"/>
          <w:szCs w:val="28"/>
        </w:rPr>
        <w:t xml:space="preserve"> году планируется обеспечить </w:t>
      </w:r>
      <w:r w:rsidR="00846D1F" w:rsidRPr="002606CF">
        <w:rPr>
          <w:sz w:val="28"/>
          <w:szCs w:val="28"/>
        </w:rPr>
        <w:t>7</w:t>
      </w:r>
      <w:r w:rsidRPr="002606CF">
        <w:rPr>
          <w:sz w:val="28"/>
          <w:szCs w:val="28"/>
        </w:rPr>
        <w:t xml:space="preserve"> человек из категории детей-сирот и детей, оставшихся </w:t>
      </w:r>
      <w:r w:rsidR="004E7121" w:rsidRPr="002606CF">
        <w:rPr>
          <w:sz w:val="28"/>
          <w:szCs w:val="28"/>
        </w:rPr>
        <w:t>без попечения родителей. Д</w:t>
      </w:r>
      <w:r w:rsidRPr="002606CF">
        <w:rPr>
          <w:sz w:val="28"/>
          <w:szCs w:val="28"/>
        </w:rPr>
        <w:t xml:space="preserve">ля </w:t>
      </w:r>
      <w:r w:rsidR="00846D1F" w:rsidRPr="002606CF">
        <w:rPr>
          <w:sz w:val="28"/>
          <w:szCs w:val="28"/>
        </w:rPr>
        <w:t>6</w:t>
      </w:r>
      <w:r w:rsidR="00067415" w:rsidRPr="002606CF">
        <w:rPr>
          <w:sz w:val="28"/>
          <w:szCs w:val="28"/>
        </w:rPr>
        <w:t xml:space="preserve"> человек</w:t>
      </w:r>
      <w:r w:rsidRPr="002606CF">
        <w:rPr>
          <w:sz w:val="28"/>
          <w:szCs w:val="28"/>
        </w:rPr>
        <w:t xml:space="preserve"> объявлены торги </w:t>
      </w:r>
      <w:r w:rsidR="00067415" w:rsidRPr="002606CF">
        <w:rPr>
          <w:sz w:val="28"/>
          <w:szCs w:val="28"/>
        </w:rPr>
        <w:t>30.</w:t>
      </w:r>
      <w:r w:rsidR="00846D1F" w:rsidRPr="002606CF">
        <w:rPr>
          <w:sz w:val="28"/>
          <w:szCs w:val="28"/>
        </w:rPr>
        <w:t xml:space="preserve">01.2019г., 12.03.2019г.  В отношении 3 человек торги состоялись, для 3 человек торги </w:t>
      </w:r>
      <w:r w:rsidRPr="002606CF">
        <w:rPr>
          <w:sz w:val="28"/>
          <w:szCs w:val="28"/>
        </w:rPr>
        <w:t xml:space="preserve">не состоялись по причине отсутствия </w:t>
      </w:r>
      <w:proofErr w:type="gramStart"/>
      <w:r w:rsidRPr="002606CF">
        <w:rPr>
          <w:sz w:val="28"/>
          <w:szCs w:val="28"/>
        </w:rPr>
        <w:t>заявок</w:t>
      </w:r>
      <w:r w:rsidR="004E7121" w:rsidRPr="002606CF">
        <w:rPr>
          <w:sz w:val="28"/>
          <w:szCs w:val="28"/>
        </w:rPr>
        <w:t xml:space="preserve">, </w:t>
      </w:r>
      <w:r w:rsidR="00846D1F" w:rsidRPr="002606CF">
        <w:rPr>
          <w:sz w:val="28"/>
          <w:szCs w:val="28"/>
        </w:rPr>
        <w:t xml:space="preserve"> внесены</w:t>
      </w:r>
      <w:proofErr w:type="gramEnd"/>
      <w:r w:rsidR="00846D1F" w:rsidRPr="002606CF">
        <w:rPr>
          <w:sz w:val="28"/>
          <w:szCs w:val="28"/>
        </w:rPr>
        <w:t xml:space="preserve"> изменения в план-график закупок торги будут объявлены в апреле. Для 1 человека по дополнительному соглашению </w:t>
      </w:r>
      <w:r w:rsidR="0089687A" w:rsidRPr="002606CF">
        <w:rPr>
          <w:sz w:val="28"/>
          <w:szCs w:val="28"/>
        </w:rPr>
        <w:t>№1 от 27.02.2019г. к договору №23-ДС от 16.01.2019г. будут объявлены торги в апреле 2019г.</w:t>
      </w:r>
    </w:p>
    <w:p w:rsidR="00900F88" w:rsidRPr="002606CF" w:rsidRDefault="00900F88" w:rsidP="003F4EBB">
      <w:pPr>
        <w:jc w:val="both"/>
        <w:rPr>
          <w:rFonts w:ascii="Times New Roman CYR" w:hAnsi="Times New Roman CYR" w:cs="Times New Roman CYR"/>
          <w:bCs/>
          <w:u w:val="single"/>
        </w:rPr>
      </w:pPr>
      <w:r w:rsidRPr="002606CF">
        <w:rPr>
          <w:rFonts w:ascii="Times New Roman CYR" w:hAnsi="Times New Roman CYR" w:cs="Times New Roman CYR"/>
          <w:sz w:val="28"/>
          <w:szCs w:val="28"/>
        </w:rPr>
        <w:t xml:space="preserve">        </w:t>
      </w:r>
    </w:p>
    <w:p w:rsidR="0029247E" w:rsidRPr="002606CF" w:rsidRDefault="00900F88" w:rsidP="003F4EBB">
      <w:pPr>
        <w:widowControl w:val="0"/>
        <w:ind w:firstLine="709"/>
        <w:jc w:val="both"/>
        <w:rPr>
          <w:sz w:val="28"/>
          <w:szCs w:val="28"/>
        </w:rPr>
      </w:pPr>
      <w:r w:rsidRPr="002606CF">
        <w:rPr>
          <w:sz w:val="28"/>
          <w:szCs w:val="28"/>
        </w:rPr>
        <w:t xml:space="preserve">   За отчетный пери</w:t>
      </w:r>
      <w:r w:rsidR="005A0C95" w:rsidRPr="002606CF">
        <w:rPr>
          <w:sz w:val="28"/>
          <w:szCs w:val="28"/>
        </w:rPr>
        <w:t>о</w:t>
      </w:r>
      <w:r w:rsidR="003205D0" w:rsidRPr="002606CF">
        <w:rPr>
          <w:sz w:val="28"/>
          <w:szCs w:val="28"/>
        </w:rPr>
        <w:t>д 201</w:t>
      </w:r>
      <w:r w:rsidR="005F6590" w:rsidRPr="002606CF">
        <w:rPr>
          <w:sz w:val="28"/>
          <w:szCs w:val="28"/>
        </w:rPr>
        <w:t>9</w:t>
      </w:r>
      <w:r w:rsidR="003205D0" w:rsidRPr="002606CF">
        <w:rPr>
          <w:sz w:val="28"/>
          <w:szCs w:val="28"/>
        </w:rPr>
        <w:t xml:space="preserve"> года аттестацию </w:t>
      </w:r>
      <w:r w:rsidR="00947916" w:rsidRPr="002606CF">
        <w:rPr>
          <w:sz w:val="28"/>
          <w:szCs w:val="28"/>
        </w:rPr>
        <w:t xml:space="preserve">на присвоение </w:t>
      </w:r>
      <w:r w:rsidR="00A319EA" w:rsidRPr="002606CF">
        <w:rPr>
          <w:sz w:val="28"/>
          <w:szCs w:val="28"/>
        </w:rPr>
        <w:t>первой</w:t>
      </w:r>
      <w:r w:rsidR="00947916" w:rsidRPr="002606CF">
        <w:rPr>
          <w:sz w:val="28"/>
          <w:szCs w:val="28"/>
        </w:rPr>
        <w:t xml:space="preserve"> квалификационной категории </w:t>
      </w:r>
      <w:r w:rsidR="003205D0" w:rsidRPr="002606CF">
        <w:rPr>
          <w:sz w:val="28"/>
          <w:szCs w:val="28"/>
        </w:rPr>
        <w:t>пр</w:t>
      </w:r>
      <w:r w:rsidR="0029247E" w:rsidRPr="002606CF">
        <w:rPr>
          <w:sz w:val="28"/>
          <w:szCs w:val="28"/>
        </w:rPr>
        <w:t>ош</w:t>
      </w:r>
      <w:r w:rsidR="00947916" w:rsidRPr="002606CF">
        <w:rPr>
          <w:sz w:val="28"/>
          <w:szCs w:val="28"/>
        </w:rPr>
        <w:t>л</w:t>
      </w:r>
      <w:r w:rsidR="0029247E" w:rsidRPr="002606CF">
        <w:rPr>
          <w:sz w:val="28"/>
          <w:szCs w:val="28"/>
        </w:rPr>
        <w:t>и</w:t>
      </w:r>
      <w:r w:rsidR="00C114A5" w:rsidRPr="002606CF">
        <w:rPr>
          <w:sz w:val="28"/>
          <w:szCs w:val="28"/>
        </w:rPr>
        <w:t xml:space="preserve"> </w:t>
      </w:r>
      <w:r w:rsidR="0029247E" w:rsidRPr="002606CF">
        <w:rPr>
          <w:sz w:val="28"/>
          <w:szCs w:val="28"/>
        </w:rPr>
        <w:t>7</w:t>
      </w:r>
      <w:r w:rsidR="00C114A5" w:rsidRPr="002606CF">
        <w:rPr>
          <w:sz w:val="28"/>
          <w:szCs w:val="28"/>
        </w:rPr>
        <w:t xml:space="preserve"> </w:t>
      </w:r>
      <w:proofErr w:type="spellStart"/>
      <w:r w:rsidR="0029247E" w:rsidRPr="002606CF">
        <w:rPr>
          <w:sz w:val="28"/>
          <w:szCs w:val="28"/>
        </w:rPr>
        <w:t>педработников</w:t>
      </w:r>
      <w:proofErr w:type="spellEnd"/>
      <w:r w:rsidR="0029247E" w:rsidRPr="002606CF">
        <w:rPr>
          <w:sz w:val="28"/>
          <w:szCs w:val="28"/>
        </w:rPr>
        <w:t>, высшую квали</w:t>
      </w:r>
      <w:r w:rsidR="0022371D" w:rsidRPr="002606CF">
        <w:rPr>
          <w:sz w:val="28"/>
          <w:szCs w:val="28"/>
        </w:rPr>
        <w:t>фикационную категорию получили 4</w:t>
      </w:r>
      <w:r w:rsidR="00791772" w:rsidRPr="002606CF">
        <w:rPr>
          <w:sz w:val="28"/>
          <w:szCs w:val="28"/>
        </w:rPr>
        <w:t xml:space="preserve"> педагога</w:t>
      </w:r>
      <w:r w:rsidR="0029247E" w:rsidRPr="002606CF">
        <w:rPr>
          <w:sz w:val="28"/>
          <w:szCs w:val="28"/>
        </w:rPr>
        <w:t>.</w:t>
      </w:r>
    </w:p>
    <w:p w:rsidR="00791772" w:rsidRPr="002606CF" w:rsidRDefault="00791772" w:rsidP="00791772">
      <w:pPr>
        <w:pStyle w:val="a8"/>
        <w:spacing w:before="0" w:after="0"/>
        <w:jc w:val="both"/>
        <w:rPr>
          <w:color w:val="000000"/>
          <w:sz w:val="28"/>
          <w:szCs w:val="28"/>
        </w:rPr>
      </w:pPr>
      <w:r w:rsidRPr="002606CF">
        <w:rPr>
          <w:color w:val="000000"/>
          <w:sz w:val="28"/>
          <w:szCs w:val="28"/>
        </w:rPr>
        <w:lastRenderedPageBreak/>
        <w:t xml:space="preserve">19 марта 2019 года в РДК ст. Милютинской состоялся муниципальный конкурсный отбор на присуждение премий лучшим учителям за достижения в педагогической деятельности на территории Ростовской области в 2019 году. </w:t>
      </w:r>
    </w:p>
    <w:p w:rsidR="00791772" w:rsidRPr="002606CF" w:rsidRDefault="00791772" w:rsidP="00791772">
      <w:pPr>
        <w:pStyle w:val="a8"/>
        <w:spacing w:before="0" w:after="0"/>
        <w:jc w:val="both"/>
        <w:rPr>
          <w:bCs/>
          <w:sz w:val="28"/>
          <w:szCs w:val="28"/>
        </w:rPr>
      </w:pPr>
      <w:r w:rsidRPr="002606CF">
        <w:rPr>
          <w:sz w:val="28"/>
          <w:szCs w:val="28"/>
        </w:rPr>
        <w:t xml:space="preserve">     </w:t>
      </w:r>
      <w:r w:rsidRPr="002606CF">
        <w:rPr>
          <w:bCs/>
          <w:sz w:val="28"/>
          <w:szCs w:val="28"/>
        </w:rPr>
        <w:t xml:space="preserve">     Членам комиссии была представлена презентация опыта учителя русского языка и литературы МБОУ Милютинской СОШ Ефимовой Татьяны Николаевны. Конкурсная комиссии высоко оценила результаты работы педагога.</w:t>
      </w:r>
      <w:r w:rsidRPr="002606CF">
        <w:rPr>
          <w:rFonts w:ascii="Verdana" w:hAnsi="Verdana"/>
          <w:color w:val="000000"/>
          <w:sz w:val="28"/>
          <w:szCs w:val="28"/>
          <w:shd w:val="clear" w:color="auto" w:fill="FFFFFF"/>
        </w:rPr>
        <w:t xml:space="preserve"> </w:t>
      </w:r>
      <w:r w:rsidRPr="002606CF">
        <w:rPr>
          <w:color w:val="000000"/>
          <w:sz w:val="28"/>
          <w:szCs w:val="28"/>
          <w:shd w:val="clear" w:color="auto" w:fill="FFFFFF"/>
        </w:rPr>
        <w:t>Татьяне Николаевне, как победителю, предоставлено право участия в региональном этапе конкурса.</w:t>
      </w:r>
    </w:p>
    <w:p w:rsidR="009236CB" w:rsidRPr="002606CF" w:rsidRDefault="00791772" w:rsidP="006A5B72">
      <w:pPr>
        <w:jc w:val="both"/>
        <w:rPr>
          <w:sz w:val="28"/>
          <w:szCs w:val="28"/>
        </w:rPr>
      </w:pPr>
      <w:r w:rsidRPr="002606CF">
        <w:rPr>
          <w:rFonts w:ascii="Verdana" w:hAnsi="Verdana"/>
          <w:color w:val="000000"/>
          <w:sz w:val="23"/>
          <w:szCs w:val="23"/>
        </w:rPr>
        <w:t>          </w:t>
      </w:r>
      <w:r w:rsidR="00900F88" w:rsidRPr="002606CF">
        <w:rPr>
          <w:sz w:val="28"/>
          <w:szCs w:val="28"/>
        </w:rPr>
        <w:t>В целях выявления талантливых учителей, обобщения и распространения их передового опыта, стимулирования дальнейшего профессионального роста учителей и повыше</w:t>
      </w:r>
      <w:r w:rsidR="00485266" w:rsidRPr="002606CF">
        <w:rPr>
          <w:sz w:val="28"/>
          <w:szCs w:val="28"/>
        </w:rPr>
        <w:t>н</w:t>
      </w:r>
      <w:r w:rsidR="009236CB" w:rsidRPr="002606CF">
        <w:rPr>
          <w:sz w:val="28"/>
          <w:szCs w:val="28"/>
        </w:rPr>
        <w:t>ия престижа профессии учителя 15</w:t>
      </w:r>
      <w:r w:rsidR="00900F88" w:rsidRPr="002606CF">
        <w:rPr>
          <w:sz w:val="28"/>
          <w:szCs w:val="28"/>
        </w:rPr>
        <w:t>.02.201</w:t>
      </w:r>
      <w:r w:rsidR="00DC4550" w:rsidRPr="002606CF">
        <w:rPr>
          <w:sz w:val="28"/>
          <w:szCs w:val="28"/>
        </w:rPr>
        <w:t>9</w:t>
      </w:r>
      <w:r w:rsidR="00900F88" w:rsidRPr="002606CF">
        <w:rPr>
          <w:sz w:val="28"/>
          <w:szCs w:val="28"/>
        </w:rPr>
        <w:t xml:space="preserve"> года проведен </w:t>
      </w:r>
      <w:r w:rsidR="00292B0D" w:rsidRPr="002606CF">
        <w:rPr>
          <w:sz w:val="28"/>
          <w:szCs w:val="28"/>
        </w:rPr>
        <w:t>финал районного</w:t>
      </w:r>
      <w:r w:rsidR="00900F88" w:rsidRPr="002606CF">
        <w:rPr>
          <w:sz w:val="28"/>
          <w:szCs w:val="28"/>
        </w:rPr>
        <w:t xml:space="preserve"> конкурс</w:t>
      </w:r>
      <w:r w:rsidR="00292B0D" w:rsidRPr="002606CF">
        <w:rPr>
          <w:sz w:val="28"/>
          <w:szCs w:val="28"/>
        </w:rPr>
        <w:t>а</w:t>
      </w:r>
      <w:r w:rsidR="00900F88" w:rsidRPr="002606CF">
        <w:rPr>
          <w:sz w:val="28"/>
          <w:szCs w:val="28"/>
        </w:rPr>
        <w:t xml:space="preserve"> «Учитель года-201</w:t>
      </w:r>
      <w:r w:rsidR="00DC4550" w:rsidRPr="002606CF">
        <w:rPr>
          <w:sz w:val="28"/>
          <w:szCs w:val="28"/>
        </w:rPr>
        <w:t>9</w:t>
      </w:r>
      <w:r w:rsidR="00900F88" w:rsidRPr="002606CF">
        <w:rPr>
          <w:sz w:val="28"/>
          <w:szCs w:val="28"/>
        </w:rPr>
        <w:t xml:space="preserve">». </w:t>
      </w:r>
      <w:r w:rsidR="009236CB" w:rsidRPr="002606CF">
        <w:rPr>
          <w:sz w:val="28"/>
          <w:szCs w:val="28"/>
        </w:rPr>
        <w:t xml:space="preserve"> В муниципальном конкурсе приняли участие </w:t>
      </w:r>
      <w:r w:rsidR="006A5B72" w:rsidRPr="002606CF">
        <w:rPr>
          <w:sz w:val="28"/>
          <w:szCs w:val="28"/>
        </w:rPr>
        <w:t>4 педагога</w:t>
      </w:r>
      <w:r w:rsidR="009236CB" w:rsidRPr="002606CF">
        <w:rPr>
          <w:sz w:val="28"/>
          <w:szCs w:val="28"/>
        </w:rPr>
        <w:t>:</w:t>
      </w:r>
      <w:r w:rsidR="006A5B72" w:rsidRPr="002606CF">
        <w:t xml:space="preserve"> </w:t>
      </w:r>
      <w:r w:rsidR="006A5B72" w:rsidRPr="002606CF">
        <w:rPr>
          <w:sz w:val="28"/>
          <w:szCs w:val="28"/>
        </w:rPr>
        <w:t xml:space="preserve">Абрамова Е.Н., учитель истории и обществознания  МБОУ </w:t>
      </w:r>
      <w:proofErr w:type="spellStart"/>
      <w:r w:rsidR="006A5B72" w:rsidRPr="002606CF">
        <w:rPr>
          <w:sz w:val="28"/>
          <w:szCs w:val="28"/>
        </w:rPr>
        <w:t>Светочниковской</w:t>
      </w:r>
      <w:proofErr w:type="spellEnd"/>
      <w:r w:rsidR="006A5B72" w:rsidRPr="002606CF">
        <w:rPr>
          <w:sz w:val="28"/>
          <w:szCs w:val="28"/>
        </w:rPr>
        <w:t xml:space="preserve"> СОШ; </w:t>
      </w:r>
      <w:proofErr w:type="spellStart"/>
      <w:r w:rsidR="006A5B72" w:rsidRPr="002606CF">
        <w:rPr>
          <w:sz w:val="28"/>
          <w:szCs w:val="28"/>
        </w:rPr>
        <w:t>Беланова</w:t>
      </w:r>
      <w:proofErr w:type="spellEnd"/>
      <w:r w:rsidR="006A5B72" w:rsidRPr="002606CF">
        <w:rPr>
          <w:sz w:val="28"/>
          <w:szCs w:val="28"/>
        </w:rPr>
        <w:t xml:space="preserve"> Г.В., учитель начальных классов МБОУ </w:t>
      </w:r>
      <w:proofErr w:type="spellStart"/>
      <w:r w:rsidR="006A5B72" w:rsidRPr="002606CF">
        <w:rPr>
          <w:sz w:val="28"/>
          <w:szCs w:val="28"/>
        </w:rPr>
        <w:t>Новодмитриевской</w:t>
      </w:r>
      <w:proofErr w:type="spellEnd"/>
      <w:r w:rsidR="006A5B72" w:rsidRPr="002606CF">
        <w:rPr>
          <w:sz w:val="28"/>
          <w:szCs w:val="28"/>
        </w:rPr>
        <w:t xml:space="preserve"> СОШ; Ковалев С.Н., учитель физической культуры МБОУ Первомайской ООШ; </w:t>
      </w:r>
      <w:proofErr w:type="spellStart"/>
      <w:r w:rsidR="006A5B72" w:rsidRPr="002606CF">
        <w:rPr>
          <w:sz w:val="28"/>
          <w:szCs w:val="28"/>
        </w:rPr>
        <w:t>Мушиц</w:t>
      </w:r>
      <w:proofErr w:type="spellEnd"/>
      <w:r w:rsidR="006A5B72" w:rsidRPr="002606CF">
        <w:rPr>
          <w:sz w:val="28"/>
          <w:szCs w:val="28"/>
        </w:rPr>
        <w:t xml:space="preserve"> О.А., учитель начальных классов МБОУ Милютинской СОШ.</w:t>
      </w:r>
      <w:r w:rsidR="006A5B72" w:rsidRPr="002606CF">
        <w:t xml:space="preserve"> </w:t>
      </w:r>
    </w:p>
    <w:p w:rsidR="009236CB" w:rsidRPr="002606CF" w:rsidRDefault="00485266" w:rsidP="009236CB">
      <w:pPr>
        <w:jc w:val="both"/>
        <w:rPr>
          <w:sz w:val="28"/>
          <w:szCs w:val="28"/>
        </w:rPr>
      </w:pPr>
      <w:r w:rsidRPr="002606CF">
        <w:rPr>
          <w:sz w:val="28"/>
          <w:szCs w:val="28"/>
        </w:rPr>
        <w:t xml:space="preserve">В номинации «Воспитатель </w:t>
      </w:r>
      <w:proofErr w:type="gramStart"/>
      <w:r w:rsidRPr="002606CF">
        <w:rPr>
          <w:sz w:val="28"/>
          <w:szCs w:val="28"/>
        </w:rPr>
        <w:t>года»  приняли</w:t>
      </w:r>
      <w:proofErr w:type="gramEnd"/>
      <w:r w:rsidRPr="002606CF">
        <w:rPr>
          <w:sz w:val="28"/>
          <w:szCs w:val="28"/>
        </w:rPr>
        <w:t xml:space="preserve"> участие </w:t>
      </w:r>
      <w:r w:rsidR="006A5B72" w:rsidRPr="002606CF">
        <w:rPr>
          <w:sz w:val="28"/>
          <w:szCs w:val="28"/>
        </w:rPr>
        <w:t>2</w:t>
      </w:r>
      <w:r w:rsidRPr="002606CF">
        <w:rPr>
          <w:sz w:val="28"/>
          <w:szCs w:val="28"/>
        </w:rPr>
        <w:t xml:space="preserve"> воспитателя: </w:t>
      </w:r>
      <w:r w:rsidR="006A5B72" w:rsidRPr="002606CF">
        <w:rPr>
          <w:sz w:val="28"/>
          <w:szCs w:val="28"/>
        </w:rPr>
        <w:t xml:space="preserve">Бесчастная Э.Б., воспитатель детского сада  № 1 ст.Милютинская; </w:t>
      </w:r>
      <w:proofErr w:type="spellStart"/>
      <w:r w:rsidR="006A5B72" w:rsidRPr="002606CF">
        <w:rPr>
          <w:sz w:val="28"/>
          <w:szCs w:val="28"/>
        </w:rPr>
        <w:t>Джапенова</w:t>
      </w:r>
      <w:proofErr w:type="spellEnd"/>
      <w:r w:rsidR="006A5B72" w:rsidRPr="002606CF">
        <w:rPr>
          <w:sz w:val="28"/>
          <w:szCs w:val="28"/>
        </w:rPr>
        <w:t xml:space="preserve"> Е.И., воспитатель детского сада  № 4 п.Светоч.</w:t>
      </w:r>
    </w:p>
    <w:p w:rsidR="00900F88" w:rsidRPr="002606CF" w:rsidRDefault="00900F88" w:rsidP="003F4EBB">
      <w:pPr>
        <w:jc w:val="both"/>
        <w:rPr>
          <w:sz w:val="28"/>
          <w:szCs w:val="28"/>
        </w:rPr>
      </w:pPr>
      <w:r w:rsidRPr="002606CF">
        <w:rPr>
          <w:sz w:val="28"/>
          <w:szCs w:val="28"/>
        </w:rPr>
        <w:t xml:space="preserve">  По результатам конкурса признаны </w:t>
      </w:r>
      <w:proofErr w:type="gramStart"/>
      <w:r w:rsidRPr="002606CF">
        <w:rPr>
          <w:sz w:val="28"/>
          <w:szCs w:val="28"/>
        </w:rPr>
        <w:t>победителями  и</w:t>
      </w:r>
      <w:proofErr w:type="gramEnd"/>
      <w:r w:rsidRPr="002606CF">
        <w:rPr>
          <w:sz w:val="28"/>
          <w:szCs w:val="28"/>
        </w:rPr>
        <w:t xml:space="preserve"> призерами:</w:t>
      </w:r>
    </w:p>
    <w:p w:rsidR="00900F88" w:rsidRPr="002606CF" w:rsidRDefault="00900F88" w:rsidP="003F4EBB">
      <w:pPr>
        <w:jc w:val="both"/>
        <w:rPr>
          <w:sz w:val="28"/>
          <w:szCs w:val="28"/>
        </w:rPr>
      </w:pPr>
      <w:r w:rsidRPr="002606CF">
        <w:rPr>
          <w:sz w:val="28"/>
          <w:szCs w:val="28"/>
        </w:rPr>
        <w:t xml:space="preserve">    в номинации «Учитель года-201</w:t>
      </w:r>
      <w:r w:rsidR="006A5B72" w:rsidRPr="002606CF">
        <w:rPr>
          <w:sz w:val="28"/>
          <w:szCs w:val="28"/>
        </w:rPr>
        <w:t>9</w:t>
      </w:r>
      <w:r w:rsidRPr="002606CF">
        <w:rPr>
          <w:sz w:val="28"/>
          <w:szCs w:val="28"/>
        </w:rPr>
        <w:t xml:space="preserve">»:    </w:t>
      </w:r>
    </w:p>
    <w:p w:rsidR="00900F88" w:rsidRPr="002606CF" w:rsidRDefault="00900F88" w:rsidP="003F4EBB">
      <w:pPr>
        <w:jc w:val="both"/>
        <w:rPr>
          <w:sz w:val="28"/>
          <w:szCs w:val="28"/>
        </w:rPr>
      </w:pPr>
      <w:r w:rsidRPr="002606CF">
        <w:rPr>
          <w:sz w:val="28"/>
          <w:szCs w:val="28"/>
        </w:rPr>
        <w:t xml:space="preserve">    1 место – </w:t>
      </w:r>
      <w:proofErr w:type="spellStart"/>
      <w:r w:rsidR="006A5B72" w:rsidRPr="002606CF">
        <w:rPr>
          <w:sz w:val="28"/>
          <w:szCs w:val="28"/>
        </w:rPr>
        <w:t>Беланова</w:t>
      </w:r>
      <w:proofErr w:type="spellEnd"/>
      <w:r w:rsidR="009236CB" w:rsidRPr="002606CF">
        <w:rPr>
          <w:sz w:val="28"/>
          <w:szCs w:val="28"/>
        </w:rPr>
        <w:t xml:space="preserve"> </w:t>
      </w:r>
      <w:r w:rsidR="006A5B72" w:rsidRPr="002606CF">
        <w:rPr>
          <w:sz w:val="28"/>
          <w:szCs w:val="28"/>
        </w:rPr>
        <w:t>Галина</w:t>
      </w:r>
      <w:r w:rsidR="009236CB" w:rsidRPr="002606CF">
        <w:rPr>
          <w:sz w:val="28"/>
          <w:szCs w:val="28"/>
        </w:rPr>
        <w:t xml:space="preserve"> </w:t>
      </w:r>
      <w:r w:rsidR="006A5B72" w:rsidRPr="002606CF">
        <w:rPr>
          <w:sz w:val="28"/>
          <w:szCs w:val="28"/>
        </w:rPr>
        <w:t>Валентиновна</w:t>
      </w:r>
      <w:r w:rsidRPr="002606CF">
        <w:rPr>
          <w:sz w:val="28"/>
          <w:szCs w:val="28"/>
        </w:rPr>
        <w:t xml:space="preserve">, учитель </w:t>
      </w:r>
      <w:r w:rsidR="009236CB" w:rsidRPr="002606CF">
        <w:rPr>
          <w:sz w:val="28"/>
          <w:szCs w:val="28"/>
        </w:rPr>
        <w:t>биологии и химии</w:t>
      </w:r>
      <w:r w:rsidR="0031786C" w:rsidRPr="002606CF">
        <w:rPr>
          <w:sz w:val="28"/>
          <w:szCs w:val="28"/>
        </w:rPr>
        <w:t xml:space="preserve"> </w:t>
      </w:r>
    </w:p>
    <w:p w:rsidR="00900F88" w:rsidRPr="002606CF" w:rsidRDefault="00900F88" w:rsidP="003F4EBB">
      <w:pPr>
        <w:jc w:val="both"/>
        <w:rPr>
          <w:sz w:val="28"/>
          <w:szCs w:val="28"/>
        </w:rPr>
      </w:pPr>
      <w:r w:rsidRPr="002606CF">
        <w:rPr>
          <w:sz w:val="28"/>
          <w:szCs w:val="28"/>
        </w:rPr>
        <w:t xml:space="preserve">                     МБОУ </w:t>
      </w:r>
      <w:proofErr w:type="spellStart"/>
      <w:r w:rsidR="006A5B72" w:rsidRPr="002606CF">
        <w:rPr>
          <w:sz w:val="28"/>
          <w:szCs w:val="28"/>
        </w:rPr>
        <w:t>Новодмитриевской</w:t>
      </w:r>
      <w:proofErr w:type="spellEnd"/>
      <w:r w:rsidRPr="002606CF">
        <w:rPr>
          <w:sz w:val="28"/>
          <w:szCs w:val="28"/>
        </w:rPr>
        <w:t xml:space="preserve"> СОШ;</w:t>
      </w:r>
    </w:p>
    <w:p w:rsidR="00900F88" w:rsidRPr="002606CF" w:rsidRDefault="00900F88" w:rsidP="003F4EBB">
      <w:pPr>
        <w:jc w:val="both"/>
        <w:rPr>
          <w:sz w:val="28"/>
          <w:szCs w:val="28"/>
        </w:rPr>
      </w:pPr>
      <w:r w:rsidRPr="002606CF">
        <w:rPr>
          <w:sz w:val="28"/>
          <w:szCs w:val="28"/>
        </w:rPr>
        <w:t xml:space="preserve">    2 место – </w:t>
      </w:r>
      <w:r w:rsidR="006A5B72" w:rsidRPr="002606CF">
        <w:rPr>
          <w:sz w:val="28"/>
          <w:szCs w:val="28"/>
        </w:rPr>
        <w:t>Ковалев Сергей</w:t>
      </w:r>
      <w:r w:rsidR="0031786C" w:rsidRPr="002606CF">
        <w:rPr>
          <w:sz w:val="28"/>
          <w:szCs w:val="28"/>
        </w:rPr>
        <w:t xml:space="preserve"> </w:t>
      </w:r>
      <w:r w:rsidR="006A5B72" w:rsidRPr="002606CF">
        <w:rPr>
          <w:sz w:val="28"/>
          <w:szCs w:val="28"/>
        </w:rPr>
        <w:t>Николаевич</w:t>
      </w:r>
      <w:r w:rsidRPr="002606CF">
        <w:rPr>
          <w:sz w:val="28"/>
          <w:szCs w:val="28"/>
        </w:rPr>
        <w:t xml:space="preserve">, учитель </w:t>
      </w:r>
      <w:r w:rsidR="006A5B72" w:rsidRPr="002606CF">
        <w:rPr>
          <w:sz w:val="28"/>
          <w:szCs w:val="28"/>
        </w:rPr>
        <w:t>физической культуры</w:t>
      </w:r>
      <w:r w:rsidRPr="002606CF">
        <w:rPr>
          <w:sz w:val="28"/>
          <w:szCs w:val="28"/>
        </w:rPr>
        <w:t xml:space="preserve">     </w:t>
      </w:r>
    </w:p>
    <w:p w:rsidR="00900F88" w:rsidRPr="002606CF" w:rsidRDefault="00900F88" w:rsidP="003F4EBB">
      <w:pPr>
        <w:jc w:val="both"/>
        <w:rPr>
          <w:sz w:val="28"/>
          <w:szCs w:val="28"/>
        </w:rPr>
      </w:pPr>
      <w:r w:rsidRPr="002606CF">
        <w:rPr>
          <w:sz w:val="28"/>
          <w:szCs w:val="28"/>
        </w:rPr>
        <w:t xml:space="preserve">                    МБОУ </w:t>
      </w:r>
      <w:r w:rsidR="006A5B72" w:rsidRPr="002606CF">
        <w:rPr>
          <w:sz w:val="28"/>
          <w:szCs w:val="28"/>
        </w:rPr>
        <w:t>Первомайской</w:t>
      </w:r>
      <w:r w:rsidRPr="002606CF">
        <w:rPr>
          <w:sz w:val="28"/>
          <w:szCs w:val="28"/>
        </w:rPr>
        <w:t xml:space="preserve"> </w:t>
      </w:r>
      <w:r w:rsidR="009236CB" w:rsidRPr="002606CF">
        <w:rPr>
          <w:sz w:val="28"/>
          <w:szCs w:val="28"/>
        </w:rPr>
        <w:t>ОО</w:t>
      </w:r>
      <w:r w:rsidRPr="002606CF">
        <w:rPr>
          <w:sz w:val="28"/>
          <w:szCs w:val="28"/>
        </w:rPr>
        <w:t xml:space="preserve">Ш; </w:t>
      </w:r>
    </w:p>
    <w:p w:rsidR="0031786C" w:rsidRPr="002606CF" w:rsidRDefault="0031786C" w:rsidP="003F4EBB">
      <w:pPr>
        <w:jc w:val="both"/>
        <w:rPr>
          <w:sz w:val="28"/>
          <w:szCs w:val="28"/>
        </w:rPr>
      </w:pPr>
      <w:r w:rsidRPr="002606CF">
        <w:rPr>
          <w:sz w:val="28"/>
          <w:szCs w:val="28"/>
        </w:rPr>
        <w:t xml:space="preserve">                    </w:t>
      </w:r>
      <w:proofErr w:type="spellStart"/>
      <w:r w:rsidR="006A5B72" w:rsidRPr="002606CF">
        <w:rPr>
          <w:sz w:val="28"/>
          <w:szCs w:val="28"/>
        </w:rPr>
        <w:t>Мушиц</w:t>
      </w:r>
      <w:proofErr w:type="spellEnd"/>
      <w:r w:rsidR="009236CB" w:rsidRPr="002606CF">
        <w:rPr>
          <w:sz w:val="28"/>
          <w:szCs w:val="28"/>
        </w:rPr>
        <w:t xml:space="preserve"> </w:t>
      </w:r>
      <w:r w:rsidR="006A5B72" w:rsidRPr="002606CF">
        <w:rPr>
          <w:sz w:val="28"/>
          <w:szCs w:val="28"/>
        </w:rPr>
        <w:t>Оксана</w:t>
      </w:r>
      <w:r w:rsidRPr="002606CF">
        <w:rPr>
          <w:sz w:val="28"/>
          <w:szCs w:val="28"/>
        </w:rPr>
        <w:t xml:space="preserve"> А</w:t>
      </w:r>
      <w:r w:rsidR="006A5B72" w:rsidRPr="002606CF">
        <w:rPr>
          <w:sz w:val="28"/>
          <w:szCs w:val="28"/>
        </w:rPr>
        <w:t>лександровна</w:t>
      </w:r>
      <w:r w:rsidRPr="002606CF">
        <w:rPr>
          <w:sz w:val="28"/>
          <w:szCs w:val="28"/>
        </w:rPr>
        <w:t xml:space="preserve">, учитель начальных классов МБОУ </w:t>
      </w:r>
    </w:p>
    <w:p w:rsidR="0031786C" w:rsidRPr="002606CF" w:rsidRDefault="0031786C" w:rsidP="003F4EBB">
      <w:pPr>
        <w:jc w:val="both"/>
        <w:rPr>
          <w:sz w:val="28"/>
          <w:szCs w:val="28"/>
        </w:rPr>
      </w:pPr>
      <w:r w:rsidRPr="002606CF">
        <w:rPr>
          <w:sz w:val="28"/>
          <w:szCs w:val="28"/>
        </w:rPr>
        <w:t xml:space="preserve">                    </w:t>
      </w:r>
      <w:r w:rsidR="009236CB" w:rsidRPr="002606CF">
        <w:rPr>
          <w:sz w:val="28"/>
          <w:szCs w:val="28"/>
        </w:rPr>
        <w:t>М</w:t>
      </w:r>
      <w:r w:rsidR="006A5B72" w:rsidRPr="002606CF">
        <w:rPr>
          <w:sz w:val="28"/>
          <w:szCs w:val="28"/>
        </w:rPr>
        <w:t>илютинской</w:t>
      </w:r>
      <w:r w:rsidR="009236CB" w:rsidRPr="002606CF">
        <w:rPr>
          <w:sz w:val="28"/>
          <w:szCs w:val="28"/>
        </w:rPr>
        <w:t xml:space="preserve"> </w:t>
      </w:r>
      <w:r w:rsidRPr="002606CF">
        <w:rPr>
          <w:sz w:val="28"/>
          <w:szCs w:val="28"/>
        </w:rPr>
        <w:t>СОШ;</w:t>
      </w:r>
    </w:p>
    <w:p w:rsidR="00900F88" w:rsidRPr="002606CF" w:rsidRDefault="00900F88" w:rsidP="003F4EBB">
      <w:pPr>
        <w:jc w:val="both"/>
        <w:rPr>
          <w:sz w:val="28"/>
          <w:szCs w:val="28"/>
        </w:rPr>
      </w:pPr>
      <w:r w:rsidRPr="002606CF">
        <w:rPr>
          <w:sz w:val="28"/>
          <w:szCs w:val="28"/>
        </w:rPr>
        <w:t xml:space="preserve">    3 место – </w:t>
      </w:r>
      <w:r w:rsidR="006A5B72" w:rsidRPr="002606CF">
        <w:rPr>
          <w:sz w:val="28"/>
          <w:szCs w:val="28"/>
        </w:rPr>
        <w:t>Абрамова</w:t>
      </w:r>
      <w:r w:rsidR="009236CB" w:rsidRPr="002606CF">
        <w:rPr>
          <w:sz w:val="28"/>
          <w:szCs w:val="28"/>
        </w:rPr>
        <w:t xml:space="preserve"> </w:t>
      </w:r>
      <w:r w:rsidR="006A5B72" w:rsidRPr="002606CF">
        <w:rPr>
          <w:sz w:val="28"/>
          <w:szCs w:val="28"/>
        </w:rPr>
        <w:t>Елена</w:t>
      </w:r>
      <w:r w:rsidR="0031786C" w:rsidRPr="002606CF">
        <w:rPr>
          <w:sz w:val="28"/>
          <w:szCs w:val="28"/>
        </w:rPr>
        <w:t xml:space="preserve"> </w:t>
      </w:r>
      <w:r w:rsidR="009236CB" w:rsidRPr="002606CF">
        <w:rPr>
          <w:sz w:val="28"/>
          <w:szCs w:val="28"/>
        </w:rPr>
        <w:t>Николаев</w:t>
      </w:r>
      <w:r w:rsidR="0031786C" w:rsidRPr="002606CF">
        <w:rPr>
          <w:sz w:val="28"/>
          <w:szCs w:val="28"/>
        </w:rPr>
        <w:t xml:space="preserve">на, учитель </w:t>
      </w:r>
      <w:r w:rsidR="006A5B72" w:rsidRPr="002606CF">
        <w:rPr>
          <w:sz w:val="28"/>
          <w:szCs w:val="28"/>
        </w:rPr>
        <w:t>истории и обществознания</w:t>
      </w:r>
      <w:r w:rsidR="0031786C" w:rsidRPr="002606CF">
        <w:rPr>
          <w:sz w:val="28"/>
          <w:szCs w:val="28"/>
        </w:rPr>
        <w:t xml:space="preserve"> </w:t>
      </w:r>
    </w:p>
    <w:p w:rsidR="00900F88" w:rsidRPr="002606CF" w:rsidRDefault="00900F88" w:rsidP="003F4EBB">
      <w:pPr>
        <w:jc w:val="both"/>
        <w:rPr>
          <w:sz w:val="28"/>
          <w:szCs w:val="28"/>
        </w:rPr>
      </w:pPr>
      <w:r w:rsidRPr="002606CF">
        <w:rPr>
          <w:sz w:val="28"/>
          <w:szCs w:val="28"/>
        </w:rPr>
        <w:t xml:space="preserve">                    МБОУ </w:t>
      </w:r>
      <w:proofErr w:type="spellStart"/>
      <w:r w:rsidR="006A5B72" w:rsidRPr="002606CF">
        <w:rPr>
          <w:sz w:val="28"/>
          <w:szCs w:val="28"/>
        </w:rPr>
        <w:t>Светочниковской</w:t>
      </w:r>
      <w:proofErr w:type="spellEnd"/>
      <w:r w:rsidR="009236CB" w:rsidRPr="002606CF">
        <w:rPr>
          <w:sz w:val="28"/>
          <w:szCs w:val="28"/>
        </w:rPr>
        <w:t xml:space="preserve"> С</w:t>
      </w:r>
      <w:r w:rsidRPr="002606CF">
        <w:rPr>
          <w:sz w:val="28"/>
          <w:szCs w:val="28"/>
        </w:rPr>
        <w:t>ОШ;</w:t>
      </w:r>
    </w:p>
    <w:p w:rsidR="006A5B72" w:rsidRPr="002606CF" w:rsidRDefault="009236CB" w:rsidP="003F4EBB">
      <w:pPr>
        <w:jc w:val="both"/>
        <w:rPr>
          <w:sz w:val="28"/>
          <w:szCs w:val="28"/>
        </w:rPr>
      </w:pPr>
      <w:r w:rsidRPr="002606CF">
        <w:rPr>
          <w:sz w:val="28"/>
          <w:szCs w:val="28"/>
        </w:rPr>
        <w:t xml:space="preserve">                    </w:t>
      </w:r>
    </w:p>
    <w:p w:rsidR="00000869" w:rsidRPr="002606CF" w:rsidRDefault="006A5B72" w:rsidP="003F4EBB">
      <w:pPr>
        <w:jc w:val="both"/>
        <w:rPr>
          <w:sz w:val="28"/>
          <w:szCs w:val="28"/>
        </w:rPr>
      </w:pPr>
      <w:r w:rsidRPr="002606CF">
        <w:rPr>
          <w:sz w:val="28"/>
          <w:szCs w:val="28"/>
        </w:rPr>
        <w:t xml:space="preserve">    </w:t>
      </w:r>
      <w:r w:rsidR="00000869" w:rsidRPr="002606CF">
        <w:rPr>
          <w:sz w:val="28"/>
          <w:szCs w:val="28"/>
        </w:rPr>
        <w:t>в номинации «Воспитатель года - 201</w:t>
      </w:r>
      <w:r w:rsidRPr="002606CF">
        <w:rPr>
          <w:sz w:val="28"/>
          <w:szCs w:val="28"/>
        </w:rPr>
        <w:t>9</w:t>
      </w:r>
      <w:r w:rsidR="00000869" w:rsidRPr="002606CF">
        <w:rPr>
          <w:sz w:val="28"/>
          <w:szCs w:val="28"/>
        </w:rPr>
        <w:t>»:</w:t>
      </w:r>
    </w:p>
    <w:p w:rsidR="006A5B72" w:rsidRPr="002606CF" w:rsidRDefault="00000869" w:rsidP="006A5B72">
      <w:pPr>
        <w:jc w:val="both"/>
        <w:rPr>
          <w:sz w:val="28"/>
          <w:szCs w:val="28"/>
        </w:rPr>
      </w:pPr>
      <w:r w:rsidRPr="002606CF">
        <w:rPr>
          <w:sz w:val="28"/>
          <w:szCs w:val="28"/>
        </w:rPr>
        <w:t xml:space="preserve">    1 место – </w:t>
      </w:r>
      <w:proofErr w:type="spellStart"/>
      <w:r w:rsidR="006A5B72" w:rsidRPr="002606CF">
        <w:rPr>
          <w:sz w:val="28"/>
          <w:szCs w:val="28"/>
        </w:rPr>
        <w:t>Джапенова</w:t>
      </w:r>
      <w:proofErr w:type="spellEnd"/>
      <w:r w:rsidR="002E6826" w:rsidRPr="002606CF">
        <w:rPr>
          <w:sz w:val="28"/>
          <w:szCs w:val="28"/>
        </w:rPr>
        <w:t xml:space="preserve"> </w:t>
      </w:r>
      <w:r w:rsidR="006A5B72" w:rsidRPr="002606CF">
        <w:rPr>
          <w:sz w:val="28"/>
          <w:szCs w:val="28"/>
        </w:rPr>
        <w:t>Елена</w:t>
      </w:r>
      <w:r w:rsidR="002E6826" w:rsidRPr="002606CF">
        <w:rPr>
          <w:sz w:val="28"/>
          <w:szCs w:val="28"/>
        </w:rPr>
        <w:t xml:space="preserve"> </w:t>
      </w:r>
      <w:r w:rsidR="006A5B72" w:rsidRPr="002606CF">
        <w:rPr>
          <w:sz w:val="28"/>
          <w:szCs w:val="28"/>
        </w:rPr>
        <w:t>Ивановна</w:t>
      </w:r>
      <w:r w:rsidRPr="002606CF">
        <w:rPr>
          <w:sz w:val="28"/>
          <w:szCs w:val="28"/>
        </w:rPr>
        <w:t xml:space="preserve">, </w:t>
      </w:r>
      <w:r w:rsidR="006A5B72" w:rsidRPr="002606CF">
        <w:rPr>
          <w:sz w:val="28"/>
          <w:szCs w:val="28"/>
        </w:rPr>
        <w:t>воспитатель</w:t>
      </w:r>
      <w:r w:rsidRPr="002606CF">
        <w:rPr>
          <w:sz w:val="28"/>
          <w:szCs w:val="28"/>
        </w:rPr>
        <w:t xml:space="preserve"> </w:t>
      </w:r>
      <w:r w:rsidR="006A5B72" w:rsidRPr="002606CF">
        <w:rPr>
          <w:sz w:val="28"/>
          <w:szCs w:val="28"/>
        </w:rPr>
        <w:t xml:space="preserve">детского </w:t>
      </w:r>
      <w:proofErr w:type="gramStart"/>
      <w:r w:rsidR="006A5B72" w:rsidRPr="002606CF">
        <w:rPr>
          <w:sz w:val="28"/>
          <w:szCs w:val="28"/>
        </w:rPr>
        <w:t>сада  №</w:t>
      </w:r>
      <w:proofErr w:type="gramEnd"/>
      <w:r w:rsidR="006A5B72" w:rsidRPr="002606CF">
        <w:rPr>
          <w:sz w:val="28"/>
          <w:szCs w:val="28"/>
        </w:rPr>
        <w:t xml:space="preserve"> 4 п.Светоч.</w:t>
      </w:r>
    </w:p>
    <w:p w:rsidR="00000869" w:rsidRPr="002606CF" w:rsidRDefault="00573A01" w:rsidP="003F4EBB">
      <w:pPr>
        <w:jc w:val="both"/>
        <w:rPr>
          <w:sz w:val="28"/>
          <w:szCs w:val="28"/>
        </w:rPr>
      </w:pPr>
      <w:r w:rsidRPr="002606CF">
        <w:rPr>
          <w:sz w:val="28"/>
          <w:szCs w:val="28"/>
        </w:rPr>
        <w:t xml:space="preserve">    2 место – </w:t>
      </w:r>
      <w:r w:rsidR="006A5B72" w:rsidRPr="002606CF">
        <w:rPr>
          <w:sz w:val="28"/>
          <w:szCs w:val="28"/>
        </w:rPr>
        <w:t>Бесчастная</w:t>
      </w:r>
      <w:r w:rsidRPr="002606CF">
        <w:rPr>
          <w:sz w:val="28"/>
          <w:szCs w:val="28"/>
        </w:rPr>
        <w:t xml:space="preserve"> </w:t>
      </w:r>
      <w:r w:rsidR="006A5B72" w:rsidRPr="002606CF">
        <w:rPr>
          <w:sz w:val="28"/>
          <w:szCs w:val="28"/>
        </w:rPr>
        <w:t xml:space="preserve">Эльвира </w:t>
      </w:r>
      <w:proofErr w:type="spellStart"/>
      <w:r w:rsidR="006A5B72" w:rsidRPr="002606CF">
        <w:rPr>
          <w:sz w:val="28"/>
          <w:szCs w:val="28"/>
        </w:rPr>
        <w:t>Бисенальевна</w:t>
      </w:r>
      <w:proofErr w:type="spellEnd"/>
      <w:r w:rsidR="00000869" w:rsidRPr="002606CF">
        <w:rPr>
          <w:sz w:val="28"/>
          <w:szCs w:val="28"/>
        </w:rPr>
        <w:t>, воспитател</w:t>
      </w:r>
      <w:r w:rsidRPr="002606CF">
        <w:rPr>
          <w:sz w:val="28"/>
          <w:szCs w:val="28"/>
        </w:rPr>
        <w:t>ь</w:t>
      </w:r>
      <w:r w:rsidR="00000869" w:rsidRPr="002606CF">
        <w:rPr>
          <w:sz w:val="28"/>
          <w:szCs w:val="28"/>
        </w:rPr>
        <w:t xml:space="preserve"> детского сада № </w:t>
      </w:r>
      <w:r w:rsidR="002E6826" w:rsidRPr="002606CF">
        <w:rPr>
          <w:sz w:val="28"/>
          <w:szCs w:val="28"/>
        </w:rPr>
        <w:t>1</w:t>
      </w:r>
      <w:r w:rsidR="00000869" w:rsidRPr="002606CF">
        <w:rPr>
          <w:sz w:val="28"/>
          <w:szCs w:val="28"/>
        </w:rPr>
        <w:t xml:space="preserve"> </w:t>
      </w:r>
    </w:p>
    <w:p w:rsidR="00000869" w:rsidRPr="002606CF" w:rsidRDefault="00000869" w:rsidP="003F4EBB">
      <w:pPr>
        <w:jc w:val="both"/>
        <w:rPr>
          <w:sz w:val="28"/>
          <w:szCs w:val="28"/>
        </w:rPr>
      </w:pPr>
      <w:r w:rsidRPr="002606CF">
        <w:rPr>
          <w:sz w:val="28"/>
          <w:szCs w:val="28"/>
        </w:rPr>
        <w:t xml:space="preserve">                    </w:t>
      </w:r>
      <w:r w:rsidR="00DC4550" w:rsidRPr="002606CF">
        <w:rPr>
          <w:sz w:val="28"/>
          <w:szCs w:val="28"/>
        </w:rPr>
        <w:t>ст. Милютинская</w:t>
      </w:r>
      <w:r w:rsidR="006A5B72" w:rsidRPr="002606CF">
        <w:rPr>
          <w:sz w:val="28"/>
          <w:szCs w:val="28"/>
        </w:rPr>
        <w:t>.</w:t>
      </w:r>
    </w:p>
    <w:p w:rsidR="008D204E" w:rsidRPr="002606CF" w:rsidRDefault="008D204E" w:rsidP="008D204E">
      <w:pPr>
        <w:jc w:val="both"/>
        <w:rPr>
          <w:bCs/>
        </w:rPr>
      </w:pPr>
      <w:r w:rsidRPr="002606CF">
        <w:rPr>
          <w:sz w:val="28"/>
          <w:szCs w:val="28"/>
        </w:rPr>
        <w:t xml:space="preserve">28 января   2019 года на базе </w:t>
      </w:r>
      <w:proofErr w:type="gramStart"/>
      <w:r w:rsidRPr="002606CF">
        <w:rPr>
          <w:sz w:val="28"/>
          <w:szCs w:val="28"/>
        </w:rPr>
        <w:t>МБОУ  Милютинской</w:t>
      </w:r>
      <w:proofErr w:type="gramEnd"/>
      <w:r w:rsidRPr="002606CF">
        <w:rPr>
          <w:sz w:val="28"/>
          <w:szCs w:val="28"/>
        </w:rPr>
        <w:t xml:space="preserve"> СОШ прошло районное   методическое  объединение учителей физики.</w:t>
      </w:r>
      <w:r w:rsidR="00000869" w:rsidRPr="002606CF">
        <w:rPr>
          <w:sz w:val="28"/>
          <w:szCs w:val="28"/>
        </w:rPr>
        <w:t xml:space="preserve">    </w:t>
      </w:r>
    </w:p>
    <w:p w:rsidR="008D204E" w:rsidRPr="002606CF" w:rsidRDefault="008D204E" w:rsidP="008D204E">
      <w:pPr>
        <w:jc w:val="both"/>
        <w:rPr>
          <w:sz w:val="28"/>
          <w:szCs w:val="28"/>
        </w:rPr>
      </w:pPr>
      <w:r w:rsidRPr="002606CF">
        <w:rPr>
          <w:sz w:val="28"/>
          <w:szCs w:val="28"/>
        </w:rPr>
        <w:t xml:space="preserve">29 января   2019 года на базе </w:t>
      </w:r>
      <w:proofErr w:type="gramStart"/>
      <w:r w:rsidRPr="002606CF">
        <w:rPr>
          <w:sz w:val="28"/>
          <w:szCs w:val="28"/>
        </w:rPr>
        <w:t>МБОУ  Милютинской</w:t>
      </w:r>
      <w:proofErr w:type="gramEnd"/>
      <w:r w:rsidRPr="002606CF">
        <w:rPr>
          <w:sz w:val="28"/>
          <w:szCs w:val="28"/>
        </w:rPr>
        <w:t xml:space="preserve"> СОШ проведено районное   методическое  объединение заместителей директоров по учебной работе.</w:t>
      </w:r>
    </w:p>
    <w:p w:rsidR="008D204E" w:rsidRPr="002606CF" w:rsidRDefault="008D204E" w:rsidP="008D204E">
      <w:pPr>
        <w:jc w:val="both"/>
        <w:rPr>
          <w:sz w:val="28"/>
          <w:szCs w:val="28"/>
        </w:rPr>
      </w:pPr>
      <w:r w:rsidRPr="002606CF">
        <w:rPr>
          <w:sz w:val="28"/>
          <w:szCs w:val="28"/>
        </w:rPr>
        <w:t xml:space="preserve"> 1 марта 2019 года на базе МБОУ </w:t>
      </w:r>
      <w:proofErr w:type="spellStart"/>
      <w:r w:rsidRPr="002606CF">
        <w:rPr>
          <w:sz w:val="28"/>
          <w:szCs w:val="28"/>
        </w:rPr>
        <w:t>Лукичевской</w:t>
      </w:r>
      <w:proofErr w:type="spellEnd"/>
      <w:r w:rsidRPr="002606CF">
        <w:rPr>
          <w:sz w:val="28"/>
          <w:szCs w:val="28"/>
        </w:rPr>
        <w:t xml:space="preserve"> СОШ состоялось заседание районного методического объединения учителей физической культуры.</w:t>
      </w:r>
    </w:p>
    <w:p w:rsidR="008D204E" w:rsidRPr="002606CF" w:rsidRDefault="008D204E" w:rsidP="003F4EBB">
      <w:pPr>
        <w:jc w:val="both"/>
        <w:rPr>
          <w:sz w:val="28"/>
          <w:szCs w:val="28"/>
        </w:rPr>
      </w:pPr>
      <w:r w:rsidRPr="002606CF">
        <w:rPr>
          <w:sz w:val="28"/>
          <w:szCs w:val="28"/>
        </w:rPr>
        <w:t xml:space="preserve">5 </w:t>
      </w:r>
      <w:proofErr w:type="gramStart"/>
      <w:r w:rsidRPr="002606CF">
        <w:rPr>
          <w:sz w:val="28"/>
          <w:szCs w:val="28"/>
        </w:rPr>
        <w:t>марта  2019</w:t>
      </w:r>
      <w:proofErr w:type="gramEnd"/>
      <w:r w:rsidRPr="002606CF">
        <w:rPr>
          <w:sz w:val="28"/>
          <w:szCs w:val="28"/>
        </w:rPr>
        <w:t xml:space="preserve"> года в МБОУ Терновской ООШ прошло заседание районного методического объединения учителей начальных классов.</w:t>
      </w:r>
    </w:p>
    <w:p w:rsidR="00D27696" w:rsidRPr="002606CF" w:rsidRDefault="006A5B72" w:rsidP="003F4EBB">
      <w:pPr>
        <w:jc w:val="both"/>
        <w:rPr>
          <w:sz w:val="28"/>
          <w:szCs w:val="28"/>
        </w:rPr>
      </w:pPr>
      <w:r w:rsidRPr="002606CF">
        <w:rPr>
          <w:color w:val="000000"/>
          <w:sz w:val="28"/>
          <w:szCs w:val="28"/>
        </w:rPr>
        <w:t>26 марта 2019</w:t>
      </w:r>
      <w:r w:rsidR="00D27696" w:rsidRPr="002606CF">
        <w:rPr>
          <w:color w:val="000000"/>
          <w:sz w:val="28"/>
          <w:szCs w:val="28"/>
        </w:rPr>
        <w:t xml:space="preserve"> года на базе МБОУ Милютинской СОШ проведены заседания районных методических объединений по русскому языку и литературе, математике, физике, информатике, географии, истории и обществознанию, ОРКСЭ, технологии и ИЗО</w:t>
      </w:r>
      <w:r w:rsidRPr="002606CF">
        <w:rPr>
          <w:color w:val="000000"/>
          <w:sz w:val="28"/>
          <w:szCs w:val="28"/>
        </w:rPr>
        <w:t>,</w:t>
      </w:r>
      <w:r w:rsidR="00D27696" w:rsidRPr="002606CF">
        <w:rPr>
          <w:color w:val="000000"/>
          <w:sz w:val="28"/>
          <w:szCs w:val="28"/>
        </w:rPr>
        <w:t xml:space="preserve"> </w:t>
      </w:r>
      <w:r w:rsidRPr="002606CF">
        <w:rPr>
          <w:color w:val="000000"/>
          <w:sz w:val="28"/>
          <w:szCs w:val="28"/>
        </w:rPr>
        <w:t>ОБЖ и организатор</w:t>
      </w:r>
      <w:r w:rsidR="008D204E" w:rsidRPr="002606CF">
        <w:rPr>
          <w:color w:val="000000"/>
          <w:sz w:val="28"/>
          <w:szCs w:val="28"/>
        </w:rPr>
        <w:t>ов</w:t>
      </w:r>
      <w:r w:rsidRPr="002606CF">
        <w:rPr>
          <w:color w:val="000000"/>
          <w:sz w:val="28"/>
          <w:szCs w:val="28"/>
        </w:rPr>
        <w:t xml:space="preserve"> воспитательной работы</w:t>
      </w:r>
      <w:r w:rsidR="008D204E" w:rsidRPr="002606CF">
        <w:rPr>
          <w:color w:val="000000"/>
          <w:sz w:val="28"/>
          <w:szCs w:val="28"/>
        </w:rPr>
        <w:t>,</w:t>
      </w:r>
      <w:r w:rsidR="00D27696" w:rsidRPr="002606CF">
        <w:rPr>
          <w:color w:val="000000"/>
          <w:sz w:val="28"/>
          <w:szCs w:val="28"/>
        </w:rPr>
        <w:t xml:space="preserve"> в которых были задействованы все педагоги  района.</w:t>
      </w:r>
    </w:p>
    <w:p w:rsidR="00B5428C" w:rsidRPr="002606CF" w:rsidRDefault="00900F88" w:rsidP="000E76E3">
      <w:pPr>
        <w:jc w:val="both"/>
        <w:rPr>
          <w:sz w:val="28"/>
          <w:szCs w:val="28"/>
        </w:rPr>
      </w:pPr>
      <w:r w:rsidRPr="002606CF">
        <w:rPr>
          <w:sz w:val="28"/>
          <w:szCs w:val="28"/>
        </w:rPr>
        <w:lastRenderedPageBreak/>
        <w:t xml:space="preserve">    </w:t>
      </w:r>
      <w:r w:rsidR="00B5428C" w:rsidRPr="002606CF">
        <w:rPr>
          <w:sz w:val="28"/>
          <w:szCs w:val="28"/>
        </w:rPr>
        <w:t xml:space="preserve">    В рамках подготовки к государственной итоговой аттестации по образовательным программам </w:t>
      </w:r>
      <w:r w:rsidR="000E76E3" w:rsidRPr="002606CF">
        <w:rPr>
          <w:sz w:val="28"/>
          <w:szCs w:val="28"/>
        </w:rPr>
        <w:t xml:space="preserve">основного общего и </w:t>
      </w:r>
      <w:r w:rsidR="00B5428C" w:rsidRPr="002606CF">
        <w:rPr>
          <w:sz w:val="28"/>
          <w:szCs w:val="28"/>
        </w:rPr>
        <w:t>среднего общего образования проведена информационно-разъяснительная работа со всеми участниками экзаменов, их родителями (законными представителями) по вопросам организации и проведения государственной итоговой аттестации; инструктивные совещания с лицами, привлекаемыми к проведению ГИА, включая граждан, желающих принять участие в качестве общественных наблюдателей при проведении ГИА.</w:t>
      </w:r>
      <w:r w:rsidR="000E76E3" w:rsidRPr="002606CF">
        <w:rPr>
          <w:sz w:val="28"/>
          <w:szCs w:val="28"/>
        </w:rPr>
        <w:t xml:space="preserve"> Вносятся</w:t>
      </w:r>
      <w:r w:rsidR="00B5428C" w:rsidRPr="002606CF">
        <w:rPr>
          <w:sz w:val="28"/>
          <w:szCs w:val="28"/>
        </w:rPr>
        <w:t xml:space="preserve"> сведения в региональную информационную систему обеспечения </w:t>
      </w:r>
      <w:r w:rsidR="000E76E3" w:rsidRPr="002606CF">
        <w:rPr>
          <w:sz w:val="28"/>
          <w:szCs w:val="28"/>
        </w:rPr>
        <w:t xml:space="preserve">проведения в соответствии с графиком. </w:t>
      </w:r>
    </w:p>
    <w:p w:rsidR="000676AC" w:rsidRPr="002606CF" w:rsidRDefault="000676AC" w:rsidP="000676AC">
      <w:pPr>
        <w:jc w:val="both"/>
        <w:rPr>
          <w:sz w:val="28"/>
          <w:szCs w:val="28"/>
        </w:rPr>
      </w:pPr>
      <w:r w:rsidRPr="002606CF">
        <w:rPr>
          <w:sz w:val="28"/>
          <w:szCs w:val="28"/>
        </w:rPr>
        <w:t xml:space="preserve">       13 февраля 2019 года во всех общеобразовательных организациях было проведено итоговое собеседование по русскому языку для обучающихся 9 классов, в котором участвовало 166 человек. Согласно новому порядку проведения ГИА-9, итоговое собеседование становится допуском к ОГЭ. </w:t>
      </w:r>
    </w:p>
    <w:p w:rsidR="00A27CF2" w:rsidRPr="002606CF" w:rsidRDefault="00A27CF2" w:rsidP="00A27CF2">
      <w:pPr>
        <w:jc w:val="both"/>
        <w:rPr>
          <w:sz w:val="28"/>
          <w:szCs w:val="28"/>
        </w:rPr>
      </w:pPr>
      <w:r w:rsidRPr="002606CF">
        <w:rPr>
          <w:sz w:val="28"/>
          <w:szCs w:val="28"/>
        </w:rPr>
        <w:t xml:space="preserve">              </w:t>
      </w:r>
      <w:r w:rsidR="008951AA" w:rsidRPr="002606CF">
        <w:rPr>
          <w:sz w:val="28"/>
          <w:szCs w:val="28"/>
        </w:rPr>
        <w:t>На базе  МБОУ Милютинской СОШ 22 марта 2019</w:t>
      </w:r>
      <w:r w:rsidRPr="002606CF">
        <w:rPr>
          <w:sz w:val="28"/>
          <w:szCs w:val="28"/>
        </w:rPr>
        <w:t xml:space="preserve"> года для обучающихся 9 классов общеобразовательных организаций района было организовано и проведено</w:t>
      </w:r>
      <w:r w:rsidRPr="002606CF">
        <w:t xml:space="preserve"> </w:t>
      </w:r>
      <w:r w:rsidRPr="002606CF">
        <w:rPr>
          <w:sz w:val="28"/>
          <w:szCs w:val="28"/>
        </w:rPr>
        <w:t>пробное тестирование в форме ОГЭ по математике. В пробном</w:t>
      </w:r>
      <w:r w:rsidR="008951AA" w:rsidRPr="002606CF">
        <w:rPr>
          <w:sz w:val="28"/>
          <w:szCs w:val="28"/>
        </w:rPr>
        <w:t xml:space="preserve"> тестировании приняло участие 162</w:t>
      </w:r>
      <w:r w:rsidRPr="002606CF">
        <w:rPr>
          <w:sz w:val="28"/>
          <w:szCs w:val="28"/>
        </w:rPr>
        <w:t xml:space="preserve"> обучающихся.</w:t>
      </w:r>
    </w:p>
    <w:p w:rsidR="0052029B" w:rsidRPr="002606CF" w:rsidRDefault="008951AA" w:rsidP="00A27CF2">
      <w:pPr>
        <w:jc w:val="both"/>
        <w:rPr>
          <w:sz w:val="28"/>
          <w:szCs w:val="28"/>
        </w:rPr>
      </w:pPr>
      <w:r w:rsidRPr="002606CF">
        <w:rPr>
          <w:sz w:val="28"/>
          <w:szCs w:val="28"/>
        </w:rPr>
        <w:t xml:space="preserve">             </w:t>
      </w:r>
      <w:r w:rsidR="0052029B" w:rsidRPr="002606CF">
        <w:rPr>
          <w:sz w:val="28"/>
          <w:szCs w:val="28"/>
        </w:rPr>
        <w:t xml:space="preserve">В рамках подготовки выпускников 11 классов общеобразовательных организаций района к государственной итоговой аттестации в форме ЕГЭ </w:t>
      </w:r>
      <w:r w:rsidR="00AB429F" w:rsidRPr="002606CF">
        <w:rPr>
          <w:sz w:val="28"/>
          <w:szCs w:val="28"/>
        </w:rPr>
        <w:t xml:space="preserve">20 марта </w:t>
      </w:r>
      <w:r w:rsidR="0052029B" w:rsidRPr="002606CF">
        <w:rPr>
          <w:sz w:val="28"/>
          <w:szCs w:val="28"/>
        </w:rPr>
        <w:t xml:space="preserve">были проведены </w:t>
      </w:r>
      <w:r w:rsidR="00AB429F" w:rsidRPr="002606CF">
        <w:rPr>
          <w:sz w:val="28"/>
          <w:szCs w:val="28"/>
        </w:rPr>
        <w:t>пробные тестирования</w:t>
      </w:r>
      <w:r w:rsidR="0052029B" w:rsidRPr="002606CF">
        <w:rPr>
          <w:sz w:val="28"/>
          <w:szCs w:val="28"/>
        </w:rPr>
        <w:t xml:space="preserve"> по русс</w:t>
      </w:r>
      <w:r w:rsidR="00AB429F" w:rsidRPr="002606CF">
        <w:rPr>
          <w:sz w:val="28"/>
          <w:szCs w:val="28"/>
        </w:rPr>
        <w:t xml:space="preserve">кому языку, </w:t>
      </w:r>
      <w:r w:rsidR="0052029B" w:rsidRPr="002606CF">
        <w:rPr>
          <w:sz w:val="28"/>
          <w:szCs w:val="28"/>
        </w:rPr>
        <w:t>по математике базового и профильного уровня.</w:t>
      </w:r>
    </w:p>
    <w:p w:rsidR="000E76E3" w:rsidRPr="002606CF" w:rsidRDefault="000E76E3" w:rsidP="000E76E3">
      <w:pPr>
        <w:ind w:firstLine="567"/>
        <w:jc w:val="both"/>
        <w:rPr>
          <w:sz w:val="28"/>
          <w:szCs w:val="28"/>
        </w:rPr>
      </w:pPr>
      <w:r w:rsidRPr="002606CF">
        <w:rPr>
          <w:b/>
          <w:sz w:val="28"/>
          <w:szCs w:val="28"/>
        </w:rPr>
        <w:t xml:space="preserve">        </w:t>
      </w:r>
      <w:r w:rsidR="00AB429F" w:rsidRPr="002606CF">
        <w:rPr>
          <w:sz w:val="28"/>
          <w:szCs w:val="28"/>
        </w:rPr>
        <w:t>27 февраля 2019</w:t>
      </w:r>
      <w:r w:rsidR="00B5428C" w:rsidRPr="002606CF">
        <w:rPr>
          <w:sz w:val="28"/>
          <w:szCs w:val="28"/>
        </w:rPr>
        <w:t xml:space="preserve"> года прошло мероприятие в рамках Всероссийской акции «Единый день сдачи ЕГЭ родителями» по русскому языку, организованной Рособрнадзором. </w:t>
      </w:r>
      <w:r w:rsidRPr="002606CF">
        <w:rPr>
          <w:sz w:val="28"/>
          <w:szCs w:val="28"/>
        </w:rPr>
        <w:t xml:space="preserve">На территории Милютинского района </w:t>
      </w:r>
      <w:r w:rsidRPr="002606CF">
        <w:rPr>
          <w:rFonts w:eastAsia="Calibri"/>
          <w:sz w:val="28"/>
          <w:szCs w:val="28"/>
          <w:lang w:eastAsia="en-US"/>
        </w:rPr>
        <w:t xml:space="preserve">акция «Единый день ЕГЭ для родителей» проводилась в МБОУ Милютинской СОШ, являющейся пунктом проведения единого государственного экзамена. </w:t>
      </w:r>
    </w:p>
    <w:p w:rsidR="000E76E3" w:rsidRPr="002606CF" w:rsidRDefault="000E76E3" w:rsidP="000E76E3">
      <w:pPr>
        <w:ind w:firstLine="567"/>
        <w:jc w:val="both"/>
        <w:rPr>
          <w:rFonts w:eastAsia="Calibri"/>
          <w:sz w:val="28"/>
          <w:szCs w:val="28"/>
          <w:lang w:eastAsia="en-US"/>
        </w:rPr>
      </w:pPr>
      <w:r w:rsidRPr="002606CF">
        <w:rPr>
          <w:sz w:val="28"/>
          <w:szCs w:val="28"/>
        </w:rPr>
        <w:t xml:space="preserve"> </w:t>
      </w:r>
      <w:r w:rsidRPr="002606CF">
        <w:rPr>
          <w:rFonts w:eastAsia="Calibri"/>
          <w:sz w:val="28"/>
          <w:szCs w:val="28"/>
          <w:lang w:eastAsia="en-US"/>
        </w:rPr>
        <w:t xml:space="preserve">     В экзамене приняли участие все желающие родители выпускников 11 классов.  Мероприятие проводилось по технологии, максимально приближенной к настоящему экзамену в форме ЕГЭ. Процедура проходила строго по правилам. Участники акции прошли всю процедуру сдачи экзамена - от прохода через рамку металлодетектора до ответов на экзаменационные вопросы. В аудиториях было организовано видеонаблюдение. </w:t>
      </w:r>
    </w:p>
    <w:p w:rsidR="00900F88" w:rsidRPr="002606CF" w:rsidRDefault="001D4A9F" w:rsidP="003F4EBB">
      <w:pPr>
        <w:jc w:val="both"/>
        <w:rPr>
          <w:sz w:val="28"/>
          <w:szCs w:val="28"/>
        </w:rPr>
      </w:pPr>
      <w:r w:rsidRPr="002606CF">
        <w:rPr>
          <w:sz w:val="28"/>
          <w:szCs w:val="28"/>
        </w:rPr>
        <w:t xml:space="preserve">        </w:t>
      </w:r>
      <w:r w:rsidR="00900F88" w:rsidRPr="002606CF">
        <w:rPr>
          <w:sz w:val="28"/>
          <w:szCs w:val="28"/>
        </w:rPr>
        <w:t xml:space="preserve">В Милютинском районе с </w:t>
      </w:r>
      <w:r w:rsidR="002E6826" w:rsidRPr="002606CF">
        <w:rPr>
          <w:sz w:val="28"/>
          <w:szCs w:val="28"/>
        </w:rPr>
        <w:t>февраля</w:t>
      </w:r>
      <w:r w:rsidR="00900F88" w:rsidRPr="002606CF">
        <w:rPr>
          <w:sz w:val="28"/>
          <w:szCs w:val="28"/>
        </w:rPr>
        <w:t xml:space="preserve"> по</w:t>
      </w:r>
      <w:r w:rsidR="002E6826" w:rsidRPr="002606CF">
        <w:rPr>
          <w:sz w:val="28"/>
          <w:szCs w:val="28"/>
        </w:rPr>
        <w:t xml:space="preserve"> март </w:t>
      </w:r>
      <w:r w:rsidR="00900F88" w:rsidRPr="002606CF">
        <w:rPr>
          <w:sz w:val="28"/>
          <w:szCs w:val="28"/>
        </w:rPr>
        <w:t>201</w:t>
      </w:r>
      <w:r w:rsidR="008D204E" w:rsidRPr="002606CF">
        <w:rPr>
          <w:sz w:val="28"/>
          <w:szCs w:val="28"/>
        </w:rPr>
        <w:t>9</w:t>
      </w:r>
      <w:r w:rsidR="00900F88" w:rsidRPr="002606CF">
        <w:rPr>
          <w:sz w:val="28"/>
          <w:szCs w:val="28"/>
        </w:rPr>
        <w:t xml:space="preserve"> года проведен школьный этап Всероссийских спортивных соревнований «Президентские состязания» и «Президентские спортивные игр</w:t>
      </w:r>
      <w:r w:rsidR="008D204E" w:rsidRPr="002606CF">
        <w:rPr>
          <w:sz w:val="28"/>
          <w:szCs w:val="28"/>
        </w:rPr>
        <w:t>ы», в котором приняли участие 16</w:t>
      </w:r>
      <w:r w:rsidR="00900F88" w:rsidRPr="002606CF">
        <w:rPr>
          <w:sz w:val="28"/>
          <w:szCs w:val="28"/>
        </w:rPr>
        <w:t xml:space="preserve"> </w:t>
      </w:r>
      <w:proofErr w:type="gramStart"/>
      <w:r w:rsidR="00900F88" w:rsidRPr="002606CF">
        <w:rPr>
          <w:sz w:val="28"/>
          <w:szCs w:val="28"/>
        </w:rPr>
        <w:t>общеобразовательных  организаций</w:t>
      </w:r>
      <w:proofErr w:type="gramEnd"/>
      <w:r w:rsidR="00900F88" w:rsidRPr="002606CF">
        <w:rPr>
          <w:sz w:val="28"/>
          <w:szCs w:val="28"/>
        </w:rPr>
        <w:t xml:space="preserve"> района.  «</w:t>
      </w:r>
      <w:proofErr w:type="gramStart"/>
      <w:r w:rsidR="00900F88" w:rsidRPr="002606CF">
        <w:rPr>
          <w:sz w:val="28"/>
          <w:szCs w:val="28"/>
        </w:rPr>
        <w:t>Президентские  состязания</w:t>
      </w:r>
      <w:proofErr w:type="gramEnd"/>
      <w:r w:rsidR="00900F88" w:rsidRPr="002606CF">
        <w:rPr>
          <w:sz w:val="28"/>
          <w:szCs w:val="28"/>
        </w:rPr>
        <w:t>» и «Президентские спортивные игры» являются приоритетным направлением в деятельности каждого ОО по организации  проведения и внедрения физкультурно-спортивной работы с обучающимися. Основными целями и задачами данных соревнований являются: определение уровня двигательной активности обучающихся, степени их вовлечения в занятия физической культурой и спортом, наличия установок  и навыков здорового образа жизни, пропаганда здорового образа жизни, формирование позитивных жизненных установок подрастающего поколения. Соревнования проходили по следующим видам спорта - спортивное многоборье, мини-</w:t>
      </w:r>
      <w:proofErr w:type="gramStart"/>
      <w:r w:rsidR="00900F88" w:rsidRPr="002606CF">
        <w:rPr>
          <w:sz w:val="28"/>
          <w:szCs w:val="28"/>
        </w:rPr>
        <w:t>футбол,  творческий</w:t>
      </w:r>
      <w:proofErr w:type="gramEnd"/>
      <w:r w:rsidR="00900F88" w:rsidRPr="002606CF">
        <w:rPr>
          <w:sz w:val="28"/>
          <w:szCs w:val="28"/>
        </w:rPr>
        <w:t xml:space="preserve"> конкурс, настольный теннис, уличный баскетбол,  легкая атлетика, волейбол. В </w:t>
      </w:r>
      <w:r w:rsidR="00573A01" w:rsidRPr="002606CF">
        <w:rPr>
          <w:sz w:val="28"/>
          <w:szCs w:val="28"/>
        </w:rPr>
        <w:t xml:space="preserve">школьном </w:t>
      </w:r>
      <w:r w:rsidR="0072257B" w:rsidRPr="002606CF">
        <w:rPr>
          <w:sz w:val="28"/>
          <w:szCs w:val="28"/>
        </w:rPr>
        <w:t xml:space="preserve">этапе Президентских </w:t>
      </w:r>
      <w:r w:rsidR="00900F88" w:rsidRPr="002606CF">
        <w:rPr>
          <w:sz w:val="28"/>
          <w:szCs w:val="28"/>
        </w:rPr>
        <w:t>соревновани</w:t>
      </w:r>
      <w:r w:rsidR="0072257B" w:rsidRPr="002606CF">
        <w:rPr>
          <w:sz w:val="28"/>
          <w:szCs w:val="28"/>
        </w:rPr>
        <w:t>й</w:t>
      </w:r>
      <w:r w:rsidR="00900F88" w:rsidRPr="002606CF">
        <w:rPr>
          <w:sz w:val="28"/>
          <w:szCs w:val="28"/>
        </w:rPr>
        <w:t xml:space="preserve"> </w:t>
      </w:r>
      <w:r w:rsidR="0072257B" w:rsidRPr="002606CF">
        <w:rPr>
          <w:sz w:val="28"/>
          <w:szCs w:val="28"/>
        </w:rPr>
        <w:t xml:space="preserve">приняли участие </w:t>
      </w:r>
      <w:proofErr w:type="gramStart"/>
      <w:r w:rsidR="0072257B" w:rsidRPr="002606CF">
        <w:rPr>
          <w:sz w:val="28"/>
          <w:szCs w:val="28"/>
        </w:rPr>
        <w:t>1</w:t>
      </w:r>
      <w:r w:rsidR="0089795B" w:rsidRPr="002606CF">
        <w:rPr>
          <w:sz w:val="28"/>
          <w:szCs w:val="28"/>
        </w:rPr>
        <w:t>1</w:t>
      </w:r>
      <w:r w:rsidR="008D204E" w:rsidRPr="002606CF">
        <w:rPr>
          <w:sz w:val="28"/>
          <w:szCs w:val="28"/>
        </w:rPr>
        <w:t xml:space="preserve">16 </w:t>
      </w:r>
      <w:r w:rsidR="00900F88" w:rsidRPr="002606CF">
        <w:rPr>
          <w:sz w:val="28"/>
          <w:szCs w:val="28"/>
        </w:rPr>
        <w:t xml:space="preserve"> обучающихся</w:t>
      </w:r>
      <w:proofErr w:type="gramEnd"/>
      <w:r w:rsidR="00900F88" w:rsidRPr="002606CF">
        <w:rPr>
          <w:sz w:val="28"/>
          <w:szCs w:val="28"/>
        </w:rPr>
        <w:t xml:space="preserve"> общеобразовательных организаций </w:t>
      </w:r>
      <w:r w:rsidR="0072257B" w:rsidRPr="002606CF">
        <w:rPr>
          <w:sz w:val="28"/>
          <w:szCs w:val="28"/>
        </w:rPr>
        <w:t>муниципалитета</w:t>
      </w:r>
      <w:r w:rsidR="00343783" w:rsidRPr="002606CF">
        <w:rPr>
          <w:sz w:val="28"/>
          <w:szCs w:val="28"/>
        </w:rPr>
        <w:t>. В спортивных играх приняли участие</w:t>
      </w:r>
      <w:r w:rsidR="00900F88" w:rsidRPr="002606CF">
        <w:rPr>
          <w:sz w:val="28"/>
          <w:szCs w:val="28"/>
        </w:rPr>
        <w:t xml:space="preserve"> </w:t>
      </w:r>
      <w:r w:rsidR="00343783" w:rsidRPr="002606CF">
        <w:rPr>
          <w:sz w:val="28"/>
          <w:szCs w:val="28"/>
        </w:rPr>
        <w:t>6</w:t>
      </w:r>
      <w:r w:rsidR="00E816FF" w:rsidRPr="002606CF">
        <w:rPr>
          <w:sz w:val="28"/>
          <w:szCs w:val="28"/>
        </w:rPr>
        <w:t>6</w:t>
      </w:r>
      <w:r w:rsidR="002E6826" w:rsidRPr="002606CF">
        <w:rPr>
          <w:sz w:val="28"/>
          <w:szCs w:val="28"/>
        </w:rPr>
        <w:t>9</w:t>
      </w:r>
      <w:r w:rsidR="00900F88" w:rsidRPr="002606CF">
        <w:rPr>
          <w:sz w:val="28"/>
          <w:szCs w:val="28"/>
        </w:rPr>
        <w:t xml:space="preserve"> обучающихся.</w:t>
      </w:r>
      <w:r w:rsidR="00900F88" w:rsidRPr="002606CF">
        <w:rPr>
          <w:color w:val="000000"/>
          <w:sz w:val="28"/>
          <w:szCs w:val="28"/>
        </w:rPr>
        <w:t xml:space="preserve">                                                                                                                                    </w:t>
      </w:r>
    </w:p>
    <w:p w:rsidR="00CE4A43" w:rsidRPr="002606CF" w:rsidRDefault="00E816FF" w:rsidP="003F4EBB">
      <w:pPr>
        <w:jc w:val="both"/>
        <w:rPr>
          <w:sz w:val="28"/>
          <w:szCs w:val="28"/>
        </w:rPr>
      </w:pPr>
      <w:r w:rsidRPr="002606CF">
        <w:rPr>
          <w:sz w:val="28"/>
          <w:szCs w:val="28"/>
        </w:rPr>
        <w:lastRenderedPageBreak/>
        <w:t>Победитель</w:t>
      </w:r>
      <w:r w:rsidR="0034094E" w:rsidRPr="002606CF">
        <w:rPr>
          <w:sz w:val="28"/>
          <w:szCs w:val="28"/>
        </w:rPr>
        <w:t xml:space="preserve"> </w:t>
      </w:r>
      <w:r w:rsidR="000E645F" w:rsidRPr="002606CF">
        <w:rPr>
          <w:sz w:val="28"/>
          <w:szCs w:val="28"/>
        </w:rPr>
        <w:t xml:space="preserve">муниципального этапа Всероссийского конкурса исследовательских краеведческих работ учащихся «Отечество» Адамова Анна (МБОУ Николо-Березовская СОШ) стала </w:t>
      </w:r>
      <w:proofErr w:type="gramStart"/>
      <w:r w:rsidR="000E645F" w:rsidRPr="002606CF">
        <w:rPr>
          <w:sz w:val="28"/>
          <w:szCs w:val="28"/>
        </w:rPr>
        <w:t xml:space="preserve">победителем  </w:t>
      </w:r>
      <w:r w:rsidR="0034094E" w:rsidRPr="002606CF">
        <w:rPr>
          <w:sz w:val="28"/>
          <w:szCs w:val="28"/>
        </w:rPr>
        <w:t>первого</w:t>
      </w:r>
      <w:proofErr w:type="gramEnd"/>
      <w:r w:rsidR="0034094E" w:rsidRPr="002606CF">
        <w:rPr>
          <w:sz w:val="28"/>
          <w:szCs w:val="28"/>
        </w:rPr>
        <w:t xml:space="preserve"> заочного тура регионального этапа Всероссийского конкурса исследовательских краеведческих работ учащихся «Отечество»</w:t>
      </w:r>
      <w:r w:rsidR="000E645F" w:rsidRPr="002606CF">
        <w:rPr>
          <w:sz w:val="28"/>
          <w:szCs w:val="28"/>
        </w:rPr>
        <w:t>.</w:t>
      </w:r>
      <w:r w:rsidR="0034094E" w:rsidRPr="002606CF">
        <w:rPr>
          <w:sz w:val="28"/>
          <w:szCs w:val="28"/>
        </w:rPr>
        <w:t xml:space="preserve"> </w:t>
      </w:r>
    </w:p>
    <w:p w:rsidR="007A0EF9" w:rsidRPr="002606CF" w:rsidRDefault="000E645F" w:rsidP="003F4EBB">
      <w:pPr>
        <w:jc w:val="both"/>
        <w:rPr>
          <w:sz w:val="28"/>
          <w:szCs w:val="28"/>
        </w:rPr>
      </w:pPr>
      <w:r w:rsidRPr="002606CF">
        <w:rPr>
          <w:sz w:val="28"/>
          <w:szCs w:val="28"/>
        </w:rPr>
        <w:t>С 04</w:t>
      </w:r>
      <w:r w:rsidR="00CE4A43" w:rsidRPr="002606CF">
        <w:rPr>
          <w:sz w:val="28"/>
          <w:szCs w:val="28"/>
        </w:rPr>
        <w:t xml:space="preserve"> февраля </w:t>
      </w:r>
      <w:r w:rsidR="00283567" w:rsidRPr="002606CF">
        <w:rPr>
          <w:sz w:val="28"/>
          <w:szCs w:val="28"/>
        </w:rPr>
        <w:t xml:space="preserve"> по </w:t>
      </w:r>
      <w:r w:rsidRPr="002606CF">
        <w:rPr>
          <w:sz w:val="28"/>
          <w:szCs w:val="28"/>
        </w:rPr>
        <w:t>04</w:t>
      </w:r>
      <w:r w:rsidR="00CE4A43" w:rsidRPr="002606CF">
        <w:rPr>
          <w:sz w:val="28"/>
          <w:szCs w:val="28"/>
        </w:rPr>
        <w:t xml:space="preserve"> марта 201</w:t>
      </w:r>
      <w:r w:rsidRPr="002606CF">
        <w:rPr>
          <w:sz w:val="28"/>
          <w:szCs w:val="28"/>
        </w:rPr>
        <w:t>9</w:t>
      </w:r>
      <w:r w:rsidR="00283567" w:rsidRPr="002606CF">
        <w:rPr>
          <w:sz w:val="28"/>
          <w:szCs w:val="28"/>
        </w:rPr>
        <w:t xml:space="preserve"> года проведен «Месячник молодого избирателя» целью, которого было: повышение правовой и электоральной культуры молодежи, уровня информированности молодых избирателей о выборах, создание условий для осознанного участия в голосовании, формирования у молодых людей гражданской ответственности, увеличения интереса молодежи и будущих избирателей к вопросам управления государственными и местными делами посредством выборов. В месячнике приняли участие </w:t>
      </w:r>
      <w:r w:rsidRPr="002606CF">
        <w:rPr>
          <w:sz w:val="28"/>
          <w:szCs w:val="28"/>
        </w:rPr>
        <w:t>1100</w:t>
      </w:r>
      <w:r w:rsidR="00283567" w:rsidRPr="002606CF">
        <w:rPr>
          <w:sz w:val="28"/>
          <w:szCs w:val="28"/>
        </w:rPr>
        <w:t xml:space="preserve"> обучающихся из 16 общеобразовательных организаций района.</w:t>
      </w:r>
    </w:p>
    <w:p w:rsidR="00CE62E6" w:rsidRPr="002606CF" w:rsidRDefault="00CE62E6" w:rsidP="00CE62E6">
      <w:pPr>
        <w:jc w:val="both"/>
        <w:rPr>
          <w:sz w:val="28"/>
          <w:szCs w:val="28"/>
        </w:rPr>
      </w:pPr>
      <w:r w:rsidRPr="002606CF">
        <w:rPr>
          <w:sz w:val="28"/>
          <w:szCs w:val="28"/>
        </w:rPr>
        <w:t>19.03.2019</w:t>
      </w:r>
      <w:r w:rsidRPr="002606CF">
        <w:t xml:space="preserve"> </w:t>
      </w:r>
      <w:proofErr w:type="gramStart"/>
      <w:r w:rsidRPr="002606CF">
        <w:rPr>
          <w:sz w:val="28"/>
          <w:szCs w:val="28"/>
        </w:rPr>
        <w:t>года  проведен</w:t>
      </w:r>
      <w:proofErr w:type="gramEnd"/>
      <w:r w:rsidRPr="002606CF">
        <w:rPr>
          <w:sz w:val="28"/>
          <w:szCs w:val="28"/>
        </w:rPr>
        <w:t xml:space="preserve"> муниципальный конкурс «Ученик года - 2019». В конкурсе приняли участие 4 обучающихся общеобразовательных организаций района: Аль </w:t>
      </w:r>
      <w:proofErr w:type="spellStart"/>
      <w:r w:rsidRPr="002606CF">
        <w:rPr>
          <w:sz w:val="28"/>
          <w:szCs w:val="28"/>
        </w:rPr>
        <w:t>Гандур</w:t>
      </w:r>
      <w:proofErr w:type="spellEnd"/>
      <w:r w:rsidRPr="002606CF">
        <w:rPr>
          <w:sz w:val="28"/>
          <w:szCs w:val="28"/>
        </w:rPr>
        <w:t xml:space="preserve">  Дарья, обучающаяся 11 класса МБОУ Милютинской СОШ;  Кравцова Ольга, обучающаяся 11 класса МБОУ Николо-Березовской СОШ; Морозова Ульяна, обучающаяся 9 класса МБОУ Первомайской ООШ и Яровая Анастасия, обучающаяся 10 класса МБОУ </w:t>
      </w:r>
      <w:proofErr w:type="spellStart"/>
      <w:r w:rsidRPr="002606CF">
        <w:rPr>
          <w:sz w:val="28"/>
          <w:szCs w:val="28"/>
        </w:rPr>
        <w:t>Новодмитриевской</w:t>
      </w:r>
      <w:proofErr w:type="spellEnd"/>
      <w:r w:rsidRPr="002606CF">
        <w:rPr>
          <w:sz w:val="28"/>
          <w:szCs w:val="28"/>
        </w:rPr>
        <w:t xml:space="preserve"> СОШ. </w:t>
      </w:r>
    </w:p>
    <w:p w:rsidR="00CE62E6" w:rsidRPr="002606CF" w:rsidRDefault="00CE62E6" w:rsidP="00CE62E6">
      <w:pPr>
        <w:jc w:val="both"/>
        <w:rPr>
          <w:sz w:val="28"/>
          <w:szCs w:val="28"/>
        </w:rPr>
      </w:pPr>
      <w:r w:rsidRPr="002606CF">
        <w:rPr>
          <w:sz w:val="28"/>
          <w:szCs w:val="28"/>
        </w:rPr>
        <w:t>По результата</w:t>
      </w:r>
      <w:r w:rsidR="00825A76" w:rsidRPr="002606CF">
        <w:rPr>
          <w:sz w:val="28"/>
          <w:szCs w:val="28"/>
        </w:rPr>
        <w:t xml:space="preserve">м конкурса признаны </w:t>
      </w:r>
      <w:proofErr w:type="gramStart"/>
      <w:r w:rsidR="00825A76" w:rsidRPr="002606CF">
        <w:rPr>
          <w:sz w:val="28"/>
          <w:szCs w:val="28"/>
        </w:rPr>
        <w:t>победителем</w:t>
      </w:r>
      <w:r w:rsidRPr="002606CF">
        <w:rPr>
          <w:sz w:val="28"/>
          <w:szCs w:val="28"/>
        </w:rPr>
        <w:t xml:space="preserve">  и</w:t>
      </w:r>
      <w:proofErr w:type="gramEnd"/>
      <w:r w:rsidRPr="002606CF">
        <w:rPr>
          <w:sz w:val="28"/>
          <w:szCs w:val="28"/>
        </w:rPr>
        <w:t xml:space="preserve"> призерами:</w:t>
      </w:r>
    </w:p>
    <w:p w:rsidR="00CE62E6" w:rsidRPr="002606CF" w:rsidRDefault="00CE62E6" w:rsidP="00825A76">
      <w:pPr>
        <w:jc w:val="both"/>
        <w:rPr>
          <w:sz w:val="28"/>
          <w:szCs w:val="28"/>
        </w:rPr>
      </w:pPr>
      <w:r w:rsidRPr="002606CF">
        <w:rPr>
          <w:sz w:val="28"/>
          <w:szCs w:val="28"/>
        </w:rPr>
        <w:t xml:space="preserve">1 место – Аль </w:t>
      </w:r>
      <w:proofErr w:type="spellStart"/>
      <w:r w:rsidRPr="002606CF">
        <w:rPr>
          <w:sz w:val="28"/>
          <w:szCs w:val="28"/>
        </w:rPr>
        <w:t>Гандур</w:t>
      </w:r>
      <w:proofErr w:type="spellEnd"/>
      <w:r w:rsidRPr="002606CF">
        <w:rPr>
          <w:sz w:val="28"/>
          <w:szCs w:val="28"/>
        </w:rPr>
        <w:t xml:space="preserve"> Дарь</w:t>
      </w:r>
      <w:r w:rsidR="00825A76" w:rsidRPr="002606CF">
        <w:rPr>
          <w:sz w:val="28"/>
          <w:szCs w:val="28"/>
        </w:rPr>
        <w:t>я</w:t>
      </w:r>
      <w:r w:rsidRPr="002606CF">
        <w:rPr>
          <w:sz w:val="28"/>
          <w:szCs w:val="28"/>
        </w:rPr>
        <w:t>, обучающ</w:t>
      </w:r>
      <w:r w:rsidR="00825A76" w:rsidRPr="002606CF">
        <w:rPr>
          <w:sz w:val="28"/>
          <w:szCs w:val="28"/>
        </w:rPr>
        <w:t>ая</w:t>
      </w:r>
      <w:r w:rsidRPr="002606CF">
        <w:rPr>
          <w:sz w:val="28"/>
          <w:szCs w:val="28"/>
        </w:rPr>
        <w:t>ся 11 класса   МБОУ Милютинской СОШ;</w:t>
      </w:r>
    </w:p>
    <w:p w:rsidR="00CE62E6" w:rsidRPr="002606CF" w:rsidRDefault="00CE62E6" w:rsidP="00825A76">
      <w:pPr>
        <w:jc w:val="both"/>
        <w:rPr>
          <w:sz w:val="28"/>
          <w:szCs w:val="28"/>
        </w:rPr>
      </w:pPr>
      <w:r w:rsidRPr="002606CF">
        <w:rPr>
          <w:sz w:val="28"/>
          <w:szCs w:val="28"/>
        </w:rPr>
        <w:t xml:space="preserve">2 место – </w:t>
      </w:r>
      <w:proofErr w:type="gramStart"/>
      <w:r w:rsidRPr="002606CF">
        <w:rPr>
          <w:sz w:val="28"/>
          <w:szCs w:val="28"/>
        </w:rPr>
        <w:t>Кравцов</w:t>
      </w:r>
      <w:r w:rsidR="00825A76" w:rsidRPr="002606CF">
        <w:rPr>
          <w:sz w:val="28"/>
          <w:szCs w:val="28"/>
        </w:rPr>
        <w:t>а</w:t>
      </w:r>
      <w:r w:rsidRPr="002606CF">
        <w:rPr>
          <w:sz w:val="28"/>
          <w:szCs w:val="28"/>
        </w:rPr>
        <w:t xml:space="preserve">  Ольг</w:t>
      </w:r>
      <w:r w:rsidR="00825A76" w:rsidRPr="002606CF">
        <w:rPr>
          <w:sz w:val="28"/>
          <w:szCs w:val="28"/>
        </w:rPr>
        <w:t>а</w:t>
      </w:r>
      <w:proofErr w:type="gramEnd"/>
      <w:r w:rsidRPr="002606CF">
        <w:rPr>
          <w:sz w:val="28"/>
          <w:szCs w:val="28"/>
        </w:rPr>
        <w:t>, обучающ</w:t>
      </w:r>
      <w:r w:rsidR="00825A76" w:rsidRPr="002606CF">
        <w:rPr>
          <w:sz w:val="28"/>
          <w:szCs w:val="28"/>
        </w:rPr>
        <w:t>ая</w:t>
      </w:r>
      <w:r w:rsidRPr="002606CF">
        <w:rPr>
          <w:sz w:val="28"/>
          <w:szCs w:val="28"/>
        </w:rPr>
        <w:t>ся 11 класса МБОУ Николо-Березовской СОШ;   Морозов</w:t>
      </w:r>
      <w:r w:rsidR="00825A76" w:rsidRPr="002606CF">
        <w:rPr>
          <w:sz w:val="28"/>
          <w:szCs w:val="28"/>
        </w:rPr>
        <w:t>а Ульяна</w:t>
      </w:r>
      <w:r w:rsidRPr="002606CF">
        <w:rPr>
          <w:sz w:val="28"/>
          <w:szCs w:val="28"/>
        </w:rPr>
        <w:t>, обучающ</w:t>
      </w:r>
      <w:r w:rsidR="00825A76" w:rsidRPr="002606CF">
        <w:rPr>
          <w:sz w:val="28"/>
          <w:szCs w:val="28"/>
        </w:rPr>
        <w:t>ая</w:t>
      </w:r>
      <w:r w:rsidRPr="002606CF">
        <w:rPr>
          <w:sz w:val="28"/>
          <w:szCs w:val="28"/>
        </w:rPr>
        <w:t>ся 9 класса МБОУ Первомайской ООШ;</w:t>
      </w:r>
    </w:p>
    <w:p w:rsidR="00CE62E6" w:rsidRPr="002606CF" w:rsidRDefault="00CE62E6" w:rsidP="00825A76">
      <w:pPr>
        <w:jc w:val="both"/>
        <w:rPr>
          <w:sz w:val="28"/>
          <w:szCs w:val="28"/>
        </w:rPr>
      </w:pPr>
      <w:r w:rsidRPr="002606CF">
        <w:rPr>
          <w:sz w:val="28"/>
          <w:szCs w:val="28"/>
        </w:rPr>
        <w:t>3 место –</w:t>
      </w:r>
      <w:r w:rsidR="00825A76" w:rsidRPr="002606CF">
        <w:rPr>
          <w:sz w:val="28"/>
          <w:szCs w:val="28"/>
        </w:rPr>
        <w:t xml:space="preserve"> Яровая Анастасия</w:t>
      </w:r>
      <w:r w:rsidRPr="002606CF">
        <w:rPr>
          <w:sz w:val="28"/>
          <w:szCs w:val="28"/>
        </w:rPr>
        <w:t>, обучающ</w:t>
      </w:r>
      <w:r w:rsidR="00825A76" w:rsidRPr="002606CF">
        <w:rPr>
          <w:sz w:val="28"/>
          <w:szCs w:val="28"/>
        </w:rPr>
        <w:t>ая</w:t>
      </w:r>
      <w:r w:rsidRPr="002606CF">
        <w:rPr>
          <w:sz w:val="28"/>
          <w:szCs w:val="28"/>
        </w:rPr>
        <w:t xml:space="preserve">ся 10 </w:t>
      </w:r>
      <w:proofErr w:type="gramStart"/>
      <w:r w:rsidRPr="002606CF">
        <w:rPr>
          <w:sz w:val="28"/>
          <w:szCs w:val="28"/>
        </w:rPr>
        <w:t>класса  МБОУ</w:t>
      </w:r>
      <w:proofErr w:type="gramEnd"/>
      <w:r w:rsidRPr="002606CF">
        <w:rPr>
          <w:sz w:val="28"/>
          <w:szCs w:val="28"/>
        </w:rPr>
        <w:t xml:space="preserve"> </w:t>
      </w:r>
      <w:proofErr w:type="spellStart"/>
      <w:r w:rsidRPr="002606CF">
        <w:rPr>
          <w:sz w:val="28"/>
          <w:szCs w:val="28"/>
        </w:rPr>
        <w:t>Новодмитриевской</w:t>
      </w:r>
      <w:proofErr w:type="spellEnd"/>
      <w:r w:rsidRPr="002606CF">
        <w:rPr>
          <w:sz w:val="28"/>
          <w:szCs w:val="28"/>
        </w:rPr>
        <w:t xml:space="preserve">                   СОШ.                     </w:t>
      </w:r>
    </w:p>
    <w:p w:rsidR="00DB1809" w:rsidRPr="002606CF" w:rsidRDefault="00DB1809" w:rsidP="00DB1809">
      <w:pPr>
        <w:jc w:val="both"/>
        <w:rPr>
          <w:sz w:val="28"/>
          <w:szCs w:val="28"/>
        </w:rPr>
      </w:pPr>
      <w:r w:rsidRPr="002606CF">
        <w:rPr>
          <w:sz w:val="28"/>
          <w:szCs w:val="28"/>
        </w:rPr>
        <w:t xml:space="preserve">Численность детей от 5 до 18 лет, охваченных дополнительными общеобразовательными программами в образовательных организациях муниципалитета с применением персонифицированного </w:t>
      </w:r>
      <w:proofErr w:type="gramStart"/>
      <w:r w:rsidRPr="002606CF">
        <w:rPr>
          <w:sz w:val="28"/>
          <w:szCs w:val="28"/>
        </w:rPr>
        <w:t>учета</w:t>
      </w:r>
      <w:proofErr w:type="gramEnd"/>
      <w:r w:rsidRPr="002606CF">
        <w:rPr>
          <w:sz w:val="28"/>
          <w:szCs w:val="28"/>
        </w:rPr>
        <w:t xml:space="preserve"> составляет 165</w:t>
      </w:r>
      <w:r w:rsidR="000E645F" w:rsidRPr="002606CF">
        <w:rPr>
          <w:sz w:val="28"/>
          <w:szCs w:val="28"/>
        </w:rPr>
        <w:t>4</w:t>
      </w:r>
      <w:r w:rsidRPr="002606CF">
        <w:rPr>
          <w:sz w:val="28"/>
          <w:szCs w:val="28"/>
        </w:rPr>
        <w:t>. Кру</w:t>
      </w:r>
      <w:r w:rsidR="000E645F" w:rsidRPr="002606CF">
        <w:rPr>
          <w:sz w:val="28"/>
          <w:szCs w:val="28"/>
        </w:rPr>
        <w:t>жковой деятельностью охвачено 970</w:t>
      </w:r>
      <w:r w:rsidRPr="002606CF">
        <w:rPr>
          <w:sz w:val="28"/>
          <w:szCs w:val="28"/>
        </w:rPr>
        <w:t xml:space="preserve"> человек. Посещают Милютинскую ДЮСШ 520 чел., Детскую школу искусств -16</w:t>
      </w:r>
      <w:r w:rsidR="000E645F" w:rsidRPr="002606CF">
        <w:rPr>
          <w:sz w:val="28"/>
          <w:szCs w:val="28"/>
        </w:rPr>
        <w:t>4</w:t>
      </w:r>
      <w:r w:rsidRPr="002606CF">
        <w:rPr>
          <w:sz w:val="28"/>
          <w:szCs w:val="28"/>
        </w:rPr>
        <w:t xml:space="preserve"> чел.</w:t>
      </w:r>
      <w:r w:rsidRPr="002606CF">
        <w:rPr>
          <w:noProof/>
          <w:sz w:val="22"/>
          <w:szCs w:val="22"/>
        </w:rPr>
        <w:t xml:space="preserve"> </w:t>
      </w:r>
      <w:r w:rsidRPr="002606CF">
        <w:rPr>
          <w:rFonts w:eastAsia="Calibri"/>
          <w:sz w:val="28"/>
          <w:szCs w:val="28"/>
          <w:lang w:eastAsia="en-US"/>
        </w:rPr>
        <w:t>Доля детей в возрасте от 5 до 18 лет занимающихся по дополнительным общеобразовательным программам (с применением пер</w:t>
      </w:r>
      <w:r w:rsidR="000E645F" w:rsidRPr="002606CF">
        <w:rPr>
          <w:rFonts w:eastAsia="Calibri"/>
          <w:sz w:val="28"/>
          <w:szCs w:val="28"/>
          <w:lang w:eastAsia="en-US"/>
        </w:rPr>
        <w:t xml:space="preserve">сонифицированного </w:t>
      </w:r>
      <w:proofErr w:type="gramStart"/>
      <w:r w:rsidR="000E645F" w:rsidRPr="002606CF">
        <w:rPr>
          <w:rFonts w:eastAsia="Calibri"/>
          <w:sz w:val="28"/>
          <w:szCs w:val="28"/>
          <w:lang w:eastAsia="en-US"/>
        </w:rPr>
        <w:t>учета)  в</w:t>
      </w:r>
      <w:proofErr w:type="gramEnd"/>
      <w:r w:rsidR="000E645F" w:rsidRPr="002606CF">
        <w:rPr>
          <w:rFonts w:eastAsia="Calibri"/>
          <w:sz w:val="28"/>
          <w:szCs w:val="28"/>
          <w:lang w:eastAsia="en-US"/>
        </w:rPr>
        <w:t xml:space="preserve"> 2019</w:t>
      </w:r>
      <w:r w:rsidRPr="002606CF">
        <w:rPr>
          <w:rFonts w:eastAsia="Calibri"/>
          <w:sz w:val="28"/>
          <w:szCs w:val="28"/>
          <w:lang w:eastAsia="en-US"/>
        </w:rPr>
        <w:t xml:space="preserve"> учебном году составляет 9</w:t>
      </w:r>
      <w:r w:rsidR="000E645F" w:rsidRPr="002606CF">
        <w:rPr>
          <w:rFonts w:eastAsia="Calibri"/>
          <w:sz w:val="28"/>
          <w:szCs w:val="28"/>
          <w:lang w:eastAsia="en-US"/>
        </w:rPr>
        <w:t>1</w:t>
      </w:r>
      <w:r w:rsidRPr="002606CF">
        <w:rPr>
          <w:rFonts w:eastAsia="Calibri"/>
          <w:sz w:val="28"/>
          <w:szCs w:val="28"/>
          <w:lang w:eastAsia="en-US"/>
        </w:rPr>
        <w:t>,9</w:t>
      </w:r>
      <w:r w:rsidR="000E645F" w:rsidRPr="002606CF">
        <w:rPr>
          <w:rFonts w:eastAsia="Calibri"/>
          <w:sz w:val="28"/>
          <w:szCs w:val="28"/>
          <w:lang w:eastAsia="en-US"/>
        </w:rPr>
        <w:t>9</w:t>
      </w:r>
      <w:r w:rsidRPr="002606CF">
        <w:rPr>
          <w:rFonts w:eastAsia="Calibri"/>
          <w:sz w:val="28"/>
          <w:szCs w:val="28"/>
          <w:lang w:eastAsia="en-US"/>
        </w:rPr>
        <w:t xml:space="preserve">% от общей численности детей в возрасте от 5 до 18 лет. </w:t>
      </w:r>
    </w:p>
    <w:p w:rsidR="00DB1809" w:rsidRPr="002606CF" w:rsidRDefault="00DB1809" w:rsidP="003F4EBB">
      <w:pPr>
        <w:jc w:val="both"/>
        <w:rPr>
          <w:sz w:val="28"/>
          <w:szCs w:val="28"/>
        </w:rPr>
      </w:pPr>
    </w:p>
    <w:p w:rsidR="00003E58" w:rsidRPr="002606CF" w:rsidRDefault="007A0EF9" w:rsidP="003F4EBB">
      <w:pPr>
        <w:jc w:val="both"/>
        <w:rPr>
          <w:sz w:val="28"/>
        </w:rPr>
      </w:pPr>
      <w:r w:rsidRPr="002606CF">
        <w:rPr>
          <w:sz w:val="28"/>
          <w:szCs w:val="28"/>
        </w:rPr>
        <w:t xml:space="preserve">   </w:t>
      </w:r>
      <w:r w:rsidR="00D6576B" w:rsidRPr="002606CF">
        <w:rPr>
          <w:sz w:val="28"/>
        </w:rPr>
        <w:t xml:space="preserve">    </w:t>
      </w:r>
      <w:r w:rsidR="00003E58" w:rsidRPr="002606CF">
        <w:rPr>
          <w:sz w:val="28"/>
        </w:rPr>
        <w:t>С 2</w:t>
      </w:r>
      <w:r w:rsidR="00FF4FCD" w:rsidRPr="002606CF">
        <w:rPr>
          <w:sz w:val="28"/>
        </w:rPr>
        <w:t>5</w:t>
      </w:r>
      <w:r w:rsidR="00003E58" w:rsidRPr="002606CF">
        <w:rPr>
          <w:sz w:val="28"/>
        </w:rPr>
        <w:t xml:space="preserve"> января 201</w:t>
      </w:r>
      <w:r w:rsidR="00A457F0" w:rsidRPr="002606CF">
        <w:rPr>
          <w:sz w:val="28"/>
        </w:rPr>
        <w:t>9</w:t>
      </w:r>
      <w:r w:rsidR="00850136" w:rsidRPr="002606CF">
        <w:rPr>
          <w:sz w:val="28"/>
        </w:rPr>
        <w:t xml:space="preserve"> </w:t>
      </w:r>
      <w:r w:rsidR="00003E58" w:rsidRPr="002606CF">
        <w:rPr>
          <w:sz w:val="28"/>
        </w:rPr>
        <w:t>года по 2</w:t>
      </w:r>
      <w:r w:rsidR="00FF4FCD" w:rsidRPr="002606CF">
        <w:rPr>
          <w:sz w:val="28"/>
        </w:rPr>
        <w:t>5</w:t>
      </w:r>
      <w:r w:rsidR="00003E58" w:rsidRPr="002606CF">
        <w:rPr>
          <w:sz w:val="28"/>
        </w:rPr>
        <w:t xml:space="preserve"> февраля 201</w:t>
      </w:r>
      <w:r w:rsidR="00A457F0" w:rsidRPr="002606CF">
        <w:rPr>
          <w:sz w:val="28"/>
        </w:rPr>
        <w:t>9</w:t>
      </w:r>
      <w:r w:rsidR="00850136" w:rsidRPr="002606CF">
        <w:rPr>
          <w:sz w:val="28"/>
        </w:rPr>
        <w:t xml:space="preserve"> </w:t>
      </w:r>
      <w:r w:rsidR="00003E58" w:rsidRPr="002606CF">
        <w:rPr>
          <w:sz w:val="28"/>
        </w:rPr>
        <w:t xml:space="preserve">года </w:t>
      </w:r>
      <w:r w:rsidR="00003E58" w:rsidRPr="002606CF">
        <w:rPr>
          <w:sz w:val="28"/>
          <w:szCs w:val="28"/>
        </w:rPr>
        <w:t xml:space="preserve">общеобразовательными организациями </w:t>
      </w:r>
      <w:r w:rsidR="00003E58" w:rsidRPr="002606CF">
        <w:rPr>
          <w:sz w:val="28"/>
        </w:rPr>
        <w:t>был проведен ежегодный месячник оборонн</w:t>
      </w:r>
      <w:r w:rsidR="00A457F0" w:rsidRPr="002606CF">
        <w:rPr>
          <w:sz w:val="28"/>
        </w:rPr>
        <w:t>о-массовой работы, посвященный 74</w:t>
      </w:r>
      <w:r w:rsidR="00003E58" w:rsidRPr="002606CF">
        <w:rPr>
          <w:sz w:val="28"/>
        </w:rPr>
        <w:t>-й годовщине Победы в Великой Отечественной войне.</w:t>
      </w:r>
    </w:p>
    <w:p w:rsidR="00873DAA" w:rsidRPr="002606CF" w:rsidRDefault="00873DAA" w:rsidP="00873DAA">
      <w:pPr>
        <w:pStyle w:val="20"/>
        <w:tabs>
          <w:tab w:val="num" w:pos="0"/>
        </w:tabs>
        <w:rPr>
          <w:szCs w:val="28"/>
        </w:rPr>
      </w:pPr>
      <w:r w:rsidRPr="002606CF">
        <w:rPr>
          <w:szCs w:val="28"/>
        </w:rPr>
        <w:t xml:space="preserve">18 февраля 2019 </w:t>
      </w:r>
      <w:proofErr w:type="gramStart"/>
      <w:r w:rsidRPr="002606CF">
        <w:rPr>
          <w:szCs w:val="28"/>
        </w:rPr>
        <w:t>года  состоялся</w:t>
      </w:r>
      <w:proofErr w:type="gramEnd"/>
      <w:r w:rsidRPr="002606CF">
        <w:rPr>
          <w:szCs w:val="28"/>
        </w:rPr>
        <w:t xml:space="preserve"> муниципальный этап </w:t>
      </w:r>
      <w:r w:rsidRPr="002606CF">
        <w:rPr>
          <w:bCs/>
          <w:szCs w:val="28"/>
        </w:rPr>
        <w:t>Всероссийского фестиваля детско-юношеского творчества «Таланты и поклонники»</w:t>
      </w:r>
      <w:r w:rsidRPr="002606CF">
        <w:rPr>
          <w:szCs w:val="28"/>
        </w:rPr>
        <w:t>.</w:t>
      </w:r>
    </w:p>
    <w:p w:rsidR="00873DAA" w:rsidRPr="002606CF" w:rsidRDefault="00873DAA" w:rsidP="00873DAA">
      <w:pPr>
        <w:rPr>
          <w:sz w:val="28"/>
          <w:szCs w:val="28"/>
        </w:rPr>
      </w:pPr>
      <w:r w:rsidRPr="002606CF">
        <w:rPr>
          <w:sz w:val="28"/>
          <w:szCs w:val="28"/>
        </w:rPr>
        <w:t xml:space="preserve">          Победителями муниципального этапа, занявшие 1 место стали: </w:t>
      </w:r>
    </w:p>
    <w:p w:rsidR="00873DAA" w:rsidRPr="002606CF" w:rsidRDefault="00873DAA" w:rsidP="00873DAA">
      <w:pPr>
        <w:pStyle w:val="20"/>
        <w:overflowPunct w:val="0"/>
        <w:autoSpaceDE w:val="0"/>
        <w:autoSpaceDN w:val="0"/>
        <w:adjustRightInd w:val="0"/>
        <w:textAlignment w:val="baseline"/>
        <w:rPr>
          <w:szCs w:val="28"/>
        </w:rPr>
      </w:pPr>
      <w:r w:rsidRPr="002606CF">
        <w:rPr>
          <w:szCs w:val="28"/>
        </w:rPr>
        <w:t>В номинации «Вокальное искусство»:</w:t>
      </w:r>
    </w:p>
    <w:p w:rsidR="00873DAA" w:rsidRPr="002606CF" w:rsidRDefault="00873DAA" w:rsidP="00873DAA">
      <w:pPr>
        <w:jc w:val="both"/>
        <w:rPr>
          <w:sz w:val="28"/>
          <w:szCs w:val="28"/>
        </w:rPr>
      </w:pPr>
      <w:r w:rsidRPr="002606CF">
        <w:rPr>
          <w:sz w:val="28"/>
        </w:rPr>
        <w:t xml:space="preserve">     1 место   -Малиновская Александра, песня «Шагни в огонь</w:t>
      </w:r>
      <w:proofErr w:type="gramStart"/>
      <w:r w:rsidRPr="002606CF">
        <w:rPr>
          <w:sz w:val="28"/>
        </w:rPr>
        <w:t>»,обучающаяся</w:t>
      </w:r>
      <w:proofErr w:type="gramEnd"/>
      <w:r w:rsidRPr="002606CF">
        <w:rPr>
          <w:sz w:val="28"/>
        </w:rPr>
        <w:t xml:space="preserve"> МБОУ </w:t>
      </w:r>
      <w:proofErr w:type="spellStart"/>
      <w:r w:rsidRPr="002606CF">
        <w:rPr>
          <w:sz w:val="28"/>
        </w:rPr>
        <w:t>Селивановской</w:t>
      </w:r>
      <w:proofErr w:type="spellEnd"/>
      <w:r w:rsidRPr="002606CF">
        <w:rPr>
          <w:sz w:val="28"/>
        </w:rPr>
        <w:t xml:space="preserve">  СОШ</w:t>
      </w:r>
      <w:r w:rsidRPr="002606CF">
        <w:rPr>
          <w:sz w:val="28"/>
          <w:szCs w:val="28"/>
        </w:rPr>
        <w:t>;</w:t>
      </w:r>
    </w:p>
    <w:p w:rsidR="00873DAA" w:rsidRPr="002606CF" w:rsidRDefault="00873DAA" w:rsidP="00873DAA">
      <w:pPr>
        <w:jc w:val="both"/>
        <w:rPr>
          <w:sz w:val="28"/>
        </w:rPr>
      </w:pPr>
      <w:r w:rsidRPr="002606CF">
        <w:rPr>
          <w:sz w:val="28"/>
          <w:szCs w:val="28"/>
        </w:rPr>
        <w:t xml:space="preserve">                       - </w:t>
      </w:r>
      <w:proofErr w:type="spellStart"/>
      <w:r w:rsidRPr="002606CF">
        <w:rPr>
          <w:sz w:val="28"/>
          <w:szCs w:val="28"/>
        </w:rPr>
        <w:t>Коношко</w:t>
      </w:r>
      <w:proofErr w:type="spellEnd"/>
      <w:r w:rsidRPr="002606CF">
        <w:rPr>
          <w:sz w:val="28"/>
          <w:szCs w:val="28"/>
        </w:rPr>
        <w:t xml:space="preserve"> Данил, песня «О героях пожарных», обучающийся МБОУ </w:t>
      </w:r>
      <w:proofErr w:type="spellStart"/>
      <w:r w:rsidRPr="002606CF">
        <w:rPr>
          <w:sz w:val="28"/>
          <w:szCs w:val="28"/>
        </w:rPr>
        <w:t>Степано-Савченской</w:t>
      </w:r>
      <w:proofErr w:type="spellEnd"/>
      <w:r w:rsidRPr="002606CF">
        <w:rPr>
          <w:sz w:val="28"/>
          <w:szCs w:val="28"/>
        </w:rPr>
        <w:t xml:space="preserve"> ООШ;</w:t>
      </w:r>
    </w:p>
    <w:p w:rsidR="00873DAA" w:rsidRPr="002606CF" w:rsidRDefault="00873DAA" w:rsidP="00873DAA">
      <w:pPr>
        <w:pStyle w:val="20"/>
        <w:overflowPunct w:val="0"/>
        <w:autoSpaceDE w:val="0"/>
        <w:autoSpaceDN w:val="0"/>
        <w:adjustRightInd w:val="0"/>
        <w:textAlignment w:val="baseline"/>
        <w:rPr>
          <w:szCs w:val="28"/>
        </w:rPr>
      </w:pPr>
    </w:p>
    <w:p w:rsidR="00873DAA" w:rsidRPr="002606CF" w:rsidRDefault="00873DAA" w:rsidP="00873DAA">
      <w:pPr>
        <w:pStyle w:val="20"/>
        <w:overflowPunct w:val="0"/>
        <w:autoSpaceDE w:val="0"/>
        <w:autoSpaceDN w:val="0"/>
        <w:adjustRightInd w:val="0"/>
        <w:textAlignment w:val="baseline"/>
        <w:rPr>
          <w:bCs/>
          <w:szCs w:val="28"/>
        </w:rPr>
      </w:pPr>
    </w:p>
    <w:p w:rsidR="00873DAA" w:rsidRPr="002606CF" w:rsidRDefault="00873DAA" w:rsidP="00873DAA">
      <w:pPr>
        <w:jc w:val="both"/>
        <w:rPr>
          <w:sz w:val="28"/>
        </w:rPr>
      </w:pPr>
      <w:r w:rsidRPr="002606CF">
        <w:rPr>
          <w:sz w:val="28"/>
          <w:szCs w:val="28"/>
        </w:rPr>
        <w:t xml:space="preserve">        В номинации «Хореографическое искусство»</w:t>
      </w:r>
      <w:r w:rsidRPr="002606CF">
        <w:rPr>
          <w:sz w:val="28"/>
        </w:rPr>
        <w:t xml:space="preserve">: </w:t>
      </w:r>
    </w:p>
    <w:p w:rsidR="00873DAA" w:rsidRPr="002606CF" w:rsidRDefault="00873DAA" w:rsidP="00873DAA">
      <w:pPr>
        <w:jc w:val="both"/>
        <w:rPr>
          <w:sz w:val="28"/>
        </w:rPr>
      </w:pPr>
      <w:r w:rsidRPr="002606CF">
        <w:rPr>
          <w:sz w:val="28"/>
          <w:szCs w:val="28"/>
        </w:rPr>
        <w:lastRenderedPageBreak/>
        <w:t xml:space="preserve">  1 место     </w:t>
      </w:r>
      <w:r w:rsidRPr="002606CF">
        <w:rPr>
          <w:sz w:val="28"/>
        </w:rPr>
        <w:t xml:space="preserve">- танцевальный коллектив «Радуга», танец «Музыка огня», </w:t>
      </w:r>
      <w:proofErr w:type="gramStart"/>
      <w:r w:rsidRPr="002606CF">
        <w:rPr>
          <w:sz w:val="28"/>
        </w:rPr>
        <w:t>обучающихся  МБОУ</w:t>
      </w:r>
      <w:proofErr w:type="gramEnd"/>
      <w:r w:rsidRPr="002606CF">
        <w:rPr>
          <w:sz w:val="28"/>
        </w:rPr>
        <w:t xml:space="preserve"> Россошанской ООШ;</w:t>
      </w:r>
    </w:p>
    <w:p w:rsidR="00873DAA" w:rsidRPr="002606CF" w:rsidRDefault="00873DAA" w:rsidP="00873DAA">
      <w:pPr>
        <w:jc w:val="both"/>
        <w:rPr>
          <w:sz w:val="28"/>
        </w:rPr>
      </w:pPr>
      <w:r w:rsidRPr="002606CF">
        <w:rPr>
          <w:sz w:val="28"/>
        </w:rPr>
        <w:t xml:space="preserve">       В номинации «Театральное искусство»:</w:t>
      </w:r>
    </w:p>
    <w:p w:rsidR="00873DAA" w:rsidRPr="002606CF" w:rsidRDefault="00873DAA" w:rsidP="00873DAA">
      <w:pPr>
        <w:jc w:val="both"/>
        <w:rPr>
          <w:sz w:val="28"/>
          <w:szCs w:val="28"/>
        </w:rPr>
      </w:pPr>
      <w:r w:rsidRPr="002606CF">
        <w:rPr>
          <w:sz w:val="28"/>
          <w:szCs w:val="28"/>
        </w:rPr>
        <w:t>Стихотворение:</w:t>
      </w:r>
    </w:p>
    <w:p w:rsidR="00873DAA" w:rsidRPr="002606CF" w:rsidRDefault="00873DAA" w:rsidP="00873DAA">
      <w:pPr>
        <w:jc w:val="both"/>
        <w:rPr>
          <w:b/>
          <w:sz w:val="28"/>
          <w:szCs w:val="28"/>
        </w:rPr>
      </w:pPr>
      <w:r w:rsidRPr="002606CF">
        <w:rPr>
          <w:sz w:val="28"/>
          <w:szCs w:val="28"/>
        </w:rPr>
        <w:t xml:space="preserve">    1 </w:t>
      </w:r>
      <w:proofErr w:type="gramStart"/>
      <w:r w:rsidRPr="002606CF">
        <w:rPr>
          <w:sz w:val="28"/>
          <w:szCs w:val="28"/>
        </w:rPr>
        <w:t>место  -</w:t>
      </w:r>
      <w:proofErr w:type="gramEnd"/>
      <w:r w:rsidRPr="002606CF">
        <w:rPr>
          <w:sz w:val="28"/>
          <w:szCs w:val="28"/>
        </w:rPr>
        <w:t xml:space="preserve"> Морозова Ульяна, стихотворение «Баллада о пожарном», обучающаяся МБОУ Первомайской   ООШ;</w:t>
      </w:r>
    </w:p>
    <w:p w:rsidR="00873DAA" w:rsidRPr="002606CF" w:rsidRDefault="00873DAA" w:rsidP="00873DAA">
      <w:pPr>
        <w:tabs>
          <w:tab w:val="left" w:pos="8309"/>
        </w:tabs>
        <w:jc w:val="both"/>
        <w:rPr>
          <w:sz w:val="28"/>
          <w:szCs w:val="28"/>
        </w:rPr>
      </w:pPr>
      <w:r w:rsidRPr="002606CF">
        <w:rPr>
          <w:sz w:val="28"/>
          <w:szCs w:val="28"/>
        </w:rPr>
        <w:t xml:space="preserve">        В номинации Литературно-музыкальная композиция:</w:t>
      </w:r>
    </w:p>
    <w:p w:rsidR="00873DAA" w:rsidRPr="002606CF" w:rsidRDefault="00873DAA" w:rsidP="00873DAA">
      <w:pPr>
        <w:tabs>
          <w:tab w:val="left" w:pos="993"/>
          <w:tab w:val="left" w:pos="1418"/>
          <w:tab w:val="left" w:pos="8309"/>
        </w:tabs>
        <w:jc w:val="both"/>
        <w:rPr>
          <w:sz w:val="28"/>
          <w:szCs w:val="28"/>
        </w:rPr>
      </w:pPr>
      <w:r w:rsidRPr="002606CF">
        <w:rPr>
          <w:sz w:val="28"/>
          <w:szCs w:val="28"/>
        </w:rPr>
        <w:t xml:space="preserve">1 место   -  коллектив «Планета детства», «Буратино и его друзья», обучающихся МБОУ </w:t>
      </w:r>
      <w:proofErr w:type="spellStart"/>
      <w:r w:rsidRPr="002606CF">
        <w:rPr>
          <w:sz w:val="28"/>
          <w:szCs w:val="28"/>
        </w:rPr>
        <w:t>Маньково</w:t>
      </w:r>
      <w:proofErr w:type="spellEnd"/>
      <w:r w:rsidRPr="002606CF">
        <w:rPr>
          <w:sz w:val="28"/>
          <w:szCs w:val="28"/>
        </w:rPr>
        <w:t>-Березовской СОШ;</w:t>
      </w:r>
    </w:p>
    <w:p w:rsidR="00873DAA" w:rsidRPr="002606CF" w:rsidRDefault="00853A0F" w:rsidP="00873DAA">
      <w:pPr>
        <w:tabs>
          <w:tab w:val="left" w:pos="993"/>
          <w:tab w:val="left" w:pos="1418"/>
          <w:tab w:val="left" w:pos="8309"/>
        </w:tabs>
        <w:jc w:val="both"/>
        <w:rPr>
          <w:sz w:val="28"/>
          <w:szCs w:val="28"/>
        </w:rPr>
      </w:pPr>
      <w:r w:rsidRPr="002606CF">
        <w:rPr>
          <w:sz w:val="28"/>
          <w:szCs w:val="28"/>
        </w:rPr>
        <w:t xml:space="preserve">               </w:t>
      </w:r>
      <w:r w:rsidR="00873DAA" w:rsidRPr="002606CF">
        <w:rPr>
          <w:sz w:val="28"/>
          <w:szCs w:val="28"/>
        </w:rPr>
        <w:t xml:space="preserve">  - коллектив «Жемчужинки», «Юные спасатели», обучающихся МБОУ Милютинской СОШ;</w:t>
      </w:r>
    </w:p>
    <w:p w:rsidR="00873DAA" w:rsidRPr="002606CF" w:rsidRDefault="00873DAA" w:rsidP="00873DAA">
      <w:pPr>
        <w:tabs>
          <w:tab w:val="left" w:pos="993"/>
          <w:tab w:val="left" w:pos="1418"/>
          <w:tab w:val="left" w:pos="8309"/>
        </w:tabs>
        <w:jc w:val="both"/>
        <w:rPr>
          <w:sz w:val="28"/>
          <w:szCs w:val="28"/>
        </w:rPr>
      </w:pPr>
      <w:r w:rsidRPr="002606CF">
        <w:rPr>
          <w:sz w:val="28"/>
          <w:szCs w:val="28"/>
        </w:rPr>
        <w:t xml:space="preserve">                  - коллектив «Улыбка», «Говорим о пожарных России», обучающихся МБОУ Николо-Березовской СОШ;</w:t>
      </w:r>
    </w:p>
    <w:p w:rsidR="00873DAA" w:rsidRPr="002606CF" w:rsidRDefault="00E1414B" w:rsidP="00873DAA">
      <w:pPr>
        <w:tabs>
          <w:tab w:val="left" w:pos="8309"/>
        </w:tabs>
        <w:jc w:val="both"/>
        <w:rPr>
          <w:sz w:val="28"/>
          <w:szCs w:val="28"/>
        </w:rPr>
      </w:pPr>
      <w:r w:rsidRPr="002606CF">
        <w:rPr>
          <w:sz w:val="28"/>
          <w:szCs w:val="28"/>
        </w:rPr>
        <w:t xml:space="preserve">    Работы занявшие 1 места направлены на </w:t>
      </w:r>
      <w:r w:rsidR="00873DAA" w:rsidRPr="002606CF">
        <w:rPr>
          <w:sz w:val="28"/>
          <w:szCs w:val="28"/>
        </w:rPr>
        <w:t xml:space="preserve">региональный этап </w:t>
      </w:r>
      <w:r w:rsidR="00873DAA" w:rsidRPr="002606CF">
        <w:rPr>
          <w:bCs/>
          <w:sz w:val="28"/>
          <w:szCs w:val="28"/>
        </w:rPr>
        <w:t>Всероссийского</w:t>
      </w:r>
      <w:r w:rsidR="00873DAA" w:rsidRPr="002606CF">
        <w:rPr>
          <w:sz w:val="28"/>
          <w:szCs w:val="28"/>
        </w:rPr>
        <w:t xml:space="preserve"> конкурса «Таланты и поклонники» в </w:t>
      </w:r>
      <w:r w:rsidRPr="002606CF">
        <w:rPr>
          <w:sz w:val="28"/>
          <w:szCs w:val="28"/>
        </w:rPr>
        <w:t xml:space="preserve">г. </w:t>
      </w:r>
      <w:proofErr w:type="spellStart"/>
      <w:r w:rsidRPr="002606CF">
        <w:rPr>
          <w:sz w:val="28"/>
          <w:szCs w:val="28"/>
        </w:rPr>
        <w:t>Ростов</w:t>
      </w:r>
      <w:proofErr w:type="spellEnd"/>
      <w:r w:rsidRPr="002606CF">
        <w:rPr>
          <w:sz w:val="28"/>
          <w:szCs w:val="28"/>
        </w:rPr>
        <w:t>-на-</w:t>
      </w:r>
      <w:proofErr w:type="spellStart"/>
      <w:proofErr w:type="gramStart"/>
      <w:r w:rsidRPr="002606CF">
        <w:rPr>
          <w:sz w:val="28"/>
          <w:szCs w:val="28"/>
        </w:rPr>
        <w:t>Дону,</w:t>
      </w:r>
      <w:r w:rsidR="00100A64" w:rsidRPr="002606CF">
        <w:rPr>
          <w:sz w:val="28"/>
          <w:szCs w:val="28"/>
        </w:rPr>
        <w:t>ул</w:t>
      </w:r>
      <w:proofErr w:type="spellEnd"/>
      <w:r w:rsidR="00100A64" w:rsidRPr="002606CF">
        <w:rPr>
          <w:sz w:val="28"/>
          <w:szCs w:val="28"/>
        </w:rPr>
        <w:t>.</w:t>
      </w:r>
      <w:proofErr w:type="gramEnd"/>
      <w:r w:rsidR="00100A64" w:rsidRPr="002606CF">
        <w:rPr>
          <w:sz w:val="28"/>
          <w:szCs w:val="28"/>
        </w:rPr>
        <w:t xml:space="preserve"> Красноармейская,136, РО ООО «</w:t>
      </w:r>
      <w:r w:rsidRPr="002606CF">
        <w:rPr>
          <w:sz w:val="28"/>
          <w:szCs w:val="28"/>
        </w:rPr>
        <w:t>ВДПО».</w:t>
      </w:r>
    </w:p>
    <w:p w:rsidR="00313867" w:rsidRPr="002606CF" w:rsidRDefault="00313867" w:rsidP="003F4EBB">
      <w:pPr>
        <w:jc w:val="both"/>
        <w:rPr>
          <w:sz w:val="28"/>
          <w:szCs w:val="28"/>
        </w:rPr>
      </w:pPr>
    </w:p>
    <w:p w:rsidR="00313867" w:rsidRPr="002606CF" w:rsidRDefault="002F1796" w:rsidP="00313867">
      <w:pPr>
        <w:jc w:val="both"/>
        <w:rPr>
          <w:sz w:val="28"/>
          <w:szCs w:val="28"/>
        </w:rPr>
      </w:pPr>
      <w:r w:rsidRPr="002606CF">
        <w:rPr>
          <w:sz w:val="28"/>
          <w:szCs w:val="28"/>
        </w:rPr>
        <w:t xml:space="preserve">    1 </w:t>
      </w:r>
      <w:proofErr w:type="gramStart"/>
      <w:r w:rsidRPr="002606CF">
        <w:rPr>
          <w:sz w:val="28"/>
          <w:szCs w:val="28"/>
        </w:rPr>
        <w:t>марта  2019</w:t>
      </w:r>
      <w:proofErr w:type="gramEnd"/>
      <w:r w:rsidR="00313867" w:rsidRPr="002606CF">
        <w:rPr>
          <w:sz w:val="28"/>
          <w:szCs w:val="28"/>
        </w:rPr>
        <w:t xml:space="preserve"> года состоялся муниципальный этап смотра-конкурса на лучшую организацию работы по военно-патриотическому воспитанию учащихся в о</w:t>
      </w:r>
      <w:r w:rsidR="00CF1F6C" w:rsidRPr="002606CF">
        <w:rPr>
          <w:sz w:val="28"/>
          <w:szCs w:val="28"/>
        </w:rPr>
        <w:t>бщеобразовательных организациях</w:t>
      </w:r>
      <w:r w:rsidRPr="002606CF">
        <w:rPr>
          <w:sz w:val="28"/>
          <w:szCs w:val="28"/>
        </w:rPr>
        <w:t>.</w:t>
      </w:r>
    </w:p>
    <w:p w:rsidR="00313867" w:rsidRPr="002606CF" w:rsidRDefault="002F1796" w:rsidP="00313867">
      <w:pPr>
        <w:jc w:val="both"/>
        <w:rPr>
          <w:sz w:val="28"/>
          <w:szCs w:val="28"/>
        </w:rPr>
      </w:pPr>
      <w:r w:rsidRPr="002606CF">
        <w:rPr>
          <w:sz w:val="28"/>
          <w:szCs w:val="28"/>
        </w:rPr>
        <w:t>Победителями конкурса стали</w:t>
      </w:r>
      <w:r w:rsidR="00313867" w:rsidRPr="002606CF">
        <w:rPr>
          <w:sz w:val="28"/>
          <w:szCs w:val="28"/>
        </w:rPr>
        <w:t>:</w:t>
      </w:r>
    </w:p>
    <w:p w:rsidR="002F1796" w:rsidRPr="002606CF" w:rsidRDefault="002F1796" w:rsidP="002F1796">
      <w:pPr>
        <w:jc w:val="both"/>
        <w:rPr>
          <w:sz w:val="28"/>
          <w:szCs w:val="28"/>
        </w:rPr>
      </w:pPr>
      <w:r w:rsidRPr="002606CF">
        <w:rPr>
          <w:sz w:val="28"/>
          <w:szCs w:val="28"/>
        </w:rPr>
        <w:t xml:space="preserve">     1 место </w:t>
      </w:r>
      <w:proofErr w:type="gramStart"/>
      <w:r w:rsidRPr="002606CF">
        <w:rPr>
          <w:sz w:val="28"/>
          <w:szCs w:val="28"/>
        </w:rPr>
        <w:t>-  МБОУ</w:t>
      </w:r>
      <w:proofErr w:type="gramEnd"/>
      <w:r w:rsidRPr="002606CF">
        <w:rPr>
          <w:sz w:val="28"/>
          <w:szCs w:val="28"/>
        </w:rPr>
        <w:t xml:space="preserve"> </w:t>
      </w:r>
      <w:proofErr w:type="spellStart"/>
      <w:r w:rsidRPr="002606CF">
        <w:rPr>
          <w:sz w:val="28"/>
          <w:szCs w:val="28"/>
        </w:rPr>
        <w:t>Степано</w:t>
      </w:r>
      <w:proofErr w:type="spellEnd"/>
      <w:r w:rsidRPr="002606CF">
        <w:rPr>
          <w:sz w:val="28"/>
          <w:szCs w:val="28"/>
        </w:rPr>
        <w:t xml:space="preserve">- </w:t>
      </w:r>
      <w:proofErr w:type="spellStart"/>
      <w:r w:rsidRPr="002606CF">
        <w:rPr>
          <w:sz w:val="28"/>
          <w:szCs w:val="28"/>
        </w:rPr>
        <w:t>Савченская</w:t>
      </w:r>
      <w:proofErr w:type="spellEnd"/>
      <w:r w:rsidRPr="002606CF">
        <w:rPr>
          <w:sz w:val="28"/>
          <w:szCs w:val="28"/>
        </w:rPr>
        <w:t xml:space="preserve"> ООШ;</w:t>
      </w:r>
    </w:p>
    <w:p w:rsidR="002F1796" w:rsidRPr="002606CF" w:rsidRDefault="002F1796" w:rsidP="002F1796">
      <w:pPr>
        <w:jc w:val="both"/>
        <w:rPr>
          <w:sz w:val="28"/>
          <w:szCs w:val="28"/>
        </w:rPr>
      </w:pPr>
    </w:p>
    <w:p w:rsidR="002F1796" w:rsidRPr="002606CF" w:rsidRDefault="002F1796" w:rsidP="002F1796">
      <w:pPr>
        <w:jc w:val="both"/>
        <w:rPr>
          <w:sz w:val="28"/>
          <w:szCs w:val="28"/>
        </w:rPr>
      </w:pPr>
      <w:r w:rsidRPr="002606CF">
        <w:rPr>
          <w:sz w:val="28"/>
          <w:szCs w:val="28"/>
        </w:rPr>
        <w:t xml:space="preserve">      2 место - МБОУ Николо-Березовская СОШ, МБОУ Петровская СОШ;</w:t>
      </w:r>
    </w:p>
    <w:p w:rsidR="002F1796" w:rsidRPr="002606CF" w:rsidRDefault="002F1796" w:rsidP="002F1796">
      <w:pPr>
        <w:jc w:val="both"/>
        <w:rPr>
          <w:sz w:val="28"/>
          <w:szCs w:val="28"/>
        </w:rPr>
      </w:pPr>
    </w:p>
    <w:p w:rsidR="002F1796" w:rsidRPr="002606CF" w:rsidRDefault="002F1796" w:rsidP="002F1796">
      <w:pPr>
        <w:jc w:val="both"/>
        <w:rPr>
          <w:sz w:val="28"/>
          <w:szCs w:val="28"/>
        </w:rPr>
      </w:pPr>
      <w:r w:rsidRPr="002606CF">
        <w:rPr>
          <w:sz w:val="28"/>
          <w:szCs w:val="28"/>
        </w:rPr>
        <w:t xml:space="preserve">      3 место - МБОУ Первомайская ООШ.</w:t>
      </w:r>
    </w:p>
    <w:p w:rsidR="00313867" w:rsidRPr="002606CF" w:rsidRDefault="002F1796" w:rsidP="00C2104E">
      <w:pPr>
        <w:pStyle w:val="31"/>
        <w:jc w:val="both"/>
        <w:rPr>
          <w:b w:val="0"/>
          <w:szCs w:val="28"/>
        </w:rPr>
      </w:pPr>
      <w:r w:rsidRPr="002606CF">
        <w:rPr>
          <w:b w:val="0"/>
          <w:szCs w:val="28"/>
        </w:rPr>
        <w:t xml:space="preserve">     Работа занявшая 1 место направлена в министерство </w:t>
      </w:r>
      <w:proofErr w:type="gramStart"/>
      <w:r w:rsidRPr="002606CF">
        <w:rPr>
          <w:b w:val="0"/>
          <w:szCs w:val="28"/>
        </w:rPr>
        <w:t>общего  и</w:t>
      </w:r>
      <w:proofErr w:type="gramEnd"/>
      <w:r w:rsidRPr="002606CF">
        <w:rPr>
          <w:b w:val="0"/>
          <w:szCs w:val="28"/>
        </w:rPr>
        <w:t xml:space="preserve"> профессионального образования для участия в областном этапе конкурса.</w:t>
      </w:r>
    </w:p>
    <w:p w:rsidR="00C2104E" w:rsidRPr="002606CF" w:rsidRDefault="00C2104E" w:rsidP="00C2104E">
      <w:pPr>
        <w:jc w:val="both"/>
        <w:rPr>
          <w:sz w:val="28"/>
          <w:szCs w:val="28"/>
        </w:rPr>
      </w:pPr>
    </w:p>
    <w:p w:rsidR="00C2104E" w:rsidRPr="002606CF" w:rsidRDefault="00C2104E" w:rsidP="00C2104E">
      <w:pPr>
        <w:jc w:val="both"/>
        <w:rPr>
          <w:sz w:val="28"/>
          <w:szCs w:val="28"/>
        </w:rPr>
      </w:pPr>
      <w:r w:rsidRPr="002606CF">
        <w:rPr>
          <w:sz w:val="28"/>
          <w:szCs w:val="28"/>
        </w:rPr>
        <w:t xml:space="preserve">    </w:t>
      </w:r>
      <w:r w:rsidR="00574A39" w:rsidRPr="002606CF">
        <w:rPr>
          <w:sz w:val="28"/>
          <w:szCs w:val="28"/>
        </w:rPr>
        <w:t>11</w:t>
      </w:r>
      <w:r w:rsidRPr="002606CF">
        <w:rPr>
          <w:sz w:val="28"/>
          <w:szCs w:val="28"/>
        </w:rPr>
        <w:t xml:space="preserve"> марта 2019 </w:t>
      </w:r>
      <w:proofErr w:type="gramStart"/>
      <w:r w:rsidRPr="002606CF">
        <w:rPr>
          <w:sz w:val="28"/>
          <w:szCs w:val="28"/>
        </w:rPr>
        <w:t>года  был</w:t>
      </w:r>
      <w:proofErr w:type="gramEnd"/>
      <w:r w:rsidRPr="002606CF">
        <w:rPr>
          <w:sz w:val="28"/>
          <w:szCs w:val="28"/>
        </w:rPr>
        <w:t xml:space="preserve"> проведен  муниципальный этап Всероссийского конкурса юных чтецов «Живая классика 2019», в котором приняли участие обучающиеся из 12 общеобразовательных организаций.</w:t>
      </w:r>
    </w:p>
    <w:p w:rsidR="00C2104E" w:rsidRPr="002606CF" w:rsidRDefault="00C2104E" w:rsidP="00C2104E">
      <w:pPr>
        <w:jc w:val="both"/>
        <w:rPr>
          <w:sz w:val="28"/>
          <w:szCs w:val="28"/>
        </w:rPr>
      </w:pPr>
      <w:r w:rsidRPr="002606CF">
        <w:rPr>
          <w:sz w:val="28"/>
          <w:szCs w:val="28"/>
        </w:rPr>
        <w:t xml:space="preserve">На основании решения жюри победителями </w:t>
      </w:r>
      <w:r w:rsidR="00100A64" w:rsidRPr="002606CF">
        <w:rPr>
          <w:sz w:val="28"/>
          <w:szCs w:val="28"/>
        </w:rPr>
        <w:t>муниципального этапа</w:t>
      </w:r>
      <w:r w:rsidRPr="002606CF">
        <w:rPr>
          <w:sz w:val="28"/>
          <w:szCs w:val="28"/>
        </w:rPr>
        <w:t xml:space="preserve"> Всероссийского конкурса юных чтецов «Живая классика» были признаны:</w:t>
      </w:r>
    </w:p>
    <w:p w:rsidR="00574A39" w:rsidRPr="002606CF" w:rsidRDefault="00574A39" w:rsidP="00574A39">
      <w:pPr>
        <w:spacing w:line="276" w:lineRule="auto"/>
        <w:jc w:val="both"/>
        <w:rPr>
          <w:bCs/>
          <w:sz w:val="28"/>
          <w:szCs w:val="28"/>
        </w:rPr>
      </w:pPr>
      <w:r w:rsidRPr="002606CF">
        <w:rPr>
          <w:sz w:val="28"/>
          <w:szCs w:val="28"/>
        </w:rPr>
        <w:t xml:space="preserve">         - </w:t>
      </w:r>
      <w:r w:rsidRPr="002606CF">
        <w:rPr>
          <w:bCs/>
          <w:sz w:val="28"/>
          <w:szCs w:val="28"/>
        </w:rPr>
        <w:t xml:space="preserve">Брусова Яна, обучающаяся МБОУ </w:t>
      </w:r>
      <w:proofErr w:type="gramStart"/>
      <w:r w:rsidRPr="002606CF">
        <w:rPr>
          <w:bCs/>
          <w:sz w:val="28"/>
          <w:szCs w:val="28"/>
        </w:rPr>
        <w:t>Милютинской  СОШ</w:t>
      </w:r>
      <w:proofErr w:type="gramEnd"/>
      <w:r w:rsidRPr="002606CF">
        <w:rPr>
          <w:bCs/>
          <w:sz w:val="28"/>
          <w:szCs w:val="28"/>
        </w:rPr>
        <w:t>;</w:t>
      </w:r>
    </w:p>
    <w:p w:rsidR="00574A39" w:rsidRPr="002606CF" w:rsidRDefault="00574A39" w:rsidP="00574A39">
      <w:pPr>
        <w:spacing w:line="276" w:lineRule="auto"/>
        <w:jc w:val="both"/>
        <w:rPr>
          <w:bCs/>
          <w:sz w:val="28"/>
          <w:szCs w:val="28"/>
        </w:rPr>
      </w:pPr>
      <w:r w:rsidRPr="002606CF">
        <w:rPr>
          <w:bCs/>
          <w:sz w:val="28"/>
          <w:szCs w:val="28"/>
        </w:rPr>
        <w:t xml:space="preserve">         - Яровая Анастасия, обучающаяся МБОУ </w:t>
      </w:r>
      <w:proofErr w:type="spellStart"/>
      <w:r w:rsidRPr="002606CF">
        <w:rPr>
          <w:bCs/>
          <w:sz w:val="28"/>
          <w:szCs w:val="28"/>
        </w:rPr>
        <w:t>Новодмитриевской</w:t>
      </w:r>
      <w:proofErr w:type="spellEnd"/>
      <w:r w:rsidRPr="002606CF">
        <w:rPr>
          <w:bCs/>
          <w:sz w:val="28"/>
          <w:szCs w:val="28"/>
        </w:rPr>
        <w:t xml:space="preserve"> СОШ;</w:t>
      </w:r>
    </w:p>
    <w:p w:rsidR="00574A39" w:rsidRPr="002606CF" w:rsidRDefault="00574A39" w:rsidP="00574A39">
      <w:pPr>
        <w:spacing w:line="276" w:lineRule="auto"/>
        <w:jc w:val="both"/>
        <w:rPr>
          <w:bCs/>
          <w:sz w:val="28"/>
          <w:szCs w:val="28"/>
        </w:rPr>
      </w:pPr>
      <w:r w:rsidRPr="002606CF">
        <w:rPr>
          <w:bCs/>
          <w:sz w:val="28"/>
          <w:szCs w:val="28"/>
        </w:rPr>
        <w:t xml:space="preserve">         - </w:t>
      </w:r>
      <w:proofErr w:type="spellStart"/>
      <w:r w:rsidRPr="002606CF">
        <w:rPr>
          <w:bCs/>
          <w:sz w:val="28"/>
          <w:szCs w:val="28"/>
        </w:rPr>
        <w:t>Маслак</w:t>
      </w:r>
      <w:proofErr w:type="spellEnd"/>
      <w:r w:rsidRPr="002606CF">
        <w:rPr>
          <w:bCs/>
          <w:sz w:val="28"/>
          <w:szCs w:val="28"/>
        </w:rPr>
        <w:t xml:space="preserve"> Ксения, обучающаяся МБОУ </w:t>
      </w:r>
      <w:proofErr w:type="spellStart"/>
      <w:r w:rsidRPr="002606CF">
        <w:rPr>
          <w:bCs/>
          <w:sz w:val="28"/>
          <w:szCs w:val="28"/>
        </w:rPr>
        <w:t>Степано-Савченской</w:t>
      </w:r>
      <w:proofErr w:type="spellEnd"/>
      <w:r w:rsidRPr="002606CF">
        <w:rPr>
          <w:bCs/>
          <w:sz w:val="28"/>
          <w:szCs w:val="28"/>
        </w:rPr>
        <w:t xml:space="preserve"> ООШ.</w:t>
      </w:r>
    </w:p>
    <w:p w:rsidR="00C2104E" w:rsidRPr="002606CF" w:rsidRDefault="00BA6D88" w:rsidP="00C2104E">
      <w:pPr>
        <w:pStyle w:val="31"/>
        <w:jc w:val="both"/>
        <w:rPr>
          <w:b w:val="0"/>
          <w:szCs w:val="28"/>
        </w:rPr>
      </w:pPr>
      <w:r w:rsidRPr="002606CF">
        <w:rPr>
          <w:b w:val="0"/>
          <w:szCs w:val="28"/>
        </w:rPr>
        <w:t xml:space="preserve">    Обучающиеся, занявшие 1-е место в муниципальном этапе, примут  участие в областном этапе Всероссийского конкурса юных чтецов «Живая классика», который состо</w:t>
      </w:r>
      <w:r w:rsidR="00D024F8" w:rsidRPr="002606CF">
        <w:rPr>
          <w:b w:val="0"/>
          <w:szCs w:val="28"/>
        </w:rPr>
        <w:t>ит</w:t>
      </w:r>
      <w:r w:rsidRPr="002606CF">
        <w:rPr>
          <w:b w:val="0"/>
          <w:szCs w:val="28"/>
        </w:rPr>
        <w:t xml:space="preserve">ся  </w:t>
      </w:r>
      <w:r w:rsidRPr="002606CF">
        <w:rPr>
          <w:b w:val="0"/>
          <w:bCs w:val="0"/>
          <w:szCs w:val="28"/>
        </w:rPr>
        <w:t xml:space="preserve">5 апреля 2019 </w:t>
      </w:r>
      <w:r w:rsidRPr="002606CF">
        <w:rPr>
          <w:b w:val="0"/>
          <w:szCs w:val="28"/>
        </w:rPr>
        <w:t>года в г. Ростове – на - Дону, ГБУ ДО РО «Региональный центр выявления и поддержки одаренных детей «Ступени успеха».</w:t>
      </w:r>
    </w:p>
    <w:p w:rsidR="00313867" w:rsidRPr="002606CF" w:rsidRDefault="00313867" w:rsidP="00FF7D47">
      <w:pPr>
        <w:tabs>
          <w:tab w:val="left" w:pos="4860"/>
          <w:tab w:val="left" w:pos="8295"/>
        </w:tabs>
        <w:jc w:val="both"/>
        <w:rPr>
          <w:sz w:val="28"/>
          <w:szCs w:val="28"/>
        </w:rPr>
      </w:pPr>
      <w:r w:rsidRPr="002606CF">
        <w:rPr>
          <w:sz w:val="28"/>
          <w:szCs w:val="28"/>
        </w:rPr>
        <w:t xml:space="preserve">  </w:t>
      </w:r>
      <w:r w:rsidR="00B357A3" w:rsidRPr="002606CF">
        <w:rPr>
          <w:sz w:val="28"/>
          <w:szCs w:val="28"/>
        </w:rPr>
        <w:t xml:space="preserve"> </w:t>
      </w:r>
      <w:r w:rsidRPr="002606CF">
        <w:rPr>
          <w:sz w:val="28"/>
          <w:szCs w:val="28"/>
        </w:rPr>
        <w:t>1</w:t>
      </w:r>
      <w:r w:rsidR="00B357A3" w:rsidRPr="002606CF">
        <w:rPr>
          <w:sz w:val="28"/>
          <w:szCs w:val="28"/>
        </w:rPr>
        <w:t>5 марта 2019</w:t>
      </w:r>
      <w:r w:rsidRPr="002606CF">
        <w:rPr>
          <w:sz w:val="28"/>
          <w:szCs w:val="28"/>
        </w:rPr>
        <w:t xml:space="preserve"> года состоялся </w:t>
      </w:r>
      <w:r w:rsidR="00FF7D47" w:rsidRPr="002606CF">
        <w:rPr>
          <w:sz w:val="28"/>
          <w:szCs w:val="28"/>
        </w:rPr>
        <w:t xml:space="preserve">  муниципальный этап </w:t>
      </w:r>
      <w:r w:rsidRPr="002606CF">
        <w:rPr>
          <w:bCs/>
          <w:sz w:val="28"/>
          <w:szCs w:val="28"/>
        </w:rPr>
        <w:t xml:space="preserve">Всероссийского </w:t>
      </w:r>
      <w:proofErr w:type="gramStart"/>
      <w:r w:rsidRPr="002606CF">
        <w:rPr>
          <w:bCs/>
          <w:sz w:val="28"/>
          <w:szCs w:val="28"/>
        </w:rPr>
        <w:t>конкурса  детско</w:t>
      </w:r>
      <w:proofErr w:type="gramEnd"/>
      <w:r w:rsidRPr="002606CF">
        <w:rPr>
          <w:bCs/>
          <w:sz w:val="28"/>
          <w:szCs w:val="28"/>
        </w:rPr>
        <w:t>-юношеского творчества по пожарной безопасности  «Неопалимая купина»</w:t>
      </w:r>
      <w:r w:rsidRPr="002606CF">
        <w:rPr>
          <w:sz w:val="28"/>
          <w:szCs w:val="28"/>
        </w:rPr>
        <w:t xml:space="preserve"> </w:t>
      </w:r>
    </w:p>
    <w:p w:rsidR="002F5FEA" w:rsidRPr="002606CF" w:rsidRDefault="00FF7D47" w:rsidP="00CF1F6C">
      <w:pPr>
        <w:tabs>
          <w:tab w:val="center" w:pos="5102"/>
        </w:tabs>
        <w:jc w:val="both"/>
        <w:rPr>
          <w:sz w:val="28"/>
          <w:szCs w:val="28"/>
        </w:rPr>
      </w:pPr>
      <w:r w:rsidRPr="002606CF">
        <w:rPr>
          <w:sz w:val="28"/>
          <w:szCs w:val="28"/>
        </w:rPr>
        <w:t>Победителями</w:t>
      </w:r>
      <w:r w:rsidR="002F5FEA" w:rsidRPr="002606CF">
        <w:rPr>
          <w:sz w:val="28"/>
          <w:szCs w:val="28"/>
        </w:rPr>
        <w:t xml:space="preserve"> и призерами</w:t>
      </w:r>
      <w:r w:rsidRPr="002606CF">
        <w:rPr>
          <w:sz w:val="28"/>
          <w:szCs w:val="28"/>
        </w:rPr>
        <w:t xml:space="preserve"> конкурса стали:</w:t>
      </w:r>
    </w:p>
    <w:p w:rsidR="002F5FEA" w:rsidRPr="002606CF" w:rsidRDefault="002F5FEA" w:rsidP="002606CF">
      <w:pPr>
        <w:numPr>
          <w:ilvl w:val="1"/>
          <w:numId w:val="1"/>
        </w:numPr>
        <w:overflowPunct w:val="0"/>
        <w:autoSpaceDE w:val="0"/>
        <w:autoSpaceDN w:val="0"/>
        <w:adjustRightInd w:val="0"/>
        <w:jc w:val="both"/>
        <w:textAlignment w:val="baseline"/>
        <w:rPr>
          <w:b/>
          <w:sz w:val="28"/>
          <w:szCs w:val="28"/>
        </w:rPr>
      </w:pPr>
      <w:r w:rsidRPr="002606CF">
        <w:rPr>
          <w:b/>
          <w:sz w:val="28"/>
          <w:szCs w:val="28"/>
        </w:rPr>
        <w:t>В номинации «Художественно-изобразительное творчество»:</w:t>
      </w:r>
    </w:p>
    <w:p w:rsidR="002F5FEA" w:rsidRPr="002606CF" w:rsidRDefault="002F5FEA" w:rsidP="002606CF">
      <w:pPr>
        <w:ind w:left="426"/>
        <w:jc w:val="both"/>
        <w:rPr>
          <w:b/>
          <w:sz w:val="28"/>
        </w:rPr>
      </w:pPr>
      <w:r w:rsidRPr="002606CF">
        <w:rPr>
          <w:b/>
          <w:sz w:val="28"/>
        </w:rPr>
        <w:t xml:space="preserve">    </w:t>
      </w:r>
    </w:p>
    <w:p w:rsidR="002F5FEA" w:rsidRPr="002606CF" w:rsidRDefault="002F5FEA" w:rsidP="002606CF">
      <w:pPr>
        <w:ind w:left="426"/>
        <w:jc w:val="both"/>
        <w:rPr>
          <w:sz w:val="28"/>
          <w:szCs w:val="28"/>
        </w:rPr>
      </w:pPr>
      <w:r w:rsidRPr="002606CF">
        <w:rPr>
          <w:b/>
          <w:sz w:val="28"/>
        </w:rPr>
        <w:t xml:space="preserve">    1 место</w:t>
      </w:r>
      <w:r w:rsidRPr="002606CF">
        <w:rPr>
          <w:sz w:val="28"/>
        </w:rPr>
        <w:t xml:space="preserve"> </w:t>
      </w:r>
      <w:r w:rsidRPr="002606CF">
        <w:rPr>
          <w:b/>
          <w:sz w:val="28"/>
          <w:szCs w:val="28"/>
        </w:rPr>
        <w:t>–</w:t>
      </w:r>
      <w:r w:rsidRPr="002606CF">
        <w:rPr>
          <w:sz w:val="28"/>
          <w:szCs w:val="28"/>
        </w:rPr>
        <w:t xml:space="preserve">Косогорская </w:t>
      </w:r>
      <w:proofErr w:type="spellStart"/>
      <w:proofErr w:type="gramStart"/>
      <w:r w:rsidRPr="002606CF">
        <w:rPr>
          <w:sz w:val="28"/>
          <w:szCs w:val="28"/>
        </w:rPr>
        <w:t>Дарья,воспитанница</w:t>
      </w:r>
      <w:proofErr w:type="spellEnd"/>
      <w:proofErr w:type="gramEnd"/>
      <w:r w:rsidRPr="002606CF">
        <w:rPr>
          <w:sz w:val="28"/>
          <w:szCs w:val="28"/>
        </w:rPr>
        <w:t xml:space="preserve"> МБДОУ д/с№ 3     </w:t>
      </w:r>
    </w:p>
    <w:p w:rsidR="002F5FEA" w:rsidRPr="002606CF" w:rsidRDefault="002F5FEA" w:rsidP="002606CF">
      <w:pPr>
        <w:ind w:left="426"/>
        <w:jc w:val="both"/>
        <w:rPr>
          <w:sz w:val="28"/>
          <w:szCs w:val="28"/>
        </w:rPr>
      </w:pPr>
      <w:r w:rsidRPr="002606CF">
        <w:rPr>
          <w:b/>
          <w:sz w:val="28"/>
        </w:rPr>
        <w:t xml:space="preserve">     </w:t>
      </w:r>
      <w:proofErr w:type="spellStart"/>
      <w:r w:rsidRPr="002606CF">
        <w:rPr>
          <w:sz w:val="28"/>
          <w:szCs w:val="28"/>
        </w:rPr>
        <w:t>х.Нижнепетровского</w:t>
      </w:r>
      <w:proofErr w:type="spellEnd"/>
      <w:r w:rsidRPr="002606CF">
        <w:rPr>
          <w:sz w:val="28"/>
          <w:szCs w:val="28"/>
        </w:rPr>
        <w:t>;</w:t>
      </w:r>
    </w:p>
    <w:p w:rsidR="002F5FEA" w:rsidRPr="002606CF" w:rsidRDefault="002F5FEA" w:rsidP="002606CF">
      <w:pPr>
        <w:jc w:val="both"/>
        <w:rPr>
          <w:sz w:val="28"/>
        </w:rPr>
      </w:pPr>
      <w:r w:rsidRPr="002606CF">
        <w:rPr>
          <w:b/>
          <w:sz w:val="28"/>
          <w:szCs w:val="28"/>
        </w:rPr>
        <w:t xml:space="preserve">        - </w:t>
      </w:r>
      <w:proofErr w:type="spellStart"/>
      <w:r w:rsidRPr="002606CF">
        <w:rPr>
          <w:sz w:val="28"/>
          <w:szCs w:val="28"/>
        </w:rPr>
        <w:t>Смалюк</w:t>
      </w:r>
      <w:proofErr w:type="spellEnd"/>
      <w:r w:rsidRPr="002606CF">
        <w:rPr>
          <w:sz w:val="28"/>
          <w:szCs w:val="28"/>
        </w:rPr>
        <w:t xml:space="preserve"> Александр, обучающийся МБОУ </w:t>
      </w:r>
      <w:proofErr w:type="spellStart"/>
      <w:r w:rsidRPr="002606CF">
        <w:rPr>
          <w:sz w:val="28"/>
          <w:szCs w:val="28"/>
        </w:rPr>
        <w:t>Маньково</w:t>
      </w:r>
      <w:proofErr w:type="spellEnd"/>
      <w:r w:rsidRPr="002606CF">
        <w:rPr>
          <w:sz w:val="28"/>
          <w:szCs w:val="28"/>
        </w:rPr>
        <w:t>-Березовской СОШ;</w:t>
      </w:r>
    </w:p>
    <w:p w:rsidR="002F5FEA" w:rsidRPr="002606CF" w:rsidRDefault="002F5FEA" w:rsidP="002606CF">
      <w:pPr>
        <w:ind w:left="426"/>
        <w:jc w:val="both"/>
        <w:rPr>
          <w:sz w:val="28"/>
        </w:rPr>
      </w:pPr>
      <w:r w:rsidRPr="002606CF">
        <w:rPr>
          <w:sz w:val="28"/>
        </w:rPr>
        <w:lastRenderedPageBreak/>
        <w:t xml:space="preserve">   - Шаповалова Алина, обучающаяся МБОУ </w:t>
      </w:r>
      <w:proofErr w:type="spellStart"/>
      <w:r w:rsidRPr="002606CF">
        <w:rPr>
          <w:sz w:val="28"/>
        </w:rPr>
        <w:t>Селивановской</w:t>
      </w:r>
      <w:proofErr w:type="spellEnd"/>
      <w:r w:rsidRPr="002606CF">
        <w:rPr>
          <w:sz w:val="28"/>
        </w:rPr>
        <w:t xml:space="preserve"> СОШ;</w:t>
      </w:r>
    </w:p>
    <w:p w:rsidR="002F5FEA" w:rsidRPr="002606CF" w:rsidRDefault="002F5FEA" w:rsidP="002606CF">
      <w:pPr>
        <w:jc w:val="both"/>
        <w:rPr>
          <w:b/>
          <w:sz w:val="28"/>
        </w:rPr>
      </w:pPr>
      <w:r w:rsidRPr="002606CF">
        <w:rPr>
          <w:b/>
          <w:sz w:val="28"/>
        </w:rPr>
        <w:t xml:space="preserve">           </w:t>
      </w:r>
    </w:p>
    <w:p w:rsidR="002F5FEA" w:rsidRPr="002606CF" w:rsidRDefault="002F5FEA" w:rsidP="002606CF">
      <w:pPr>
        <w:jc w:val="both"/>
        <w:rPr>
          <w:sz w:val="28"/>
        </w:rPr>
      </w:pPr>
      <w:r w:rsidRPr="002606CF">
        <w:rPr>
          <w:b/>
          <w:sz w:val="28"/>
        </w:rPr>
        <w:t xml:space="preserve">          2</w:t>
      </w:r>
      <w:r w:rsidR="001410F2" w:rsidRPr="002606CF">
        <w:rPr>
          <w:b/>
          <w:sz w:val="28"/>
        </w:rPr>
        <w:t xml:space="preserve"> </w:t>
      </w:r>
      <w:r w:rsidRPr="002606CF">
        <w:rPr>
          <w:b/>
          <w:sz w:val="28"/>
        </w:rPr>
        <w:t>место</w:t>
      </w:r>
      <w:r w:rsidRPr="002606CF">
        <w:rPr>
          <w:sz w:val="28"/>
        </w:rPr>
        <w:t xml:space="preserve"> </w:t>
      </w:r>
      <w:r w:rsidRPr="002606CF">
        <w:rPr>
          <w:b/>
          <w:sz w:val="28"/>
          <w:szCs w:val="28"/>
        </w:rPr>
        <w:t xml:space="preserve">– </w:t>
      </w:r>
      <w:proofErr w:type="spellStart"/>
      <w:r w:rsidRPr="002606CF">
        <w:rPr>
          <w:sz w:val="28"/>
          <w:szCs w:val="28"/>
        </w:rPr>
        <w:t>Чекулаева</w:t>
      </w:r>
      <w:proofErr w:type="spellEnd"/>
      <w:r w:rsidRPr="002606CF">
        <w:rPr>
          <w:sz w:val="28"/>
          <w:szCs w:val="28"/>
        </w:rPr>
        <w:t xml:space="preserve"> Екатерина, обучающаяся МБОУ </w:t>
      </w:r>
      <w:proofErr w:type="spellStart"/>
      <w:r w:rsidRPr="002606CF">
        <w:rPr>
          <w:sz w:val="28"/>
          <w:szCs w:val="28"/>
        </w:rPr>
        <w:t>Лукичевской</w:t>
      </w:r>
      <w:proofErr w:type="spellEnd"/>
      <w:r w:rsidRPr="002606CF">
        <w:rPr>
          <w:sz w:val="28"/>
          <w:szCs w:val="28"/>
        </w:rPr>
        <w:t xml:space="preserve"> СОШ;</w:t>
      </w:r>
    </w:p>
    <w:p w:rsidR="002F5FEA" w:rsidRPr="002606CF" w:rsidRDefault="002F5FEA" w:rsidP="002606CF">
      <w:pPr>
        <w:ind w:left="720"/>
        <w:jc w:val="both"/>
        <w:rPr>
          <w:sz w:val="28"/>
        </w:rPr>
      </w:pPr>
      <w:r w:rsidRPr="002606CF">
        <w:rPr>
          <w:sz w:val="28"/>
        </w:rPr>
        <w:t xml:space="preserve"> - </w:t>
      </w:r>
      <w:proofErr w:type="spellStart"/>
      <w:r w:rsidRPr="002606CF">
        <w:rPr>
          <w:sz w:val="28"/>
        </w:rPr>
        <w:t>Симончук</w:t>
      </w:r>
      <w:proofErr w:type="spellEnd"/>
      <w:r w:rsidRPr="002606CF">
        <w:rPr>
          <w:sz w:val="28"/>
        </w:rPr>
        <w:t xml:space="preserve"> Арсений, воспитанник МБДОУ д/с № 2 </w:t>
      </w:r>
      <w:proofErr w:type="spellStart"/>
      <w:r w:rsidRPr="002606CF">
        <w:rPr>
          <w:sz w:val="28"/>
        </w:rPr>
        <w:t>ст.Селивановской</w:t>
      </w:r>
      <w:proofErr w:type="spellEnd"/>
      <w:r w:rsidRPr="002606CF">
        <w:rPr>
          <w:sz w:val="28"/>
        </w:rPr>
        <w:t>;</w:t>
      </w:r>
    </w:p>
    <w:p w:rsidR="002F5FEA" w:rsidRPr="002606CF" w:rsidRDefault="002F5FEA" w:rsidP="002606CF">
      <w:pPr>
        <w:ind w:left="426"/>
        <w:jc w:val="both"/>
        <w:rPr>
          <w:sz w:val="28"/>
        </w:rPr>
      </w:pPr>
      <w:r w:rsidRPr="002606CF">
        <w:rPr>
          <w:sz w:val="28"/>
        </w:rPr>
        <w:t xml:space="preserve">     - </w:t>
      </w:r>
      <w:proofErr w:type="spellStart"/>
      <w:r w:rsidRPr="002606CF">
        <w:rPr>
          <w:sz w:val="28"/>
        </w:rPr>
        <w:t>Маргунова</w:t>
      </w:r>
      <w:proofErr w:type="spellEnd"/>
      <w:r w:rsidRPr="002606CF">
        <w:rPr>
          <w:sz w:val="28"/>
        </w:rPr>
        <w:t xml:space="preserve"> Вера, обучающаяся МБОУ Россошанской ООШ;</w:t>
      </w:r>
    </w:p>
    <w:p w:rsidR="002F5FEA" w:rsidRPr="002606CF" w:rsidRDefault="002F5FEA" w:rsidP="002606CF">
      <w:pPr>
        <w:ind w:left="426"/>
        <w:jc w:val="both"/>
        <w:rPr>
          <w:b/>
          <w:sz w:val="28"/>
        </w:rPr>
      </w:pPr>
      <w:r w:rsidRPr="002606CF">
        <w:rPr>
          <w:b/>
          <w:sz w:val="28"/>
        </w:rPr>
        <w:t xml:space="preserve"> </w:t>
      </w:r>
    </w:p>
    <w:p w:rsidR="002F5FEA" w:rsidRPr="002606CF" w:rsidRDefault="002F5FEA" w:rsidP="002606CF">
      <w:pPr>
        <w:ind w:left="426"/>
        <w:jc w:val="both"/>
        <w:rPr>
          <w:sz w:val="28"/>
        </w:rPr>
      </w:pPr>
      <w:r w:rsidRPr="002606CF">
        <w:rPr>
          <w:b/>
          <w:sz w:val="28"/>
        </w:rPr>
        <w:t xml:space="preserve">      3место</w:t>
      </w:r>
      <w:r w:rsidRPr="002606CF">
        <w:rPr>
          <w:sz w:val="28"/>
        </w:rPr>
        <w:t>- Ананьев Даниил, обучающийся МБОУ Милютинской СОШ.</w:t>
      </w:r>
    </w:p>
    <w:p w:rsidR="002F5FEA" w:rsidRPr="002606CF" w:rsidRDefault="002F5FEA" w:rsidP="002606CF">
      <w:pPr>
        <w:ind w:left="426"/>
        <w:jc w:val="both"/>
        <w:rPr>
          <w:b/>
          <w:sz w:val="28"/>
          <w:szCs w:val="28"/>
        </w:rPr>
      </w:pPr>
    </w:p>
    <w:p w:rsidR="002F5FEA" w:rsidRPr="002606CF" w:rsidRDefault="002F5FEA" w:rsidP="002606CF">
      <w:pPr>
        <w:ind w:left="426"/>
        <w:jc w:val="both"/>
        <w:rPr>
          <w:sz w:val="28"/>
        </w:rPr>
      </w:pPr>
      <w:r w:rsidRPr="002606CF">
        <w:rPr>
          <w:b/>
          <w:sz w:val="28"/>
          <w:szCs w:val="28"/>
        </w:rPr>
        <w:t xml:space="preserve">    </w:t>
      </w:r>
      <w:proofErr w:type="gramStart"/>
      <w:r w:rsidRPr="002606CF">
        <w:rPr>
          <w:b/>
          <w:sz w:val="28"/>
          <w:szCs w:val="28"/>
        </w:rPr>
        <w:t>1.2  В</w:t>
      </w:r>
      <w:proofErr w:type="gramEnd"/>
      <w:r w:rsidRPr="002606CF">
        <w:rPr>
          <w:b/>
          <w:sz w:val="28"/>
          <w:szCs w:val="28"/>
        </w:rPr>
        <w:t xml:space="preserve"> номинации «Декоративно–прикладное искусство»</w:t>
      </w:r>
      <w:r w:rsidRPr="002606CF">
        <w:rPr>
          <w:sz w:val="28"/>
        </w:rPr>
        <w:t xml:space="preserve">: </w:t>
      </w:r>
    </w:p>
    <w:p w:rsidR="002F5FEA" w:rsidRPr="002606CF" w:rsidRDefault="002F5FEA" w:rsidP="002606CF">
      <w:pPr>
        <w:ind w:left="720"/>
        <w:jc w:val="both"/>
        <w:rPr>
          <w:b/>
          <w:sz w:val="28"/>
          <w:szCs w:val="28"/>
        </w:rPr>
      </w:pPr>
    </w:p>
    <w:p w:rsidR="002F5FEA" w:rsidRPr="002606CF" w:rsidRDefault="000F2FF7" w:rsidP="002606CF">
      <w:pPr>
        <w:jc w:val="both"/>
        <w:rPr>
          <w:sz w:val="28"/>
        </w:rPr>
      </w:pPr>
      <w:r w:rsidRPr="002606CF">
        <w:rPr>
          <w:b/>
          <w:sz w:val="28"/>
          <w:szCs w:val="28"/>
        </w:rPr>
        <w:t xml:space="preserve">            </w:t>
      </w:r>
      <w:r w:rsidR="002F5FEA" w:rsidRPr="002606CF">
        <w:rPr>
          <w:b/>
          <w:sz w:val="28"/>
          <w:szCs w:val="28"/>
        </w:rPr>
        <w:t>1 место</w:t>
      </w:r>
      <w:r w:rsidR="002F5FEA" w:rsidRPr="002606CF">
        <w:rPr>
          <w:b/>
          <w:sz w:val="28"/>
        </w:rPr>
        <w:t xml:space="preserve"> –</w:t>
      </w:r>
      <w:proofErr w:type="spellStart"/>
      <w:r w:rsidR="002F5FEA" w:rsidRPr="002606CF">
        <w:rPr>
          <w:sz w:val="28"/>
        </w:rPr>
        <w:t>Багаев</w:t>
      </w:r>
      <w:r w:rsidRPr="002606CF">
        <w:rPr>
          <w:sz w:val="28"/>
        </w:rPr>
        <w:t>а</w:t>
      </w:r>
      <w:proofErr w:type="spellEnd"/>
      <w:r w:rsidRPr="002606CF">
        <w:rPr>
          <w:sz w:val="28"/>
        </w:rPr>
        <w:t xml:space="preserve"> Милана</w:t>
      </w:r>
      <w:r w:rsidR="002F5FEA" w:rsidRPr="002606CF">
        <w:rPr>
          <w:sz w:val="28"/>
        </w:rPr>
        <w:t xml:space="preserve">, </w:t>
      </w:r>
      <w:r w:rsidRPr="002606CF">
        <w:rPr>
          <w:sz w:val="28"/>
          <w:szCs w:val="28"/>
        </w:rPr>
        <w:t>обучающаяся</w:t>
      </w:r>
      <w:r w:rsidR="002F5FEA" w:rsidRPr="002606CF">
        <w:rPr>
          <w:sz w:val="28"/>
          <w:szCs w:val="28"/>
        </w:rPr>
        <w:t xml:space="preserve"> МБОУ </w:t>
      </w:r>
      <w:proofErr w:type="spellStart"/>
      <w:r w:rsidR="002F5FEA" w:rsidRPr="002606CF">
        <w:rPr>
          <w:sz w:val="28"/>
          <w:szCs w:val="28"/>
        </w:rPr>
        <w:t>Маньково</w:t>
      </w:r>
      <w:proofErr w:type="spellEnd"/>
      <w:r w:rsidR="002F5FEA" w:rsidRPr="002606CF">
        <w:rPr>
          <w:sz w:val="28"/>
          <w:szCs w:val="28"/>
        </w:rPr>
        <w:t>-Березовской СОШ</w:t>
      </w:r>
      <w:r w:rsidR="002F5FEA" w:rsidRPr="002606CF">
        <w:rPr>
          <w:sz w:val="28"/>
        </w:rPr>
        <w:t>;</w:t>
      </w:r>
    </w:p>
    <w:p w:rsidR="002F5FEA" w:rsidRPr="002606CF" w:rsidRDefault="002F5FEA" w:rsidP="002606CF">
      <w:pPr>
        <w:ind w:left="720"/>
        <w:jc w:val="both"/>
        <w:rPr>
          <w:sz w:val="28"/>
        </w:rPr>
      </w:pPr>
      <w:r w:rsidRPr="002606CF">
        <w:rPr>
          <w:sz w:val="28"/>
        </w:rPr>
        <w:t xml:space="preserve">- </w:t>
      </w:r>
      <w:r w:rsidR="000F2FF7" w:rsidRPr="002606CF">
        <w:rPr>
          <w:sz w:val="28"/>
        </w:rPr>
        <w:t>Сотникова</w:t>
      </w:r>
      <w:r w:rsidRPr="002606CF">
        <w:rPr>
          <w:sz w:val="28"/>
        </w:rPr>
        <w:t xml:space="preserve"> Али</w:t>
      </w:r>
      <w:r w:rsidR="000F2FF7" w:rsidRPr="002606CF">
        <w:rPr>
          <w:sz w:val="28"/>
        </w:rPr>
        <w:t>са, обучающаяся</w:t>
      </w:r>
      <w:r w:rsidRPr="002606CF">
        <w:rPr>
          <w:sz w:val="28"/>
        </w:rPr>
        <w:t xml:space="preserve"> МБОУ Россошанской ООШ;</w:t>
      </w:r>
    </w:p>
    <w:p w:rsidR="002F5FEA" w:rsidRPr="002606CF" w:rsidRDefault="000F2FF7" w:rsidP="002606CF">
      <w:pPr>
        <w:ind w:left="720"/>
        <w:jc w:val="both"/>
        <w:rPr>
          <w:sz w:val="28"/>
        </w:rPr>
      </w:pPr>
      <w:r w:rsidRPr="002606CF">
        <w:rPr>
          <w:sz w:val="28"/>
        </w:rPr>
        <w:t>- Попова Валерия</w:t>
      </w:r>
      <w:r w:rsidR="002F5FEA" w:rsidRPr="002606CF">
        <w:rPr>
          <w:sz w:val="28"/>
        </w:rPr>
        <w:t xml:space="preserve">, </w:t>
      </w:r>
      <w:r w:rsidRPr="002606CF">
        <w:rPr>
          <w:sz w:val="28"/>
        </w:rPr>
        <w:t>обучающаяся</w:t>
      </w:r>
      <w:r w:rsidR="002F5FEA" w:rsidRPr="002606CF">
        <w:rPr>
          <w:sz w:val="28"/>
        </w:rPr>
        <w:t xml:space="preserve"> МБОУ Милютинской СОШ;</w:t>
      </w:r>
    </w:p>
    <w:p w:rsidR="000F2FF7" w:rsidRPr="002606CF" w:rsidRDefault="000F2FF7" w:rsidP="002606CF">
      <w:pPr>
        <w:ind w:left="720"/>
        <w:jc w:val="both"/>
        <w:rPr>
          <w:b/>
          <w:sz w:val="28"/>
        </w:rPr>
      </w:pPr>
    </w:p>
    <w:p w:rsidR="002F5FEA" w:rsidRPr="002606CF" w:rsidRDefault="000F2FF7" w:rsidP="002606CF">
      <w:pPr>
        <w:ind w:left="720"/>
        <w:jc w:val="both"/>
        <w:rPr>
          <w:sz w:val="28"/>
        </w:rPr>
      </w:pPr>
      <w:r w:rsidRPr="002606CF">
        <w:rPr>
          <w:b/>
          <w:sz w:val="28"/>
        </w:rPr>
        <w:t xml:space="preserve">  </w:t>
      </w:r>
      <w:r w:rsidR="002F5FEA" w:rsidRPr="002606CF">
        <w:rPr>
          <w:b/>
          <w:sz w:val="28"/>
        </w:rPr>
        <w:t>2</w:t>
      </w:r>
      <w:r w:rsidR="001410F2" w:rsidRPr="002606CF">
        <w:rPr>
          <w:b/>
          <w:sz w:val="28"/>
        </w:rPr>
        <w:t xml:space="preserve"> </w:t>
      </w:r>
      <w:r w:rsidR="002F5FEA" w:rsidRPr="002606CF">
        <w:rPr>
          <w:b/>
          <w:sz w:val="28"/>
        </w:rPr>
        <w:t>место</w:t>
      </w:r>
      <w:proofErr w:type="gramStart"/>
      <w:r w:rsidR="002F5FEA" w:rsidRPr="002606CF">
        <w:rPr>
          <w:b/>
          <w:sz w:val="28"/>
        </w:rPr>
        <w:t>-</w:t>
      </w:r>
      <w:r w:rsidR="002F5FEA" w:rsidRPr="002606CF">
        <w:rPr>
          <w:sz w:val="28"/>
        </w:rPr>
        <w:t xml:space="preserve"> </w:t>
      </w:r>
      <w:r w:rsidRPr="002606CF">
        <w:rPr>
          <w:sz w:val="28"/>
        </w:rPr>
        <w:t xml:space="preserve"> Побединский</w:t>
      </w:r>
      <w:proofErr w:type="gramEnd"/>
      <w:r w:rsidRPr="002606CF">
        <w:rPr>
          <w:sz w:val="28"/>
        </w:rPr>
        <w:t xml:space="preserve"> Алексей, обучающийся</w:t>
      </w:r>
      <w:r w:rsidR="002F5FEA" w:rsidRPr="002606CF">
        <w:rPr>
          <w:sz w:val="28"/>
        </w:rPr>
        <w:t xml:space="preserve"> МБОУ Милютинской СОШ;</w:t>
      </w:r>
    </w:p>
    <w:p w:rsidR="002F5FEA" w:rsidRPr="002606CF" w:rsidRDefault="002F5FEA" w:rsidP="002606CF">
      <w:pPr>
        <w:jc w:val="both"/>
        <w:rPr>
          <w:sz w:val="28"/>
        </w:rPr>
      </w:pPr>
      <w:r w:rsidRPr="002606CF">
        <w:rPr>
          <w:sz w:val="28"/>
        </w:rPr>
        <w:t xml:space="preserve">         </w:t>
      </w:r>
      <w:r w:rsidR="000F2FF7" w:rsidRPr="002606CF">
        <w:rPr>
          <w:sz w:val="28"/>
        </w:rPr>
        <w:t>- Кривошлыкова Люба</w:t>
      </w:r>
      <w:r w:rsidRPr="002606CF">
        <w:rPr>
          <w:sz w:val="28"/>
        </w:rPr>
        <w:t xml:space="preserve">, </w:t>
      </w:r>
      <w:r w:rsidR="000F2FF7" w:rsidRPr="002606CF">
        <w:rPr>
          <w:sz w:val="28"/>
        </w:rPr>
        <w:t xml:space="preserve">обучающаяся </w:t>
      </w:r>
      <w:proofErr w:type="gramStart"/>
      <w:r w:rsidRPr="002606CF">
        <w:rPr>
          <w:sz w:val="28"/>
        </w:rPr>
        <w:t xml:space="preserve">МБДОУ  </w:t>
      </w:r>
      <w:proofErr w:type="spellStart"/>
      <w:r w:rsidRPr="002606CF">
        <w:rPr>
          <w:sz w:val="28"/>
        </w:rPr>
        <w:t>Новодмитриевской</w:t>
      </w:r>
      <w:proofErr w:type="spellEnd"/>
      <w:proofErr w:type="gramEnd"/>
      <w:r w:rsidRPr="002606CF">
        <w:rPr>
          <w:sz w:val="28"/>
        </w:rPr>
        <w:t xml:space="preserve"> СОШ;</w:t>
      </w:r>
    </w:p>
    <w:p w:rsidR="000F2FF7" w:rsidRPr="002606CF" w:rsidRDefault="002F5FEA" w:rsidP="002606CF">
      <w:pPr>
        <w:jc w:val="both"/>
        <w:rPr>
          <w:b/>
          <w:sz w:val="28"/>
        </w:rPr>
      </w:pPr>
      <w:r w:rsidRPr="002606CF">
        <w:rPr>
          <w:b/>
          <w:sz w:val="28"/>
        </w:rPr>
        <w:t xml:space="preserve">       </w:t>
      </w:r>
    </w:p>
    <w:p w:rsidR="002F5FEA" w:rsidRPr="002606CF" w:rsidRDefault="000F2FF7" w:rsidP="002606CF">
      <w:pPr>
        <w:jc w:val="both"/>
        <w:rPr>
          <w:sz w:val="28"/>
        </w:rPr>
      </w:pPr>
      <w:r w:rsidRPr="002606CF">
        <w:rPr>
          <w:b/>
          <w:sz w:val="28"/>
        </w:rPr>
        <w:t xml:space="preserve">         </w:t>
      </w:r>
      <w:r w:rsidR="002F5FEA" w:rsidRPr="002606CF">
        <w:rPr>
          <w:b/>
          <w:sz w:val="28"/>
        </w:rPr>
        <w:t xml:space="preserve">  3</w:t>
      </w:r>
      <w:r w:rsidR="001410F2" w:rsidRPr="002606CF">
        <w:rPr>
          <w:b/>
          <w:sz w:val="28"/>
        </w:rPr>
        <w:t xml:space="preserve"> </w:t>
      </w:r>
      <w:r w:rsidR="002F5FEA" w:rsidRPr="002606CF">
        <w:rPr>
          <w:b/>
          <w:sz w:val="28"/>
        </w:rPr>
        <w:t>место-</w:t>
      </w:r>
      <w:r w:rsidR="002F5FEA" w:rsidRPr="002606CF">
        <w:rPr>
          <w:sz w:val="28"/>
        </w:rPr>
        <w:t>Демьяненко У</w:t>
      </w:r>
      <w:r w:rsidRPr="002606CF">
        <w:rPr>
          <w:sz w:val="28"/>
        </w:rPr>
        <w:t>льяна</w:t>
      </w:r>
      <w:r w:rsidR="002F5FEA" w:rsidRPr="002606CF">
        <w:rPr>
          <w:sz w:val="28"/>
        </w:rPr>
        <w:t xml:space="preserve">, </w:t>
      </w:r>
      <w:proofErr w:type="gramStart"/>
      <w:r w:rsidRPr="002606CF">
        <w:rPr>
          <w:sz w:val="28"/>
        </w:rPr>
        <w:t xml:space="preserve">обучающаяся </w:t>
      </w:r>
      <w:r w:rsidR="002F5FEA" w:rsidRPr="002606CF">
        <w:rPr>
          <w:sz w:val="28"/>
        </w:rPr>
        <w:t xml:space="preserve"> МБОУ</w:t>
      </w:r>
      <w:proofErr w:type="gramEnd"/>
      <w:r w:rsidR="002F5FEA" w:rsidRPr="002606CF">
        <w:rPr>
          <w:sz w:val="28"/>
        </w:rPr>
        <w:t xml:space="preserve"> </w:t>
      </w:r>
      <w:proofErr w:type="spellStart"/>
      <w:r w:rsidR="002F5FEA" w:rsidRPr="002606CF">
        <w:rPr>
          <w:sz w:val="28"/>
        </w:rPr>
        <w:t>Маньково</w:t>
      </w:r>
      <w:proofErr w:type="spellEnd"/>
      <w:r w:rsidR="002F5FEA" w:rsidRPr="002606CF">
        <w:rPr>
          <w:sz w:val="28"/>
        </w:rPr>
        <w:t>-Березовской СОШ;</w:t>
      </w:r>
    </w:p>
    <w:p w:rsidR="002F5FEA" w:rsidRPr="002606CF" w:rsidRDefault="000F2FF7" w:rsidP="002606CF">
      <w:pPr>
        <w:ind w:left="720"/>
        <w:jc w:val="both"/>
        <w:rPr>
          <w:sz w:val="28"/>
        </w:rPr>
      </w:pPr>
      <w:r w:rsidRPr="002606CF">
        <w:rPr>
          <w:sz w:val="28"/>
        </w:rPr>
        <w:t>- Ковалева Вероника</w:t>
      </w:r>
      <w:r w:rsidR="002F5FEA" w:rsidRPr="002606CF">
        <w:rPr>
          <w:sz w:val="28"/>
        </w:rPr>
        <w:t xml:space="preserve">, </w:t>
      </w:r>
      <w:proofErr w:type="gramStart"/>
      <w:r w:rsidR="002F5FEA" w:rsidRPr="002606CF">
        <w:rPr>
          <w:sz w:val="28"/>
        </w:rPr>
        <w:t>обуч</w:t>
      </w:r>
      <w:r w:rsidRPr="002606CF">
        <w:rPr>
          <w:sz w:val="28"/>
        </w:rPr>
        <w:t>ающаяся</w:t>
      </w:r>
      <w:r w:rsidR="002F5FEA" w:rsidRPr="002606CF">
        <w:rPr>
          <w:sz w:val="28"/>
        </w:rPr>
        <w:t xml:space="preserve">  МБОУ</w:t>
      </w:r>
      <w:proofErr w:type="gramEnd"/>
      <w:r w:rsidR="002F5FEA" w:rsidRPr="002606CF">
        <w:rPr>
          <w:sz w:val="28"/>
        </w:rPr>
        <w:t xml:space="preserve"> </w:t>
      </w:r>
      <w:proofErr w:type="spellStart"/>
      <w:r w:rsidR="002F5FEA" w:rsidRPr="002606CF">
        <w:rPr>
          <w:sz w:val="28"/>
        </w:rPr>
        <w:t>Авангардовской</w:t>
      </w:r>
      <w:proofErr w:type="spellEnd"/>
      <w:r w:rsidR="002F5FEA" w:rsidRPr="002606CF">
        <w:rPr>
          <w:sz w:val="28"/>
        </w:rPr>
        <w:t xml:space="preserve"> ООШ;</w:t>
      </w:r>
    </w:p>
    <w:p w:rsidR="002F5FEA" w:rsidRPr="002606CF" w:rsidRDefault="000F2FF7" w:rsidP="002606CF">
      <w:pPr>
        <w:ind w:left="720"/>
        <w:jc w:val="both"/>
        <w:rPr>
          <w:sz w:val="28"/>
        </w:rPr>
      </w:pPr>
      <w:r w:rsidRPr="002606CF">
        <w:rPr>
          <w:sz w:val="28"/>
        </w:rPr>
        <w:t>- Сергалиева Алина, обучающаяся</w:t>
      </w:r>
      <w:r w:rsidR="002F5FEA" w:rsidRPr="002606CF">
        <w:rPr>
          <w:sz w:val="28"/>
        </w:rPr>
        <w:t xml:space="preserve"> МБОУ Орловской НОШ.</w:t>
      </w:r>
    </w:p>
    <w:p w:rsidR="002F5FEA" w:rsidRPr="002606CF" w:rsidRDefault="002F5FEA" w:rsidP="002606CF">
      <w:pPr>
        <w:ind w:left="720"/>
        <w:jc w:val="both"/>
        <w:rPr>
          <w:sz w:val="28"/>
        </w:rPr>
      </w:pPr>
    </w:p>
    <w:p w:rsidR="002F5FEA" w:rsidRPr="002606CF" w:rsidRDefault="002F5FEA" w:rsidP="002F5FEA">
      <w:pPr>
        <w:ind w:left="1095"/>
        <w:jc w:val="both"/>
        <w:rPr>
          <w:b/>
          <w:sz w:val="28"/>
        </w:rPr>
      </w:pPr>
      <w:proofErr w:type="gramStart"/>
      <w:r w:rsidRPr="002606CF">
        <w:rPr>
          <w:b/>
          <w:sz w:val="28"/>
        </w:rPr>
        <w:t>1.3  В</w:t>
      </w:r>
      <w:proofErr w:type="gramEnd"/>
      <w:r w:rsidRPr="002606CF">
        <w:rPr>
          <w:b/>
          <w:sz w:val="28"/>
        </w:rPr>
        <w:t xml:space="preserve"> номинации «Технические виды творчества»:</w:t>
      </w:r>
    </w:p>
    <w:p w:rsidR="002F5FEA" w:rsidRPr="002606CF" w:rsidRDefault="002F5FEA" w:rsidP="002F5FEA">
      <w:pPr>
        <w:jc w:val="both"/>
        <w:rPr>
          <w:b/>
          <w:sz w:val="28"/>
        </w:rPr>
      </w:pPr>
    </w:p>
    <w:p w:rsidR="002F5FEA" w:rsidRPr="002606CF" w:rsidRDefault="002F5FEA" w:rsidP="002F5FEA">
      <w:pPr>
        <w:jc w:val="both"/>
        <w:rPr>
          <w:sz w:val="28"/>
        </w:rPr>
      </w:pPr>
      <w:r w:rsidRPr="002606CF">
        <w:rPr>
          <w:b/>
          <w:sz w:val="28"/>
        </w:rPr>
        <w:t xml:space="preserve">          1</w:t>
      </w:r>
      <w:r w:rsidR="001410F2" w:rsidRPr="002606CF">
        <w:rPr>
          <w:b/>
          <w:sz w:val="28"/>
        </w:rPr>
        <w:t xml:space="preserve"> </w:t>
      </w:r>
      <w:r w:rsidRPr="002606CF">
        <w:rPr>
          <w:b/>
          <w:sz w:val="28"/>
        </w:rPr>
        <w:t>место-</w:t>
      </w:r>
      <w:r w:rsidRPr="002606CF">
        <w:rPr>
          <w:sz w:val="28"/>
        </w:rPr>
        <w:t xml:space="preserve"> Величко Демид, воспитанник МБДОУ д/с №10 </w:t>
      </w:r>
      <w:proofErr w:type="spellStart"/>
      <w:r w:rsidRPr="002606CF">
        <w:rPr>
          <w:sz w:val="28"/>
        </w:rPr>
        <w:t>сл.Маньково</w:t>
      </w:r>
      <w:proofErr w:type="spellEnd"/>
      <w:r w:rsidRPr="002606CF">
        <w:rPr>
          <w:sz w:val="28"/>
        </w:rPr>
        <w:t>-Березовской;</w:t>
      </w:r>
    </w:p>
    <w:p w:rsidR="002F5FEA" w:rsidRPr="002606CF" w:rsidRDefault="002F5FEA" w:rsidP="002F5FEA">
      <w:pPr>
        <w:jc w:val="both"/>
        <w:rPr>
          <w:sz w:val="28"/>
        </w:rPr>
      </w:pPr>
      <w:r w:rsidRPr="002606CF">
        <w:rPr>
          <w:sz w:val="28"/>
        </w:rPr>
        <w:t xml:space="preserve">         - Головачё</w:t>
      </w:r>
      <w:r w:rsidR="00387027" w:rsidRPr="002606CF">
        <w:rPr>
          <w:sz w:val="28"/>
        </w:rPr>
        <w:t>ва Валерия, обучающаяся</w:t>
      </w:r>
      <w:r w:rsidRPr="002606CF">
        <w:rPr>
          <w:sz w:val="28"/>
        </w:rPr>
        <w:t xml:space="preserve"> МБОУ </w:t>
      </w:r>
      <w:proofErr w:type="spellStart"/>
      <w:r w:rsidRPr="002606CF">
        <w:rPr>
          <w:sz w:val="28"/>
        </w:rPr>
        <w:t>Степано-Савченской</w:t>
      </w:r>
      <w:proofErr w:type="spellEnd"/>
      <w:r w:rsidRPr="002606CF">
        <w:rPr>
          <w:sz w:val="28"/>
        </w:rPr>
        <w:t xml:space="preserve"> ООШ;</w:t>
      </w:r>
    </w:p>
    <w:p w:rsidR="002F5FEA" w:rsidRPr="002606CF" w:rsidRDefault="00387027" w:rsidP="002F5FEA">
      <w:pPr>
        <w:jc w:val="both"/>
        <w:rPr>
          <w:sz w:val="28"/>
        </w:rPr>
      </w:pPr>
      <w:r w:rsidRPr="002606CF">
        <w:rPr>
          <w:sz w:val="28"/>
        </w:rPr>
        <w:t xml:space="preserve">         - Коллективная работа</w:t>
      </w:r>
      <w:r w:rsidR="002F5FEA" w:rsidRPr="002606CF">
        <w:rPr>
          <w:sz w:val="28"/>
        </w:rPr>
        <w:t>, обучающихся МБОУ Кутейниковской СОШ;</w:t>
      </w:r>
    </w:p>
    <w:p w:rsidR="002F5FEA" w:rsidRPr="002606CF" w:rsidRDefault="002F5FEA" w:rsidP="002F5FEA">
      <w:pPr>
        <w:jc w:val="both"/>
        <w:rPr>
          <w:sz w:val="28"/>
        </w:rPr>
      </w:pPr>
      <w:r w:rsidRPr="002606CF">
        <w:rPr>
          <w:sz w:val="28"/>
        </w:rPr>
        <w:t xml:space="preserve">         </w:t>
      </w:r>
      <w:r w:rsidRPr="002606CF">
        <w:rPr>
          <w:b/>
          <w:sz w:val="28"/>
        </w:rPr>
        <w:t>2 место</w:t>
      </w:r>
      <w:r w:rsidRPr="002606CF">
        <w:rPr>
          <w:sz w:val="28"/>
        </w:rPr>
        <w:t xml:space="preserve">- </w:t>
      </w:r>
      <w:proofErr w:type="spellStart"/>
      <w:r w:rsidRPr="002606CF">
        <w:rPr>
          <w:sz w:val="28"/>
        </w:rPr>
        <w:t>Садамов</w:t>
      </w:r>
      <w:proofErr w:type="spellEnd"/>
      <w:r w:rsidRPr="002606CF">
        <w:rPr>
          <w:sz w:val="28"/>
        </w:rPr>
        <w:t xml:space="preserve"> Ислам, воспитанник МБДОУ д/с № 9 «Зорюшка» </w:t>
      </w:r>
      <w:proofErr w:type="spellStart"/>
      <w:r w:rsidRPr="002606CF">
        <w:rPr>
          <w:sz w:val="28"/>
        </w:rPr>
        <w:t>х.Николовка</w:t>
      </w:r>
      <w:proofErr w:type="spellEnd"/>
      <w:r w:rsidRPr="002606CF">
        <w:rPr>
          <w:sz w:val="28"/>
        </w:rPr>
        <w:t>;</w:t>
      </w:r>
    </w:p>
    <w:p w:rsidR="002F5FEA" w:rsidRPr="002606CF" w:rsidRDefault="002F5FEA" w:rsidP="002F5FEA">
      <w:pPr>
        <w:tabs>
          <w:tab w:val="left" w:pos="9210"/>
        </w:tabs>
        <w:jc w:val="both"/>
        <w:rPr>
          <w:sz w:val="28"/>
        </w:rPr>
      </w:pPr>
      <w:r w:rsidRPr="002606CF">
        <w:rPr>
          <w:sz w:val="28"/>
        </w:rPr>
        <w:t xml:space="preserve">         - Жуков Руслан, об</w:t>
      </w:r>
      <w:r w:rsidR="00387027" w:rsidRPr="002606CF">
        <w:rPr>
          <w:sz w:val="28"/>
        </w:rPr>
        <w:t>учающийся</w:t>
      </w:r>
      <w:r w:rsidRPr="002606CF">
        <w:rPr>
          <w:sz w:val="28"/>
        </w:rPr>
        <w:t xml:space="preserve"> МБОУ Первомайской ООШ;</w:t>
      </w:r>
    </w:p>
    <w:p w:rsidR="002F5FEA" w:rsidRPr="002606CF" w:rsidRDefault="002F5FEA" w:rsidP="002F5FEA">
      <w:pPr>
        <w:tabs>
          <w:tab w:val="center" w:pos="5102"/>
        </w:tabs>
        <w:jc w:val="both"/>
        <w:rPr>
          <w:sz w:val="28"/>
          <w:szCs w:val="28"/>
        </w:rPr>
      </w:pPr>
      <w:r w:rsidRPr="002606CF">
        <w:rPr>
          <w:sz w:val="28"/>
        </w:rPr>
        <w:t xml:space="preserve">         </w:t>
      </w:r>
      <w:r w:rsidR="00387027" w:rsidRPr="002606CF">
        <w:rPr>
          <w:sz w:val="28"/>
        </w:rPr>
        <w:t>- Романова Елизавета</w:t>
      </w:r>
      <w:r w:rsidRPr="002606CF">
        <w:rPr>
          <w:sz w:val="28"/>
        </w:rPr>
        <w:t>, о</w:t>
      </w:r>
      <w:r w:rsidR="00387027" w:rsidRPr="002606CF">
        <w:rPr>
          <w:sz w:val="28"/>
        </w:rPr>
        <w:t>бучающаяся</w:t>
      </w:r>
      <w:r w:rsidRPr="002606CF">
        <w:rPr>
          <w:sz w:val="28"/>
        </w:rPr>
        <w:t xml:space="preserve"> МБОУ </w:t>
      </w:r>
      <w:proofErr w:type="spellStart"/>
      <w:r w:rsidRPr="002606CF">
        <w:rPr>
          <w:sz w:val="28"/>
        </w:rPr>
        <w:t>Лукичевской</w:t>
      </w:r>
      <w:proofErr w:type="spellEnd"/>
      <w:r w:rsidRPr="002606CF">
        <w:rPr>
          <w:sz w:val="28"/>
        </w:rPr>
        <w:t xml:space="preserve"> СОШ.</w:t>
      </w:r>
    </w:p>
    <w:p w:rsidR="00497511" w:rsidRPr="002606CF" w:rsidRDefault="00497511" w:rsidP="00497511">
      <w:pPr>
        <w:tabs>
          <w:tab w:val="left" w:pos="8309"/>
        </w:tabs>
        <w:jc w:val="both"/>
        <w:rPr>
          <w:sz w:val="28"/>
          <w:szCs w:val="28"/>
        </w:rPr>
      </w:pPr>
      <w:r w:rsidRPr="002606CF">
        <w:rPr>
          <w:sz w:val="28"/>
          <w:szCs w:val="28"/>
        </w:rPr>
        <w:t xml:space="preserve">    Работы занявшие 1 места направлены на региональный этап </w:t>
      </w:r>
      <w:r w:rsidRPr="002606CF">
        <w:rPr>
          <w:bCs/>
          <w:sz w:val="28"/>
          <w:szCs w:val="28"/>
        </w:rPr>
        <w:t>Всероссийского</w:t>
      </w:r>
      <w:r w:rsidRPr="002606CF">
        <w:rPr>
          <w:sz w:val="28"/>
          <w:szCs w:val="28"/>
        </w:rPr>
        <w:t xml:space="preserve"> конкурса детско-юношеского творчества по пожарной </w:t>
      </w:r>
      <w:proofErr w:type="gramStart"/>
      <w:r w:rsidRPr="002606CF">
        <w:rPr>
          <w:sz w:val="28"/>
          <w:szCs w:val="28"/>
        </w:rPr>
        <w:t>безопасности  «</w:t>
      </w:r>
      <w:proofErr w:type="spellStart"/>
      <w:proofErr w:type="gramEnd"/>
      <w:r w:rsidRPr="002606CF">
        <w:rPr>
          <w:sz w:val="28"/>
          <w:szCs w:val="28"/>
        </w:rPr>
        <w:t>Неополимая</w:t>
      </w:r>
      <w:proofErr w:type="spellEnd"/>
      <w:r w:rsidRPr="002606CF">
        <w:rPr>
          <w:sz w:val="28"/>
          <w:szCs w:val="28"/>
        </w:rPr>
        <w:t xml:space="preserve"> купина» в г. </w:t>
      </w:r>
      <w:proofErr w:type="spellStart"/>
      <w:r w:rsidRPr="002606CF">
        <w:rPr>
          <w:sz w:val="28"/>
          <w:szCs w:val="28"/>
        </w:rPr>
        <w:t>Ростов</w:t>
      </w:r>
      <w:proofErr w:type="spellEnd"/>
      <w:r w:rsidRPr="002606CF">
        <w:rPr>
          <w:sz w:val="28"/>
          <w:szCs w:val="28"/>
        </w:rPr>
        <w:t>-на-</w:t>
      </w:r>
      <w:proofErr w:type="spellStart"/>
      <w:r w:rsidRPr="002606CF">
        <w:rPr>
          <w:sz w:val="28"/>
          <w:szCs w:val="28"/>
        </w:rPr>
        <w:t>Дону,ул</w:t>
      </w:r>
      <w:proofErr w:type="spellEnd"/>
      <w:r w:rsidRPr="002606CF">
        <w:rPr>
          <w:sz w:val="28"/>
          <w:szCs w:val="28"/>
        </w:rPr>
        <w:t>. Красноармейская,136, РО ООО»ВДПО».</w:t>
      </w:r>
    </w:p>
    <w:p w:rsidR="00231FD3" w:rsidRPr="002606CF" w:rsidRDefault="00231FD3" w:rsidP="00231FD3">
      <w:pPr>
        <w:tabs>
          <w:tab w:val="center" w:pos="5102"/>
        </w:tabs>
        <w:jc w:val="both"/>
        <w:rPr>
          <w:sz w:val="28"/>
          <w:szCs w:val="28"/>
        </w:rPr>
      </w:pPr>
    </w:p>
    <w:p w:rsidR="00CF1F6C" w:rsidRPr="002606CF" w:rsidRDefault="00231FD3" w:rsidP="00231FD3">
      <w:pPr>
        <w:jc w:val="both"/>
        <w:rPr>
          <w:sz w:val="28"/>
          <w:szCs w:val="28"/>
        </w:rPr>
      </w:pPr>
      <w:r w:rsidRPr="002606CF">
        <w:rPr>
          <w:sz w:val="28"/>
          <w:szCs w:val="28"/>
        </w:rPr>
        <w:t xml:space="preserve">          18 марта 2019 года во исполнение комплексного плана мероприятий по предупреждению дорожно-транспортных происшествий с участием несовершеннолетних на территории Ростовской области на 2018-2019 учебный год в РДК ст. Милютинская состоялся муниципальный этап областного конкурса «Новые дела ЮИД в детских садах»  </w:t>
      </w:r>
    </w:p>
    <w:p w:rsidR="00DD5EAD" w:rsidRPr="002606CF" w:rsidRDefault="00DD5EAD" w:rsidP="00DD5EAD">
      <w:pPr>
        <w:jc w:val="both"/>
        <w:rPr>
          <w:sz w:val="28"/>
          <w:szCs w:val="28"/>
        </w:rPr>
      </w:pPr>
      <w:r w:rsidRPr="002606CF">
        <w:rPr>
          <w:sz w:val="28"/>
          <w:szCs w:val="28"/>
        </w:rPr>
        <w:t>Победителями и призерами конкурса были признаны:</w:t>
      </w:r>
    </w:p>
    <w:p w:rsidR="00DD5EAD" w:rsidRPr="002606CF" w:rsidRDefault="00DD5EAD" w:rsidP="00DD5EAD">
      <w:pPr>
        <w:jc w:val="both"/>
      </w:pPr>
      <w:r w:rsidRPr="002606CF">
        <w:t xml:space="preserve">         </w:t>
      </w:r>
      <w:r w:rsidRPr="002606CF">
        <w:rPr>
          <w:sz w:val="28"/>
        </w:rPr>
        <w:t xml:space="preserve"> 1 место-</w:t>
      </w:r>
      <w:r w:rsidRPr="002606CF">
        <w:rPr>
          <w:sz w:val="28"/>
          <w:szCs w:val="28"/>
        </w:rPr>
        <w:t xml:space="preserve"> отряд ЮИД МБОУ Милютинской СОШ;    </w:t>
      </w:r>
    </w:p>
    <w:p w:rsidR="00DD5EAD" w:rsidRPr="002606CF" w:rsidRDefault="00DD5EAD" w:rsidP="00DD5EAD">
      <w:pPr>
        <w:jc w:val="both"/>
        <w:rPr>
          <w:sz w:val="28"/>
          <w:szCs w:val="28"/>
        </w:rPr>
      </w:pPr>
      <w:r w:rsidRPr="002606CF">
        <w:rPr>
          <w:sz w:val="28"/>
          <w:szCs w:val="28"/>
        </w:rPr>
        <w:t xml:space="preserve">    </w:t>
      </w:r>
      <w:r w:rsidRPr="002606CF">
        <w:rPr>
          <w:sz w:val="28"/>
        </w:rPr>
        <w:t xml:space="preserve">     2 место- </w:t>
      </w:r>
      <w:r w:rsidRPr="002606CF">
        <w:rPr>
          <w:sz w:val="28"/>
          <w:szCs w:val="28"/>
        </w:rPr>
        <w:t xml:space="preserve">отряд ЮИД МБОУ </w:t>
      </w:r>
      <w:proofErr w:type="spellStart"/>
      <w:r w:rsidRPr="002606CF">
        <w:rPr>
          <w:sz w:val="28"/>
          <w:szCs w:val="28"/>
        </w:rPr>
        <w:t>Маньково</w:t>
      </w:r>
      <w:proofErr w:type="spellEnd"/>
      <w:r w:rsidRPr="002606CF">
        <w:rPr>
          <w:sz w:val="28"/>
          <w:szCs w:val="28"/>
        </w:rPr>
        <w:t>-Березовской СОШ;</w:t>
      </w:r>
    </w:p>
    <w:p w:rsidR="00DD5EAD" w:rsidRPr="002606CF" w:rsidRDefault="00DD5EAD" w:rsidP="00DD5EAD">
      <w:pPr>
        <w:jc w:val="both"/>
        <w:rPr>
          <w:sz w:val="28"/>
          <w:szCs w:val="28"/>
        </w:rPr>
      </w:pPr>
      <w:r w:rsidRPr="002606CF">
        <w:rPr>
          <w:sz w:val="28"/>
          <w:szCs w:val="28"/>
        </w:rPr>
        <w:t xml:space="preserve">                     отряд ЮИД МБОУ Николо-Березовской СОШ;</w:t>
      </w:r>
    </w:p>
    <w:p w:rsidR="00DD5EAD" w:rsidRPr="002606CF" w:rsidRDefault="00DD5EAD" w:rsidP="00DD5EAD">
      <w:pPr>
        <w:jc w:val="both"/>
        <w:rPr>
          <w:sz w:val="28"/>
          <w:szCs w:val="28"/>
        </w:rPr>
      </w:pPr>
      <w:r w:rsidRPr="002606CF">
        <w:rPr>
          <w:sz w:val="28"/>
          <w:szCs w:val="28"/>
        </w:rPr>
        <w:t xml:space="preserve">                     отряд ЮИД МБОУ Первомайской ООШ;</w:t>
      </w:r>
    </w:p>
    <w:p w:rsidR="00DD5EAD" w:rsidRPr="002606CF" w:rsidRDefault="00DD5EAD" w:rsidP="00DD5EAD">
      <w:pPr>
        <w:jc w:val="both"/>
        <w:rPr>
          <w:sz w:val="28"/>
          <w:szCs w:val="28"/>
        </w:rPr>
      </w:pPr>
      <w:r w:rsidRPr="002606CF">
        <w:rPr>
          <w:sz w:val="28"/>
          <w:szCs w:val="28"/>
        </w:rPr>
        <w:t xml:space="preserve">                     отряд ЮИД МБОУ </w:t>
      </w:r>
      <w:proofErr w:type="spellStart"/>
      <w:proofErr w:type="gramStart"/>
      <w:r w:rsidRPr="002606CF">
        <w:rPr>
          <w:sz w:val="28"/>
          <w:szCs w:val="28"/>
        </w:rPr>
        <w:t>Селивановской</w:t>
      </w:r>
      <w:proofErr w:type="spellEnd"/>
      <w:r w:rsidRPr="002606CF">
        <w:rPr>
          <w:sz w:val="28"/>
          <w:szCs w:val="28"/>
        </w:rPr>
        <w:t xml:space="preserve">  СОШ</w:t>
      </w:r>
      <w:proofErr w:type="gramEnd"/>
      <w:r w:rsidRPr="002606CF">
        <w:rPr>
          <w:sz w:val="28"/>
          <w:szCs w:val="28"/>
        </w:rPr>
        <w:t>;</w:t>
      </w:r>
    </w:p>
    <w:p w:rsidR="00DD5EAD" w:rsidRPr="002606CF" w:rsidRDefault="00DD5EAD" w:rsidP="00DD5EAD">
      <w:pPr>
        <w:jc w:val="both"/>
        <w:rPr>
          <w:sz w:val="28"/>
          <w:szCs w:val="28"/>
        </w:rPr>
      </w:pPr>
      <w:r w:rsidRPr="002606CF">
        <w:rPr>
          <w:sz w:val="28"/>
          <w:szCs w:val="28"/>
        </w:rPr>
        <w:t xml:space="preserve">                     отряд ЮИД МБОУ </w:t>
      </w:r>
      <w:proofErr w:type="spellStart"/>
      <w:r w:rsidRPr="002606CF">
        <w:rPr>
          <w:sz w:val="28"/>
          <w:szCs w:val="28"/>
        </w:rPr>
        <w:t>Степано-Савченской</w:t>
      </w:r>
      <w:proofErr w:type="spellEnd"/>
      <w:r w:rsidRPr="002606CF">
        <w:rPr>
          <w:sz w:val="28"/>
          <w:szCs w:val="28"/>
        </w:rPr>
        <w:t xml:space="preserve"> ООШ;</w:t>
      </w:r>
    </w:p>
    <w:p w:rsidR="00DD5EAD" w:rsidRPr="002606CF" w:rsidRDefault="00DD5EAD" w:rsidP="00DD5EAD">
      <w:pPr>
        <w:jc w:val="both"/>
        <w:rPr>
          <w:sz w:val="28"/>
          <w:szCs w:val="28"/>
        </w:rPr>
      </w:pPr>
      <w:r w:rsidRPr="002606CF">
        <w:rPr>
          <w:sz w:val="28"/>
          <w:szCs w:val="28"/>
        </w:rPr>
        <w:t xml:space="preserve">      3 место- отряд ЮИД МБОУ </w:t>
      </w:r>
      <w:proofErr w:type="spellStart"/>
      <w:r w:rsidRPr="002606CF">
        <w:rPr>
          <w:sz w:val="28"/>
          <w:szCs w:val="28"/>
        </w:rPr>
        <w:t>Лукичевской</w:t>
      </w:r>
      <w:proofErr w:type="spellEnd"/>
      <w:r w:rsidRPr="002606CF">
        <w:rPr>
          <w:sz w:val="28"/>
          <w:szCs w:val="28"/>
        </w:rPr>
        <w:t xml:space="preserve"> СОШ;</w:t>
      </w:r>
    </w:p>
    <w:p w:rsidR="00DD5EAD" w:rsidRPr="002606CF" w:rsidRDefault="00DD5EAD" w:rsidP="00DD5EAD">
      <w:pPr>
        <w:jc w:val="both"/>
        <w:rPr>
          <w:sz w:val="28"/>
          <w:szCs w:val="28"/>
        </w:rPr>
      </w:pPr>
      <w:r w:rsidRPr="002606CF">
        <w:rPr>
          <w:sz w:val="28"/>
          <w:szCs w:val="28"/>
        </w:rPr>
        <w:lastRenderedPageBreak/>
        <w:t xml:space="preserve">                     отряд ЮИД МБОУ Кутейниковской СОШ;</w:t>
      </w:r>
    </w:p>
    <w:p w:rsidR="00DD5EAD" w:rsidRPr="002606CF" w:rsidRDefault="00DD5EAD" w:rsidP="00DD5EAD">
      <w:pPr>
        <w:tabs>
          <w:tab w:val="left" w:pos="1680"/>
        </w:tabs>
        <w:jc w:val="both"/>
        <w:rPr>
          <w:sz w:val="28"/>
          <w:szCs w:val="28"/>
        </w:rPr>
      </w:pPr>
      <w:r w:rsidRPr="002606CF">
        <w:rPr>
          <w:sz w:val="28"/>
          <w:szCs w:val="28"/>
        </w:rPr>
        <w:t xml:space="preserve">                     отряд ЮИД МБОУ Петровской СОШ;</w:t>
      </w:r>
    </w:p>
    <w:p w:rsidR="00DD5EAD" w:rsidRPr="002606CF" w:rsidRDefault="00DD5EAD" w:rsidP="00DD5EAD">
      <w:pPr>
        <w:tabs>
          <w:tab w:val="left" w:pos="1680"/>
        </w:tabs>
        <w:jc w:val="both"/>
        <w:rPr>
          <w:sz w:val="28"/>
          <w:szCs w:val="28"/>
        </w:rPr>
      </w:pPr>
      <w:r w:rsidRPr="002606CF">
        <w:rPr>
          <w:sz w:val="28"/>
          <w:szCs w:val="28"/>
        </w:rPr>
        <w:t xml:space="preserve">                     отряд ЮИД МБОУ </w:t>
      </w:r>
      <w:proofErr w:type="spellStart"/>
      <w:r w:rsidRPr="002606CF">
        <w:rPr>
          <w:sz w:val="28"/>
          <w:szCs w:val="28"/>
        </w:rPr>
        <w:t>Новодмитриевской</w:t>
      </w:r>
      <w:proofErr w:type="spellEnd"/>
      <w:r w:rsidRPr="002606CF">
        <w:rPr>
          <w:sz w:val="28"/>
          <w:szCs w:val="28"/>
        </w:rPr>
        <w:t xml:space="preserve"> СОШ;</w:t>
      </w:r>
    </w:p>
    <w:p w:rsidR="00DD5EAD" w:rsidRPr="002606CF" w:rsidRDefault="00DD5EAD" w:rsidP="00DD5EAD">
      <w:pPr>
        <w:tabs>
          <w:tab w:val="left" w:pos="1680"/>
        </w:tabs>
        <w:jc w:val="both"/>
        <w:rPr>
          <w:sz w:val="28"/>
          <w:szCs w:val="28"/>
        </w:rPr>
      </w:pPr>
      <w:r w:rsidRPr="002606CF">
        <w:rPr>
          <w:sz w:val="28"/>
          <w:szCs w:val="28"/>
        </w:rPr>
        <w:t xml:space="preserve">                     отряд ЮИД МБОУ </w:t>
      </w:r>
      <w:proofErr w:type="spellStart"/>
      <w:r w:rsidRPr="002606CF">
        <w:rPr>
          <w:sz w:val="28"/>
          <w:szCs w:val="28"/>
        </w:rPr>
        <w:t>Светочниковской</w:t>
      </w:r>
      <w:proofErr w:type="spellEnd"/>
      <w:r w:rsidRPr="002606CF">
        <w:rPr>
          <w:sz w:val="28"/>
          <w:szCs w:val="28"/>
        </w:rPr>
        <w:t xml:space="preserve"> СОШ.</w:t>
      </w:r>
    </w:p>
    <w:p w:rsidR="00DD5EAD" w:rsidRPr="002606CF" w:rsidRDefault="00DD5EAD" w:rsidP="00DD5EAD">
      <w:pPr>
        <w:tabs>
          <w:tab w:val="left" w:pos="1680"/>
        </w:tabs>
        <w:jc w:val="both"/>
        <w:rPr>
          <w:sz w:val="28"/>
          <w:szCs w:val="28"/>
        </w:rPr>
      </w:pPr>
      <w:r w:rsidRPr="002606CF">
        <w:rPr>
          <w:sz w:val="28"/>
          <w:szCs w:val="28"/>
        </w:rPr>
        <w:t xml:space="preserve">   Команда победительница отряд ЮИД </w:t>
      </w:r>
      <w:proofErr w:type="spellStart"/>
      <w:r w:rsidRPr="002606CF">
        <w:rPr>
          <w:sz w:val="28"/>
          <w:szCs w:val="28"/>
        </w:rPr>
        <w:t>Милютинсккой</w:t>
      </w:r>
      <w:proofErr w:type="spellEnd"/>
      <w:r w:rsidRPr="002606CF">
        <w:rPr>
          <w:sz w:val="28"/>
          <w:szCs w:val="28"/>
        </w:rPr>
        <w:t xml:space="preserve"> СОШ будет направлен 19.04.2019г.  в </w:t>
      </w:r>
      <w:proofErr w:type="spellStart"/>
      <w:r w:rsidRPr="002606CF">
        <w:rPr>
          <w:sz w:val="28"/>
          <w:szCs w:val="28"/>
        </w:rPr>
        <w:t>Кашарский</w:t>
      </w:r>
      <w:proofErr w:type="spellEnd"/>
      <w:r w:rsidRPr="002606CF">
        <w:rPr>
          <w:sz w:val="28"/>
          <w:szCs w:val="28"/>
        </w:rPr>
        <w:t xml:space="preserve"> район для участия в зональном этапе областного конкурса. </w:t>
      </w:r>
    </w:p>
    <w:p w:rsidR="00DA2281" w:rsidRPr="002606CF" w:rsidRDefault="00DA2281" w:rsidP="00DA2281">
      <w:pPr>
        <w:tabs>
          <w:tab w:val="left" w:pos="4860"/>
        </w:tabs>
        <w:jc w:val="both"/>
        <w:rPr>
          <w:sz w:val="28"/>
          <w:szCs w:val="28"/>
        </w:rPr>
      </w:pPr>
      <w:r w:rsidRPr="002606CF">
        <w:rPr>
          <w:bCs/>
          <w:sz w:val="28"/>
          <w:szCs w:val="28"/>
        </w:rPr>
        <w:t xml:space="preserve"> </w:t>
      </w:r>
      <w:r w:rsidRPr="002606CF">
        <w:rPr>
          <w:sz w:val="28"/>
          <w:szCs w:val="28"/>
        </w:rPr>
        <w:t xml:space="preserve"> 20 марта 2019г. состоялся муниципальный этап </w:t>
      </w:r>
      <w:r w:rsidRPr="002606CF">
        <w:rPr>
          <w:bCs/>
          <w:sz w:val="28"/>
          <w:szCs w:val="28"/>
        </w:rPr>
        <w:t xml:space="preserve">областного </w:t>
      </w:r>
      <w:proofErr w:type="gramStart"/>
      <w:r w:rsidRPr="002606CF">
        <w:rPr>
          <w:bCs/>
          <w:sz w:val="28"/>
          <w:szCs w:val="28"/>
        </w:rPr>
        <w:t>конкурса</w:t>
      </w:r>
      <w:r w:rsidRPr="002606CF">
        <w:rPr>
          <w:sz w:val="28"/>
          <w:szCs w:val="28"/>
        </w:rPr>
        <w:t xml:space="preserve">  дошкольных</w:t>
      </w:r>
      <w:proofErr w:type="gramEnd"/>
      <w:r w:rsidRPr="002606CF">
        <w:rPr>
          <w:sz w:val="28"/>
          <w:szCs w:val="28"/>
        </w:rPr>
        <w:t xml:space="preserve"> образовательных организации  «Родительский патруль» и ПДД вместе с ЮПИД»»</w:t>
      </w:r>
    </w:p>
    <w:p w:rsidR="000D27FA" w:rsidRPr="002606CF" w:rsidRDefault="00DA2281" w:rsidP="00DA2281">
      <w:pPr>
        <w:pStyle w:val="20"/>
        <w:ind w:firstLine="0"/>
        <w:rPr>
          <w:b/>
          <w:szCs w:val="28"/>
        </w:rPr>
      </w:pPr>
      <w:r w:rsidRPr="002606CF">
        <w:rPr>
          <w:b/>
          <w:szCs w:val="28"/>
        </w:rPr>
        <w:t xml:space="preserve"> </w:t>
      </w:r>
    </w:p>
    <w:p w:rsidR="00DA2281" w:rsidRPr="002606CF" w:rsidRDefault="000D27FA" w:rsidP="00DA2281">
      <w:pPr>
        <w:pStyle w:val="20"/>
        <w:ind w:firstLine="0"/>
        <w:rPr>
          <w:b/>
          <w:szCs w:val="28"/>
        </w:rPr>
      </w:pPr>
      <w:r w:rsidRPr="002606CF">
        <w:rPr>
          <w:b/>
          <w:szCs w:val="28"/>
        </w:rPr>
        <w:t xml:space="preserve">   </w:t>
      </w:r>
      <w:r w:rsidR="00DA2281" w:rsidRPr="002606CF">
        <w:rPr>
          <w:b/>
          <w:szCs w:val="28"/>
        </w:rPr>
        <w:t>Победителями и призерами конкурса стали:</w:t>
      </w:r>
    </w:p>
    <w:p w:rsidR="00DA2281" w:rsidRPr="002606CF" w:rsidRDefault="00DA2281" w:rsidP="00DA2281">
      <w:pPr>
        <w:jc w:val="both"/>
        <w:rPr>
          <w:sz w:val="28"/>
        </w:rPr>
      </w:pPr>
      <w:r w:rsidRPr="002606CF">
        <w:rPr>
          <w:bCs/>
          <w:sz w:val="28"/>
          <w:szCs w:val="28"/>
        </w:rPr>
        <w:t xml:space="preserve">   </w:t>
      </w:r>
      <w:r w:rsidRPr="002606CF">
        <w:t xml:space="preserve">        </w:t>
      </w:r>
      <w:r w:rsidRPr="002606CF">
        <w:rPr>
          <w:sz w:val="28"/>
        </w:rPr>
        <w:t>1 место   - МБДОУ д/с № 4 п. Светоч;</w:t>
      </w:r>
    </w:p>
    <w:p w:rsidR="00DA2281" w:rsidRPr="002606CF" w:rsidRDefault="00DA2281" w:rsidP="00DA2281">
      <w:pPr>
        <w:jc w:val="both"/>
        <w:rPr>
          <w:sz w:val="28"/>
          <w:szCs w:val="28"/>
        </w:rPr>
      </w:pPr>
      <w:r w:rsidRPr="002606CF">
        <w:rPr>
          <w:sz w:val="28"/>
        </w:rPr>
        <w:t xml:space="preserve">        </w:t>
      </w:r>
      <w:r w:rsidR="000D27FA" w:rsidRPr="002606CF">
        <w:rPr>
          <w:sz w:val="28"/>
        </w:rPr>
        <w:t xml:space="preserve"> </w:t>
      </w:r>
      <w:r w:rsidRPr="002606CF">
        <w:rPr>
          <w:sz w:val="28"/>
        </w:rPr>
        <w:t xml:space="preserve"> 2 место   </w:t>
      </w:r>
      <w:r w:rsidRPr="002606CF">
        <w:rPr>
          <w:sz w:val="28"/>
          <w:szCs w:val="28"/>
        </w:rPr>
        <w:t xml:space="preserve">- </w:t>
      </w:r>
      <w:r w:rsidRPr="002606CF">
        <w:rPr>
          <w:sz w:val="28"/>
        </w:rPr>
        <w:t xml:space="preserve">МБДОУ д/с №2 ст. </w:t>
      </w:r>
      <w:proofErr w:type="spellStart"/>
      <w:r w:rsidRPr="002606CF">
        <w:rPr>
          <w:sz w:val="28"/>
        </w:rPr>
        <w:t>Селивановской</w:t>
      </w:r>
      <w:proofErr w:type="spellEnd"/>
      <w:r w:rsidRPr="002606CF">
        <w:rPr>
          <w:sz w:val="28"/>
          <w:szCs w:val="28"/>
        </w:rPr>
        <w:t>;</w:t>
      </w:r>
    </w:p>
    <w:p w:rsidR="00DA2281" w:rsidRPr="002606CF" w:rsidRDefault="00DA2281" w:rsidP="00DA2281">
      <w:pPr>
        <w:jc w:val="both"/>
        <w:rPr>
          <w:sz w:val="28"/>
        </w:rPr>
      </w:pPr>
      <w:r w:rsidRPr="002606CF">
        <w:rPr>
          <w:sz w:val="28"/>
          <w:szCs w:val="28"/>
        </w:rPr>
        <w:t xml:space="preserve">                        </w:t>
      </w:r>
      <w:r w:rsidR="000D27FA" w:rsidRPr="002606CF">
        <w:rPr>
          <w:sz w:val="28"/>
          <w:szCs w:val="28"/>
        </w:rPr>
        <w:t xml:space="preserve"> </w:t>
      </w:r>
      <w:r w:rsidRPr="002606CF">
        <w:rPr>
          <w:sz w:val="28"/>
          <w:szCs w:val="28"/>
        </w:rPr>
        <w:t>- МБДОУ д/с №10 сл.</w:t>
      </w:r>
      <w:r w:rsidR="001410F2" w:rsidRPr="002606CF">
        <w:rPr>
          <w:sz w:val="28"/>
          <w:szCs w:val="28"/>
        </w:rPr>
        <w:t xml:space="preserve"> </w:t>
      </w:r>
      <w:proofErr w:type="spellStart"/>
      <w:r w:rsidRPr="002606CF">
        <w:rPr>
          <w:sz w:val="28"/>
          <w:szCs w:val="28"/>
        </w:rPr>
        <w:t>Маньково</w:t>
      </w:r>
      <w:proofErr w:type="spellEnd"/>
      <w:r w:rsidRPr="002606CF">
        <w:rPr>
          <w:sz w:val="28"/>
          <w:szCs w:val="28"/>
        </w:rPr>
        <w:t>-Березовской;</w:t>
      </w:r>
    </w:p>
    <w:p w:rsidR="00DA2281" w:rsidRPr="002606CF" w:rsidRDefault="00DA2281" w:rsidP="00DA2281">
      <w:pPr>
        <w:jc w:val="both"/>
        <w:rPr>
          <w:sz w:val="28"/>
        </w:rPr>
      </w:pPr>
      <w:r w:rsidRPr="002606CF">
        <w:rPr>
          <w:sz w:val="28"/>
        </w:rPr>
        <w:t xml:space="preserve">                        </w:t>
      </w:r>
      <w:r w:rsidR="000D27FA" w:rsidRPr="002606CF">
        <w:rPr>
          <w:sz w:val="28"/>
        </w:rPr>
        <w:t xml:space="preserve"> </w:t>
      </w:r>
      <w:r w:rsidRPr="002606CF">
        <w:rPr>
          <w:sz w:val="28"/>
        </w:rPr>
        <w:t xml:space="preserve">- </w:t>
      </w:r>
      <w:r w:rsidRPr="002606CF">
        <w:rPr>
          <w:sz w:val="28"/>
          <w:szCs w:val="28"/>
        </w:rPr>
        <w:t>МБДОУ д/с №11 «Колобок» х.</w:t>
      </w:r>
      <w:r w:rsidR="001410F2" w:rsidRPr="002606CF">
        <w:rPr>
          <w:sz w:val="28"/>
          <w:szCs w:val="28"/>
        </w:rPr>
        <w:t xml:space="preserve"> </w:t>
      </w:r>
      <w:proofErr w:type="spellStart"/>
      <w:r w:rsidRPr="002606CF">
        <w:rPr>
          <w:sz w:val="28"/>
          <w:szCs w:val="28"/>
        </w:rPr>
        <w:t>Степано-Савченского</w:t>
      </w:r>
      <w:proofErr w:type="spellEnd"/>
      <w:r w:rsidRPr="002606CF">
        <w:rPr>
          <w:sz w:val="28"/>
          <w:szCs w:val="28"/>
        </w:rPr>
        <w:t>;</w:t>
      </w:r>
    </w:p>
    <w:p w:rsidR="00DA2281" w:rsidRPr="002606CF" w:rsidRDefault="00DA2281" w:rsidP="00DA2281">
      <w:pPr>
        <w:jc w:val="both"/>
        <w:rPr>
          <w:sz w:val="28"/>
          <w:szCs w:val="28"/>
        </w:rPr>
      </w:pPr>
      <w:r w:rsidRPr="002606CF">
        <w:rPr>
          <w:sz w:val="28"/>
          <w:szCs w:val="28"/>
        </w:rPr>
        <w:t xml:space="preserve">     </w:t>
      </w:r>
      <w:r w:rsidR="000D27FA" w:rsidRPr="002606CF">
        <w:rPr>
          <w:sz w:val="28"/>
          <w:szCs w:val="28"/>
        </w:rPr>
        <w:t xml:space="preserve">  </w:t>
      </w:r>
      <w:r w:rsidRPr="002606CF">
        <w:rPr>
          <w:sz w:val="28"/>
          <w:szCs w:val="28"/>
        </w:rPr>
        <w:t xml:space="preserve">   3 место    - МБДОУ д/с № 7 </w:t>
      </w:r>
      <w:proofErr w:type="spellStart"/>
      <w:r w:rsidRPr="002606CF">
        <w:rPr>
          <w:sz w:val="28"/>
          <w:szCs w:val="28"/>
        </w:rPr>
        <w:t>х.Новодмитриевского</w:t>
      </w:r>
      <w:proofErr w:type="spellEnd"/>
      <w:r w:rsidRPr="002606CF">
        <w:rPr>
          <w:sz w:val="28"/>
          <w:szCs w:val="28"/>
        </w:rPr>
        <w:t>;</w:t>
      </w:r>
    </w:p>
    <w:p w:rsidR="00DA2281" w:rsidRPr="002606CF" w:rsidRDefault="00DA2281" w:rsidP="00DA2281">
      <w:pPr>
        <w:jc w:val="both"/>
        <w:rPr>
          <w:sz w:val="28"/>
          <w:szCs w:val="28"/>
        </w:rPr>
      </w:pPr>
      <w:r w:rsidRPr="002606CF">
        <w:rPr>
          <w:sz w:val="28"/>
          <w:szCs w:val="28"/>
        </w:rPr>
        <w:t xml:space="preserve">                       </w:t>
      </w:r>
      <w:r w:rsidR="000D27FA" w:rsidRPr="002606CF">
        <w:rPr>
          <w:sz w:val="28"/>
          <w:szCs w:val="28"/>
        </w:rPr>
        <w:t xml:space="preserve"> </w:t>
      </w:r>
      <w:r w:rsidRPr="002606CF">
        <w:rPr>
          <w:sz w:val="28"/>
          <w:szCs w:val="28"/>
        </w:rPr>
        <w:t xml:space="preserve"> </w:t>
      </w:r>
      <w:r w:rsidRPr="002606CF">
        <w:rPr>
          <w:sz w:val="28"/>
        </w:rPr>
        <w:t>- МБДОУ д/с №</w:t>
      </w:r>
      <w:proofErr w:type="gramStart"/>
      <w:r w:rsidRPr="002606CF">
        <w:rPr>
          <w:sz w:val="28"/>
        </w:rPr>
        <w:t>9  «</w:t>
      </w:r>
      <w:proofErr w:type="gramEnd"/>
      <w:r w:rsidRPr="002606CF">
        <w:rPr>
          <w:sz w:val="28"/>
        </w:rPr>
        <w:t xml:space="preserve">Зорюшка» </w:t>
      </w:r>
      <w:proofErr w:type="spellStart"/>
      <w:r w:rsidRPr="002606CF">
        <w:rPr>
          <w:sz w:val="28"/>
        </w:rPr>
        <w:t>х.Николовки</w:t>
      </w:r>
      <w:proofErr w:type="spellEnd"/>
      <w:r w:rsidRPr="002606CF">
        <w:rPr>
          <w:sz w:val="28"/>
        </w:rPr>
        <w:t>;</w:t>
      </w:r>
      <w:r w:rsidRPr="002606CF">
        <w:rPr>
          <w:sz w:val="28"/>
          <w:szCs w:val="28"/>
        </w:rPr>
        <w:t xml:space="preserve"> </w:t>
      </w:r>
    </w:p>
    <w:p w:rsidR="00DA2281" w:rsidRPr="002606CF" w:rsidRDefault="00DA2281" w:rsidP="00DA2281">
      <w:pPr>
        <w:jc w:val="both"/>
        <w:rPr>
          <w:sz w:val="28"/>
          <w:szCs w:val="28"/>
        </w:rPr>
      </w:pPr>
      <w:r w:rsidRPr="002606CF">
        <w:rPr>
          <w:sz w:val="28"/>
          <w:szCs w:val="28"/>
        </w:rPr>
        <w:t xml:space="preserve">                      </w:t>
      </w:r>
      <w:r w:rsidR="000D27FA" w:rsidRPr="002606CF">
        <w:rPr>
          <w:sz w:val="28"/>
          <w:szCs w:val="28"/>
        </w:rPr>
        <w:t xml:space="preserve"> </w:t>
      </w:r>
      <w:r w:rsidRPr="002606CF">
        <w:rPr>
          <w:sz w:val="28"/>
          <w:szCs w:val="28"/>
        </w:rPr>
        <w:t xml:space="preserve">  - Дошкольная группа МБОУ </w:t>
      </w:r>
      <w:proofErr w:type="spellStart"/>
      <w:r w:rsidRPr="002606CF">
        <w:rPr>
          <w:sz w:val="28"/>
          <w:szCs w:val="28"/>
        </w:rPr>
        <w:t>Авангардовской</w:t>
      </w:r>
      <w:proofErr w:type="spellEnd"/>
      <w:r w:rsidRPr="002606CF">
        <w:rPr>
          <w:sz w:val="28"/>
          <w:szCs w:val="28"/>
        </w:rPr>
        <w:t xml:space="preserve"> ООШ;</w:t>
      </w:r>
    </w:p>
    <w:p w:rsidR="00DA2281" w:rsidRPr="002606CF" w:rsidRDefault="00DA2281" w:rsidP="00DA2281">
      <w:pPr>
        <w:jc w:val="both"/>
        <w:rPr>
          <w:sz w:val="28"/>
          <w:szCs w:val="28"/>
        </w:rPr>
      </w:pPr>
      <w:r w:rsidRPr="002606CF">
        <w:rPr>
          <w:sz w:val="28"/>
          <w:szCs w:val="28"/>
        </w:rPr>
        <w:t xml:space="preserve">                      </w:t>
      </w:r>
      <w:r w:rsidR="000D27FA" w:rsidRPr="002606CF">
        <w:rPr>
          <w:sz w:val="28"/>
          <w:szCs w:val="28"/>
        </w:rPr>
        <w:t xml:space="preserve"> </w:t>
      </w:r>
      <w:r w:rsidRPr="002606CF">
        <w:rPr>
          <w:sz w:val="28"/>
          <w:szCs w:val="28"/>
        </w:rPr>
        <w:t xml:space="preserve">  - Дошкольная группа МБОУ Кутейниковской СОШ;</w:t>
      </w:r>
    </w:p>
    <w:p w:rsidR="00DA2281" w:rsidRPr="002606CF" w:rsidRDefault="00DA2281" w:rsidP="00DA2281">
      <w:pPr>
        <w:jc w:val="both"/>
        <w:rPr>
          <w:sz w:val="28"/>
          <w:szCs w:val="28"/>
        </w:rPr>
      </w:pPr>
      <w:r w:rsidRPr="002606CF">
        <w:rPr>
          <w:sz w:val="28"/>
          <w:szCs w:val="28"/>
        </w:rPr>
        <w:t xml:space="preserve">                       </w:t>
      </w:r>
      <w:r w:rsidR="000D27FA" w:rsidRPr="002606CF">
        <w:rPr>
          <w:sz w:val="28"/>
          <w:szCs w:val="28"/>
        </w:rPr>
        <w:t xml:space="preserve"> </w:t>
      </w:r>
      <w:r w:rsidRPr="002606CF">
        <w:rPr>
          <w:sz w:val="28"/>
          <w:szCs w:val="28"/>
        </w:rPr>
        <w:t xml:space="preserve"> - Дошкольная группа МБОУ </w:t>
      </w:r>
      <w:proofErr w:type="spellStart"/>
      <w:r w:rsidRPr="002606CF">
        <w:rPr>
          <w:sz w:val="28"/>
          <w:szCs w:val="28"/>
        </w:rPr>
        <w:t>Лукичевской</w:t>
      </w:r>
      <w:proofErr w:type="spellEnd"/>
      <w:r w:rsidRPr="002606CF">
        <w:rPr>
          <w:sz w:val="28"/>
          <w:szCs w:val="28"/>
        </w:rPr>
        <w:t xml:space="preserve"> СОШ;</w:t>
      </w:r>
    </w:p>
    <w:p w:rsidR="00DA2281" w:rsidRPr="002606CF" w:rsidRDefault="00DA2281" w:rsidP="00DA2281">
      <w:pPr>
        <w:jc w:val="both"/>
        <w:rPr>
          <w:sz w:val="28"/>
          <w:szCs w:val="28"/>
        </w:rPr>
      </w:pPr>
      <w:r w:rsidRPr="002606CF">
        <w:rPr>
          <w:sz w:val="28"/>
          <w:szCs w:val="28"/>
        </w:rPr>
        <w:t xml:space="preserve">                     </w:t>
      </w:r>
      <w:r w:rsidR="000D27FA" w:rsidRPr="002606CF">
        <w:rPr>
          <w:sz w:val="28"/>
          <w:szCs w:val="28"/>
        </w:rPr>
        <w:t xml:space="preserve"> </w:t>
      </w:r>
      <w:r w:rsidRPr="002606CF">
        <w:rPr>
          <w:sz w:val="28"/>
          <w:szCs w:val="28"/>
        </w:rPr>
        <w:t xml:space="preserve">   - Дошкольная группа МБОУ Первомайской ООШ;</w:t>
      </w:r>
    </w:p>
    <w:p w:rsidR="00DA2281" w:rsidRPr="002606CF" w:rsidRDefault="00DA2281" w:rsidP="00DA2281">
      <w:pPr>
        <w:jc w:val="both"/>
        <w:rPr>
          <w:sz w:val="28"/>
          <w:szCs w:val="28"/>
        </w:rPr>
      </w:pPr>
      <w:r w:rsidRPr="002606CF">
        <w:rPr>
          <w:sz w:val="28"/>
          <w:szCs w:val="28"/>
        </w:rPr>
        <w:t xml:space="preserve">                      </w:t>
      </w:r>
      <w:r w:rsidR="000D27FA" w:rsidRPr="002606CF">
        <w:rPr>
          <w:sz w:val="28"/>
          <w:szCs w:val="28"/>
        </w:rPr>
        <w:t xml:space="preserve">  </w:t>
      </w:r>
      <w:r w:rsidRPr="002606CF">
        <w:rPr>
          <w:sz w:val="28"/>
          <w:szCs w:val="28"/>
        </w:rPr>
        <w:t xml:space="preserve"> - Дошкольная группа МБОУ Орловской НОШ.</w:t>
      </w:r>
    </w:p>
    <w:p w:rsidR="00DA2281" w:rsidRPr="002606CF" w:rsidRDefault="00DA2281" w:rsidP="00DA2281">
      <w:pPr>
        <w:jc w:val="both"/>
        <w:rPr>
          <w:sz w:val="28"/>
          <w:szCs w:val="28"/>
        </w:rPr>
      </w:pPr>
      <w:r w:rsidRPr="002606CF">
        <w:rPr>
          <w:sz w:val="28"/>
          <w:szCs w:val="28"/>
        </w:rPr>
        <w:t xml:space="preserve"> </w:t>
      </w:r>
      <w:r w:rsidR="00076B95" w:rsidRPr="002606CF">
        <w:rPr>
          <w:sz w:val="28"/>
          <w:szCs w:val="28"/>
        </w:rPr>
        <w:t xml:space="preserve">    </w:t>
      </w:r>
      <w:r w:rsidRPr="002606CF">
        <w:rPr>
          <w:sz w:val="28"/>
          <w:szCs w:val="28"/>
        </w:rPr>
        <w:t xml:space="preserve">На </w:t>
      </w:r>
      <w:r w:rsidR="000D27FA" w:rsidRPr="002606CF">
        <w:rPr>
          <w:sz w:val="28"/>
          <w:szCs w:val="28"/>
        </w:rPr>
        <w:t xml:space="preserve">зональном этапе в </w:t>
      </w:r>
      <w:proofErr w:type="spellStart"/>
      <w:proofErr w:type="gramStart"/>
      <w:r w:rsidR="000D27FA" w:rsidRPr="002606CF">
        <w:rPr>
          <w:sz w:val="28"/>
          <w:szCs w:val="28"/>
        </w:rPr>
        <w:t>ст.Тацинской</w:t>
      </w:r>
      <w:proofErr w:type="spellEnd"/>
      <w:r w:rsidR="000D27FA" w:rsidRPr="002606CF">
        <w:rPr>
          <w:sz w:val="28"/>
          <w:szCs w:val="28"/>
        </w:rPr>
        <w:t xml:space="preserve">  Милютинский</w:t>
      </w:r>
      <w:proofErr w:type="gramEnd"/>
      <w:r w:rsidR="000D27FA" w:rsidRPr="002606CF">
        <w:rPr>
          <w:sz w:val="28"/>
          <w:szCs w:val="28"/>
        </w:rPr>
        <w:t xml:space="preserve"> район представлял победитель</w:t>
      </w:r>
      <w:r w:rsidRPr="002606CF">
        <w:rPr>
          <w:sz w:val="28"/>
          <w:szCs w:val="28"/>
        </w:rPr>
        <w:t xml:space="preserve"> муниципального этап</w:t>
      </w:r>
      <w:r w:rsidR="000D27FA" w:rsidRPr="002606CF">
        <w:rPr>
          <w:sz w:val="28"/>
          <w:szCs w:val="28"/>
        </w:rPr>
        <w:t>а конкурса  МБДОУ детский сад №4 п.Светоч</w:t>
      </w:r>
      <w:r w:rsidRPr="002606CF">
        <w:rPr>
          <w:sz w:val="28"/>
          <w:szCs w:val="28"/>
        </w:rPr>
        <w:t>. По итогам конкурса коллектив д</w:t>
      </w:r>
      <w:r w:rsidR="000D27FA" w:rsidRPr="002606CF">
        <w:rPr>
          <w:sz w:val="28"/>
          <w:szCs w:val="28"/>
        </w:rPr>
        <w:t xml:space="preserve">етского сада №4 п.Светоч занял </w:t>
      </w:r>
      <w:r w:rsidR="000D27FA" w:rsidRPr="002606CF">
        <w:rPr>
          <w:sz w:val="28"/>
          <w:szCs w:val="28"/>
          <w:lang w:val="en-US"/>
        </w:rPr>
        <w:t>II</w:t>
      </w:r>
      <w:r w:rsidR="000D27FA" w:rsidRPr="002606CF">
        <w:rPr>
          <w:sz w:val="28"/>
          <w:szCs w:val="28"/>
        </w:rPr>
        <w:t xml:space="preserve"> место</w:t>
      </w:r>
      <w:r w:rsidR="00076B95" w:rsidRPr="002606CF">
        <w:rPr>
          <w:sz w:val="28"/>
          <w:szCs w:val="28"/>
        </w:rPr>
        <w:t xml:space="preserve"> и был на</w:t>
      </w:r>
      <w:r w:rsidRPr="002606CF">
        <w:rPr>
          <w:sz w:val="28"/>
          <w:szCs w:val="28"/>
        </w:rPr>
        <w:t>гражден</w:t>
      </w:r>
      <w:r w:rsidR="00666644" w:rsidRPr="002606CF">
        <w:rPr>
          <w:sz w:val="28"/>
          <w:szCs w:val="28"/>
        </w:rPr>
        <w:t xml:space="preserve"> дипломом</w:t>
      </w:r>
      <w:r w:rsidRPr="002606CF">
        <w:rPr>
          <w:sz w:val="28"/>
          <w:szCs w:val="28"/>
        </w:rPr>
        <w:t xml:space="preserve"> Управления ГИБДД ГУ МВД России по Ростовской области Министерства общего и профессионального образования Ростовской области.</w:t>
      </w:r>
    </w:p>
    <w:p w:rsidR="009347DF" w:rsidRPr="002606CF" w:rsidRDefault="009347DF" w:rsidP="009347DF">
      <w:pPr>
        <w:jc w:val="both"/>
        <w:rPr>
          <w:sz w:val="28"/>
          <w:szCs w:val="28"/>
        </w:rPr>
      </w:pPr>
      <w:r w:rsidRPr="002606CF">
        <w:rPr>
          <w:sz w:val="28"/>
          <w:szCs w:val="28"/>
        </w:rPr>
        <w:t xml:space="preserve">    </w:t>
      </w:r>
    </w:p>
    <w:p w:rsidR="009347DF" w:rsidRPr="002606CF" w:rsidRDefault="009347DF" w:rsidP="009347DF">
      <w:pPr>
        <w:tabs>
          <w:tab w:val="left" w:pos="4860"/>
        </w:tabs>
        <w:jc w:val="both"/>
        <w:rPr>
          <w:sz w:val="28"/>
          <w:szCs w:val="28"/>
        </w:rPr>
      </w:pPr>
      <w:r w:rsidRPr="002606CF">
        <w:rPr>
          <w:sz w:val="28"/>
          <w:szCs w:val="28"/>
        </w:rPr>
        <w:t xml:space="preserve">    В соответствии с планом работы МБУ «МК и ЦБ отдела образования Администрации Милютинского района» на 2018-2019 год, в целях выявления и поддержки способных и творчески одаренных детей в области художественного творчества, а также активизации деятельности по художественно - эстетическому направлению 22 марта  2019г. был организован и проведен муниципальный  конкурс рисунков «Театр в моей жизни», посвященный году Театра в России.</w:t>
      </w:r>
    </w:p>
    <w:p w:rsidR="00091A01" w:rsidRPr="002606CF" w:rsidRDefault="00091A01" w:rsidP="00091A01">
      <w:pPr>
        <w:jc w:val="both"/>
        <w:rPr>
          <w:sz w:val="28"/>
          <w:szCs w:val="28"/>
        </w:rPr>
      </w:pPr>
      <w:r w:rsidRPr="002606CF">
        <w:rPr>
          <w:sz w:val="28"/>
          <w:szCs w:val="28"/>
        </w:rPr>
        <w:t xml:space="preserve">  </w:t>
      </w:r>
    </w:p>
    <w:p w:rsidR="00091A01" w:rsidRPr="002606CF" w:rsidRDefault="00091A01" w:rsidP="00091A01">
      <w:pPr>
        <w:jc w:val="both"/>
        <w:rPr>
          <w:sz w:val="28"/>
          <w:szCs w:val="28"/>
        </w:rPr>
      </w:pPr>
      <w:r w:rsidRPr="002606CF">
        <w:rPr>
          <w:sz w:val="28"/>
          <w:szCs w:val="28"/>
        </w:rPr>
        <w:t xml:space="preserve">   Победителями конкурса стали:</w:t>
      </w:r>
    </w:p>
    <w:p w:rsidR="00091A01" w:rsidRPr="002606CF" w:rsidRDefault="00091A01" w:rsidP="00091A01">
      <w:pPr>
        <w:pStyle w:val="20"/>
        <w:overflowPunct w:val="0"/>
        <w:autoSpaceDE w:val="0"/>
        <w:autoSpaceDN w:val="0"/>
        <w:adjustRightInd w:val="0"/>
        <w:ind w:left="720" w:firstLine="0"/>
        <w:textAlignment w:val="baseline"/>
        <w:rPr>
          <w:b/>
          <w:bCs/>
          <w:szCs w:val="28"/>
        </w:rPr>
      </w:pPr>
    </w:p>
    <w:p w:rsidR="00091A01" w:rsidRPr="002606CF" w:rsidRDefault="003A0EFE" w:rsidP="003A0EFE">
      <w:pPr>
        <w:pStyle w:val="20"/>
        <w:overflowPunct w:val="0"/>
        <w:autoSpaceDE w:val="0"/>
        <w:autoSpaceDN w:val="0"/>
        <w:adjustRightInd w:val="0"/>
        <w:ind w:firstLine="0"/>
        <w:textAlignment w:val="baseline"/>
        <w:rPr>
          <w:b/>
          <w:bCs/>
          <w:szCs w:val="28"/>
        </w:rPr>
      </w:pPr>
      <w:r w:rsidRPr="002606CF">
        <w:rPr>
          <w:b/>
          <w:bCs/>
          <w:szCs w:val="28"/>
        </w:rPr>
        <w:t xml:space="preserve">1.1.  </w:t>
      </w:r>
      <w:r w:rsidR="00091A01" w:rsidRPr="002606CF">
        <w:rPr>
          <w:b/>
          <w:bCs/>
          <w:szCs w:val="28"/>
        </w:rPr>
        <w:t xml:space="preserve"> Среди общеобразовательных организаций:</w:t>
      </w:r>
    </w:p>
    <w:p w:rsidR="00091A01" w:rsidRPr="002606CF" w:rsidRDefault="00091A01" w:rsidP="00091A01">
      <w:pPr>
        <w:jc w:val="both"/>
        <w:rPr>
          <w:sz w:val="28"/>
        </w:rPr>
      </w:pPr>
      <w:r w:rsidRPr="002606CF">
        <w:rPr>
          <w:sz w:val="28"/>
        </w:rPr>
        <w:t xml:space="preserve">      1 место</w:t>
      </w:r>
      <w:r w:rsidR="007D258E" w:rsidRPr="002606CF">
        <w:rPr>
          <w:sz w:val="28"/>
        </w:rPr>
        <w:t xml:space="preserve"> - </w:t>
      </w:r>
      <w:proofErr w:type="spellStart"/>
      <w:r w:rsidR="007D258E" w:rsidRPr="002606CF">
        <w:rPr>
          <w:sz w:val="28"/>
        </w:rPr>
        <w:t>Ступак</w:t>
      </w:r>
      <w:proofErr w:type="spellEnd"/>
      <w:r w:rsidR="007D258E" w:rsidRPr="002606CF">
        <w:rPr>
          <w:sz w:val="28"/>
        </w:rPr>
        <w:t xml:space="preserve"> Никита</w:t>
      </w:r>
      <w:r w:rsidR="00660080" w:rsidRPr="002606CF">
        <w:rPr>
          <w:sz w:val="28"/>
        </w:rPr>
        <w:t>, обучающийся</w:t>
      </w:r>
      <w:r w:rsidRPr="002606CF">
        <w:rPr>
          <w:sz w:val="28"/>
        </w:rPr>
        <w:t xml:space="preserve"> МБОУ Милютинской СОШ;</w:t>
      </w:r>
    </w:p>
    <w:p w:rsidR="00091A01" w:rsidRPr="002606CF" w:rsidRDefault="00660080" w:rsidP="00091A01">
      <w:pPr>
        <w:ind w:left="708" w:firstLine="708"/>
        <w:jc w:val="both"/>
        <w:rPr>
          <w:sz w:val="28"/>
        </w:rPr>
      </w:pPr>
      <w:r w:rsidRPr="002606CF">
        <w:rPr>
          <w:sz w:val="28"/>
        </w:rPr>
        <w:t>- Ерохин Дмитрий, обучающийс</w:t>
      </w:r>
      <w:r w:rsidR="00091A01" w:rsidRPr="002606CF">
        <w:rPr>
          <w:sz w:val="28"/>
        </w:rPr>
        <w:t>я МБОУ Милютинской СОШ;</w:t>
      </w:r>
    </w:p>
    <w:p w:rsidR="00091A01" w:rsidRPr="002606CF" w:rsidRDefault="00725578" w:rsidP="00091A01">
      <w:pPr>
        <w:ind w:left="708" w:firstLine="708"/>
        <w:jc w:val="both"/>
        <w:rPr>
          <w:sz w:val="28"/>
        </w:rPr>
      </w:pPr>
      <w:r w:rsidRPr="002606CF">
        <w:rPr>
          <w:sz w:val="28"/>
        </w:rPr>
        <w:t>-Ковалева Ксения, обучающаяся</w:t>
      </w:r>
      <w:r w:rsidR="00091A01" w:rsidRPr="002606CF">
        <w:rPr>
          <w:sz w:val="28"/>
        </w:rPr>
        <w:t xml:space="preserve"> МБОУ Первомайской ООШ;</w:t>
      </w:r>
    </w:p>
    <w:p w:rsidR="00091A01" w:rsidRPr="002606CF" w:rsidRDefault="003908C4" w:rsidP="00091A01">
      <w:pPr>
        <w:ind w:left="708" w:firstLine="708"/>
        <w:jc w:val="both"/>
        <w:rPr>
          <w:sz w:val="28"/>
        </w:rPr>
      </w:pPr>
      <w:r w:rsidRPr="002606CF">
        <w:rPr>
          <w:sz w:val="28"/>
        </w:rPr>
        <w:t>-Колесников Клим, обучающийся</w:t>
      </w:r>
      <w:r w:rsidR="00091A01" w:rsidRPr="002606CF">
        <w:rPr>
          <w:sz w:val="28"/>
        </w:rPr>
        <w:t xml:space="preserve"> МБОУ Петровской СОШ;</w:t>
      </w:r>
    </w:p>
    <w:p w:rsidR="003A0EFE" w:rsidRPr="002606CF" w:rsidRDefault="003908C4" w:rsidP="003A0EFE">
      <w:pPr>
        <w:ind w:left="708" w:firstLine="708"/>
        <w:jc w:val="both"/>
        <w:rPr>
          <w:sz w:val="28"/>
        </w:rPr>
      </w:pPr>
      <w:r w:rsidRPr="002606CF">
        <w:rPr>
          <w:sz w:val="28"/>
        </w:rPr>
        <w:t>-Шумская Юлия, обучающа</w:t>
      </w:r>
      <w:r w:rsidR="00091A01" w:rsidRPr="002606CF">
        <w:rPr>
          <w:sz w:val="28"/>
        </w:rPr>
        <w:t>я</w:t>
      </w:r>
      <w:r w:rsidRPr="002606CF">
        <w:rPr>
          <w:sz w:val="28"/>
        </w:rPr>
        <w:t>ся</w:t>
      </w:r>
      <w:r w:rsidR="00091A01" w:rsidRPr="002606CF">
        <w:rPr>
          <w:sz w:val="28"/>
        </w:rPr>
        <w:t xml:space="preserve"> МБОУ </w:t>
      </w:r>
      <w:proofErr w:type="spellStart"/>
      <w:r w:rsidR="00091A01" w:rsidRPr="002606CF">
        <w:rPr>
          <w:sz w:val="28"/>
        </w:rPr>
        <w:t>Селивановской</w:t>
      </w:r>
      <w:proofErr w:type="spellEnd"/>
      <w:r w:rsidR="00091A01" w:rsidRPr="002606CF">
        <w:rPr>
          <w:sz w:val="28"/>
        </w:rPr>
        <w:t xml:space="preserve"> СОШ.</w:t>
      </w:r>
    </w:p>
    <w:p w:rsidR="00091A01" w:rsidRPr="002606CF" w:rsidRDefault="00091A01" w:rsidP="003A0EFE">
      <w:pPr>
        <w:jc w:val="both"/>
        <w:rPr>
          <w:sz w:val="28"/>
        </w:rPr>
      </w:pPr>
      <w:r w:rsidRPr="002606CF">
        <w:rPr>
          <w:sz w:val="28"/>
        </w:rPr>
        <w:t xml:space="preserve"> </w:t>
      </w:r>
      <w:r w:rsidRPr="002606CF">
        <w:rPr>
          <w:b/>
          <w:sz w:val="28"/>
        </w:rPr>
        <w:t>1.2.</w:t>
      </w:r>
      <w:r w:rsidR="003A0EFE" w:rsidRPr="002606CF">
        <w:rPr>
          <w:b/>
          <w:sz w:val="28"/>
        </w:rPr>
        <w:t xml:space="preserve">   </w:t>
      </w:r>
      <w:r w:rsidRPr="002606CF">
        <w:rPr>
          <w:b/>
          <w:sz w:val="28"/>
        </w:rPr>
        <w:t xml:space="preserve"> Среди организаций, реализующих основную образовательную программу дошкольного образования.</w:t>
      </w:r>
    </w:p>
    <w:p w:rsidR="00091A01" w:rsidRPr="002606CF" w:rsidRDefault="00091A01" w:rsidP="00091A01">
      <w:pPr>
        <w:jc w:val="both"/>
        <w:rPr>
          <w:sz w:val="28"/>
        </w:rPr>
      </w:pPr>
      <w:r w:rsidRPr="002606CF">
        <w:rPr>
          <w:sz w:val="28"/>
        </w:rPr>
        <w:t xml:space="preserve">       1 место</w:t>
      </w:r>
      <w:r w:rsidR="003A0EFE" w:rsidRPr="002606CF">
        <w:rPr>
          <w:sz w:val="28"/>
        </w:rPr>
        <w:t xml:space="preserve"> - </w:t>
      </w:r>
      <w:proofErr w:type="spellStart"/>
      <w:r w:rsidR="003A0EFE" w:rsidRPr="002606CF">
        <w:rPr>
          <w:sz w:val="28"/>
        </w:rPr>
        <w:t>Негодаева</w:t>
      </w:r>
      <w:proofErr w:type="spellEnd"/>
      <w:r w:rsidR="003A0EFE" w:rsidRPr="002606CF">
        <w:rPr>
          <w:sz w:val="28"/>
        </w:rPr>
        <w:t xml:space="preserve"> Виктория, воспитанница</w:t>
      </w:r>
      <w:r w:rsidRPr="002606CF">
        <w:rPr>
          <w:sz w:val="28"/>
        </w:rPr>
        <w:t xml:space="preserve"> МБДОУ д/с №1ст.Милютинской;</w:t>
      </w:r>
    </w:p>
    <w:p w:rsidR="00091A01" w:rsidRPr="002606CF" w:rsidRDefault="003A0EFE" w:rsidP="00091A01">
      <w:pPr>
        <w:jc w:val="both"/>
        <w:rPr>
          <w:sz w:val="28"/>
        </w:rPr>
      </w:pPr>
      <w:r w:rsidRPr="002606CF">
        <w:rPr>
          <w:sz w:val="28"/>
        </w:rPr>
        <w:tab/>
      </w:r>
      <w:r w:rsidRPr="002606CF">
        <w:rPr>
          <w:sz w:val="28"/>
        </w:rPr>
        <w:tab/>
        <w:t xml:space="preserve"> - Южин Петр, воспитанник</w:t>
      </w:r>
      <w:r w:rsidR="00091A01" w:rsidRPr="002606CF">
        <w:rPr>
          <w:sz w:val="28"/>
        </w:rPr>
        <w:t xml:space="preserve"> МБДОУ д/с №4 п.Светоч;</w:t>
      </w:r>
    </w:p>
    <w:p w:rsidR="00091A01" w:rsidRPr="002606CF" w:rsidRDefault="003A0EFE" w:rsidP="00091A01">
      <w:pPr>
        <w:jc w:val="both"/>
        <w:rPr>
          <w:sz w:val="28"/>
        </w:rPr>
      </w:pPr>
      <w:r w:rsidRPr="002606CF">
        <w:rPr>
          <w:sz w:val="28"/>
        </w:rPr>
        <w:tab/>
      </w:r>
      <w:r w:rsidRPr="002606CF">
        <w:rPr>
          <w:sz w:val="28"/>
        </w:rPr>
        <w:tab/>
        <w:t xml:space="preserve"> -Шадрина Марина, воспитанница</w:t>
      </w:r>
      <w:r w:rsidR="00091A01" w:rsidRPr="002606CF">
        <w:rPr>
          <w:sz w:val="28"/>
        </w:rPr>
        <w:t xml:space="preserve"> МБДОУ д/с №9 «Зорюшка» </w:t>
      </w:r>
      <w:proofErr w:type="spellStart"/>
      <w:r w:rsidR="00091A01" w:rsidRPr="002606CF">
        <w:rPr>
          <w:sz w:val="28"/>
        </w:rPr>
        <w:t>х.Николовки</w:t>
      </w:r>
      <w:proofErr w:type="spellEnd"/>
      <w:r w:rsidR="00091A01" w:rsidRPr="002606CF">
        <w:rPr>
          <w:sz w:val="28"/>
        </w:rPr>
        <w:t>;</w:t>
      </w:r>
    </w:p>
    <w:p w:rsidR="00091A01" w:rsidRPr="002606CF" w:rsidRDefault="003A0EFE" w:rsidP="00091A01">
      <w:pPr>
        <w:jc w:val="both"/>
        <w:rPr>
          <w:sz w:val="28"/>
        </w:rPr>
      </w:pPr>
      <w:r w:rsidRPr="002606CF">
        <w:rPr>
          <w:sz w:val="28"/>
        </w:rPr>
        <w:lastRenderedPageBreak/>
        <w:tab/>
      </w:r>
      <w:r w:rsidRPr="002606CF">
        <w:rPr>
          <w:sz w:val="28"/>
        </w:rPr>
        <w:tab/>
        <w:t xml:space="preserve"> -Жукова Виолетта, воспитанница</w:t>
      </w:r>
      <w:r w:rsidR="00091A01" w:rsidRPr="002606CF">
        <w:rPr>
          <w:sz w:val="28"/>
        </w:rPr>
        <w:t xml:space="preserve"> дошкольной группы МБОУ Первомайской ООШ.</w:t>
      </w:r>
    </w:p>
    <w:p w:rsidR="006C67E2" w:rsidRPr="002606CF" w:rsidRDefault="00091A01" w:rsidP="003F4EBB">
      <w:pPr>
        <w:jc w:val="both"/>
        <w:rPr>
          <w:sz w:val="28"/>
          <w:szCs w:val="28"/>
        </w:rPr>
      </w:pPr>
      <w:r w:rsidRPr="002606CF">
        <w:rPr>
          <w:sz w:val="28"/>
        </w:rPr>
        <w:t xml:space="preserve">         </w:t>
      </w:r>
      <w:r w:rsidR="003A0EFE" w:rsidRPr="002606CF">
        <w:rPr>
          <w:sz w:val="28"/>
        </w:rPr>
        <w:t>Победители и призеры были награждены грамотами МБУ «МК и ЦБ отдела образования Администрации Милютинского района».</w:t>
      </w:r>
    </w:p>
    <w:p w:rsidR="006C67E2" w:rsidRPr="002606CF" w:rsidRDefault="001F76D5" w:rsidP="006C67E2">
      <w:pPr>
        <w:ind w:firstLine="708"/>
        <w:jc w:val="both"/>
        <w:rPr>
          <w:sz w:val="28"/>
          <w:szCs w:val="28"/>
        </w:rPr>
      </w:pPr>
      <w:r w:rsidRPr="002606CF">
        <w:rPr>
          <w:sz w:val="28"/>
          <w:szCs w:val="28"/>
        </w:rPr>
        <w:t>В период с 11</w:t>
      </w:r>
      <w:r w:rsidR="006C67E2" w:rsidRPr="002606CF">
        <w:rPr>
          <w:sz w:val="28"/>
          <w:szCs w:val="28"/>
        </w:rPr>
        <w:t>.02.201</w:t>
      </w:r>
      <w:r w:rsidRPr="002606CF">
        <w:rPr>
          <w:sz w:val="28"/>
          <w:szCs w:val="28"/>
        </w:rPr>
        <w:t>9</w:t>
      </w:r>
      <w:r w:rsidR="006C67E2" w:rsidRPr="002606CF">
        <w:rPr>
          <w:sz w:val="28"/>
          <w:szCs w:val="28"/>
        </w:rPr>
        <w:t>г. по 2</w:t>
      </w:r>
      <w:r w:rsidRPr="002606CF">
        <w:rPr>
          <w:sz w:val="28"/>
          <w:szCs w:val="28"/>
        </w:rPr>
        <w:t>2</w:t>
      </w:r>
      <w:r w:rsidR="006C67E2" w:rsidRPr="002606CF">
        <w:rPr>
          <w:sz w:val="28"/>
          <w:szCs w:val="28"/>
        </w:rPr>
        <w:t>.02.201</w:t>
      </w:r>
      <w:r w:rsidR="00E1084C" w:rsidRPr="002606CF">
        <w:rPr>
          <w:sz w:val="28"/>
          <w:szCs w:val="28"/>
        </w:rPr>
        <w:t>9</w:t>
      </w:r>
      <w:r w:rsidR="006C67E2" w:rsidRPr="002606CF">
        <w:rPr>
          <w:sz w:val="28"/>
          <w:szCs w:val="28"/>
        </w:rPr>
        <w:t xml:space="preserve">г. был организован и проведен муниципальный конкурс </w:t>
      </w:r>
      <w:r w:rsidRPr="002606CF">
        <w:rPr>
          <w:sz w:val="28"/>
          <w:szCs w:val="28"/>
        </w:rPr>
        <w:t>рисунков</w:t>
      </w:r>
      <w:r w:rsidR="006C67E2" w:rsidRPr="002606CF">
        <w:rPr>
          <w:sz w:val="28"/>
          <w:szCs w:val="28"/>
        </w:rPr>
        <w:t xml:space="preserve">, посвященный Дню </w:t>
      </w:r>
      <w:r w:rsidRPr="002606CF">
        <w:rPr>
          <w:sz w:val="28"/>
          <w:szCs w:val="28"/>
        </w:rPr>
        <w:t>з</w:t>
      </w:r>
      <w:r w:rsidR="006C67E2" w:rsidRPr="002606CF">
        <w:rPr>
          <w:sz w:val="28"/>
          <w:szCs w:val="28"/>
        </w:rPr>
        <w:t>ащитника Отечества.</w:t>
      </w:r>
    </w:p>
    <w:p w:rsidR="006C67E2" w:rsidRPr="002606CF" w:rsidRDefault="006C67E2" w:rsidP="00063843">
      <w:pPr>
        <w:ind w:firstLine="708"/>
        <w:jc w:val="both"/>
        <w:rPr>
          <w:sz w:val="28"/>
          <w:szCs w:val="28"/>
        </w:rPr>
      </w:pPr>
      <w:r w:rsidRPr="002606CF">
        <w:rPr>
          <w:sz w:val="28"/>
          <w:szCs w:val="28"/>
        </w:rPr>
        <w:t xml:space="preserve">В конкурсе приняли участие воспитанники всех образовательных организаций, реализующих программу дошкольного образования и обучающиеся начальных классов общеобразовательных организаций Милютинского района. </w:t>
      </w:r>
    </w:p>
    <w:p w:rsidR="006C67E2" w:rsidRPr="002606CF" w:rsidRDefault="00063843" w:rsidP="00063843">
      <w:pPr>
        <w:ind w:firstLine="708"/>
        <w:jc w:val="both"/>
        <w:rPr>
          <w:sz w:val="28"/>
          <w:szCs w:val="28"/>
        </w:rPr>
      </w:pPr>
      <w:r w:rsidRPr="002606CF">
        <w:rPr>
          <w:sz w:val="28"/>
          <w:szCs w:val="28"/>
        </w:rPr>
        <w:t xml:space="preserve"> Победители, призеры и участники </w:t>
      </w:r>
      <w:r w:rsidR="006C67E2" w:rsidRPr="002606CF">
        <w:rPr>
          <w:sz w:val="28"/>
          <w:szCs w:val="28"/>
        </w:rPr>
        <w:t xml:space="preserve">конкурса </w:t>
      </w:r>
      <w:r w:rsidRPr="002606CF">
        <w:rPr>
          <w:sz w:val="28"/>
          <w:szCs w:val="28"/>
        </w:rPr>
        <w:t xml:space="preserve">были </w:t>
      </w:r>
      <w:r w:rsidR="006C67E2" w:rsidRPr="002606CF">
        <w:rPr>
          <w:sz w:val="28"/>
          <w:szCs w:val="28"/>
        </w:rPr>
        <w:t>награ</w:t>
      </w:r>
      <w:r w:rsidRPr="002606CF">
        <w:rPr>
          <w:sz w:val="28"/>
          <w:szCs w:val="28"/>
        </w:rPr>
        <w:t xml:space="preserve">ждены грамотами и благодарственными письмами </w:t>
      </w:r>
      <w:r w:rsidR="006C67E2" w:rsidRPr="002606CF">
        <w:rPr>
          <w:sz w:val="28"/>
          <w:szCs w:val="28"/>
        </w:rPr>
        <w:t xml:space="preserve">МБУ «МК и ЦБ отдела </w:t>
      </w:r>
      <w:proofErr w:type="gramStart"/>
      <w:r w:rsidR="006C67E2" w:rsidRPr="002606CF">
        <w:rPr>
          <w:sz w:val="28"/>
          <w:szCs w:val="28"/>
        </w:rPr>
        <w:t>образования  Администрации</w:t>
      </w:r>
      <w:proofErr w:type="gramEnd"/>
      <w:r w:rsidRPr="002606CF">
        <w:rPr>
          <w:sz w:val="28"/>
          <w:szCs w:val="28"/>
        </w:rPr>
        <w:t xml:space="preserve"> </w:t>
      </w:r>
      <w:r w:rsidR="006C67E2" w:rsidRPr="002606CF">
        <w:rPr>
          <w:sz w:val="28"/>
          <w:szCs w:val="28"/>
        </w:rPr>
        <w:t>Милютинского  района».</w:t>
      </w:r>
    </w:p>
    <w:p w:rsidR="005338F1" w:rsidRPr="002606CF" w:rsidRDefault="00B87114" w:rsidP="00E010FE">
      <w:pPr>
        <w:overflowPunct w:val="0"/>
        <w:autoSpaceDE w:val="0"/>
        <w:autoSpaceDN w:val="0"/>
        <w:adjustRightInd w:val="0"/>
        <w:ind w:right="84" w:firstLine="708"/>
        <w:jc w:val="both"/>
        <w:textAlignment w:val="baseline"/>
        <w:rPr>
          <w:sz w:val="28"/>
          <w:szCs w:val="28"/>
        </w:rPr>
      </w:pPr>
      <w:r w:rsidRPr="002606CF">
        <w:rPr>
          <w:sz w:val="28"/>
          <w:szCs w:val="28"/>
        </w:rPr>
        <w:t>В рамках реализации муниципальной долгосрочной целевой подпрограммы «Комплексные меры противодействия злоупотреблению наркотикам</w:t>
      </w:r>
      <w:r w:rsidR="00476850" w:rsidRPr="002606CF">
        <w:rPr>
          <w:sz w:val="28"/>
          <w:szCs w:val="28"/>
        </w:rPr>
        <w:t>и и их незак</w:t>
      </w:r>
      <w:r w:rsidR="0057666C" w:rsidRPr="002606CF">
        <w:rPr>
          <w:sz w:val="28"/>
          <w:szCs w:val="28"/>
        </w:rPr>
        <w:t>онному обороту» за 3 месяца 2019</w:t>
      </w:r>
      <w:r w:rsidRPr="002606CF">
        <w:rPr>
          <w:sz w:val="28"/>
          <w:szCs w:val="28"/>
        </w:rPr>
        <w:t xml:space="preserve"> года были организованы и проведены:</w:t>
      </w:r>
    </w:p>
    <w:p w:rsidR="00822569" w:rsidRPr="002606CF" w:rsidRDefault="00822569" w:rsidP="00822569">
      <w:pPr>
        <w:overflowPunct w:val="0"/>
        <w:autoSpaceDE w:val="0"/>
        <w:autoSpaceDN w:val="0"/>
        <w:adjustRightInd w:val="0"/>
        <w:ind w:right="84"/>
        <w:jc w:val="both"/>
        <w:textAlignment w:val="baseline"/>
        <w:rPr>
          <w:sz w:val="28"/>
          <w:szCs w:val="28"/>
        </w:rPr>
      </w:pPr>
      <w:r w:rsidRPr="002606CF">
        <w:rPr>
          <w:sz w:val="28"/>
          <w:szCs w:val="28"/>
        </w:rPr>
        <w:t xml:space="preserve">      - </w:t>
      </w:r>
      <w:r w:rsidR="002C7950" w:rsidRPr="002606CF">
        <w:rPr>
          <w:sz w:val="28"/>
          <w:szCs w:val="28"/>
        </w:rPr>
        <w:t xml:space="preserve">в период с 10.01. по 25.01.2019 – участие общеобразовательных организаций в профилактических мероприятиях по наркозависимости в рамках акции «Спорт – альтернатива пагубным привычкам». Количество обучающихся, принявших участие в </w:t>
      </w:r>
      <w:r w:rsidR="00B33918" w:rsidRPr="002606CF">
        <w:rPr>
          <w:sz w:val="28"/>
          <w:szCs w:val="28"/>
        </w:rPr>
        <w:t>акции – 886 чел.</w:t>
      </w:r>
      <w:r w:rsidR="00606FCC" w:rsidRPr="002606CF">
        <w:rPr>
          <w:sz w:val="28"/>
          <w:szCs w:val="28"/>
        </w:rPr>
        <w:t>;</w:t>
      </w:r>
    </w:p>
    <w:p w:rsidR="005338F1" w:rsidRPr="002606CF" w:rsidRDefault="005338F1" w:rsidP="005338F1">
      <w:pPr>
        <w:ind w:right="175"/>
        <w:jc w:val="both"/>
        <w:rPr>
          <w:sz w:val="28"/>
          <w:szCs w:val="28"/>
        </w:rPr>
      </w:pPr>
      <w:r w:rsidRPr="002606CF">
        <w:rPr>
          <w:sz w:val="28"/>
          <w:szCs w:val="28"/>
        </w:rPr>
        <w:t xml:space="preserve">      - в период с 23.01. по </w:t>
      </w:r>
      <w:proofErr w:type="gramStart"/>
      <w:r w:rsidRPr="002606CF">
        <w:rPr>
          <w:sz w:val="28"/>
          <w:szCs w:val="28"/>
        </w:rPr>
        <w:t>04.02.2019  –</w:t>
      </w:r>
      <w:proofErr w:type="gramEnd"/>
      <w:r w:rsidRPr="002606CF">
        <w:rPr>
          <w:sz w:val="28"/>
          <w:szCs w:val="28"/>
        </w:rPr>
        <w:t xml:space="preserve"> участие обучающихся 7</w:t>
      </w:r>
      <w:r w:rsidR="00E06998" w:rsidRPr="002606CF">
        <w:rPr>
          <w:sz w:val="28"/>
          <w:szCs w:val="28"/>
        </w:rPr>
        <w:t xml:space="preserve"> - 9</w:t>
      </w:r>
      <w:r w:rsidRPr="002606CF">
        <w:rPr>
          <w:sz w:val="28"/>
          <w:szCs w:val="28"/>
        </w:rPr>
        <w:t xml:space="preserve"> </w:t>
      </w:r>
      <w:proofErr w:type="spellStart"/>
      <w:r w:rsidRPr="002606CF">
        <w:rPr>
          <w:sz w:val="28"/>
          <w:szCs w:val="28"/>
        </w:rPr>
        <w:t>кл</w:t>
      </w:r>
      <w:proofErr w:type="spellEnd"/>
      <w:r w:rsidRPr="002606CF">
        <w:rPr>
          <w:sz w:val="28"/>
          <w:szCs w:val="28"/>
        </w:rPr>
        <w:t xml:space="preserve">. МБОУ </w:t>
      </w:r>
      <w:proofErr w:type="spellStart"/>
      <w:r w:rsidRPr="002606CF">
        <w:rPr>
          <w:sz w:val="28"/>
          <w:szCs w:val="28"/>
        </w:rPr>
        <w:t>МБОУ</w:t>
      </w:r>
      <w:proofErr w:type="spellEnd"/>
      <w:r w:rsidRPr="002606CF">
        <w:rPr>
          <w:sz w:val="28"/>
          <w:szCs w:val="28"/>
        </w:rPr>
        <w:t xml:space="preserve"> </w:t>
      </w:r>
      <w:proofErr w:type="spellStart"/>
      <w:r w:rsidRPr="002606CF">
        <w:rPr>
          <w:sz w:val="28"/>
          <w:szCs w:val="28"/>
        </w:rPr>
        <w:t>Степано-Савченской</w:t>
      </w:r>
      <w:proofErr w:type="spellEnd"/>
      <w:r w:rsidRPr="002606CF">
        <w:rPr>
          <w:sz w:val="28"/>
          <w:szCs w:val="28"/>
        </w:rPr>
        <w:t xml:space="preserve"> ООШ, МБОУ Терновской ООШ в областном этапе Всероссийского конкурса социальной рекламы антинаркотической направленности и пропаганды здорового образа жизни «Спасём жизнь вместе».  Общеобразовательными организациями были представлены по одной работе в каждой номинации: «Лучший макет наружной социальной рекламы, направленной на снижение спроса на наркотики»;</w:t>
      </w:r>
      <w:r w:rsidR="00836685" w:rsidRPr="002606CF">
        <w:rPr>
          <w:sz w:val="28"/>
          <w:szCs w:val="28"/>
        </w:rPr>
        <w:t xml:space="preserve"> </w:t>
      </w:r>
      <w:r w:rsidRPr="002606CF">
        <w:rPr>
          <w:sz w:val="28"/>
          <w:szCs w:val="28"/>
        </w:rPr>
        <w:t>«Лучший видеоролик антинаркотической направленности и пропаганды здорового образа жизни»; «Лучший буклет антинаркотической направленности и пропаганды здорового образа жизни». Экспертами муниципальног</w:t>
      </w:r>
      <w:r w:rsidR="001410F2" w:rsidRPr="002606CF">
        <w:rPr>
          <w:sz w:val="28"/>
          <w:szCs w:val="28"/>
        </w:rPr>
        <w:t xml:space="preserve">о этапа конкурса была отобрана </w:t>
      </w:r>
      <w:r w:rsidRPr="002606CF">
        <w:rPr>
          <w:sz w:val="28"/>
          <w:szCs w:val="28"/>
        </w:rPr>
        <w:t xml:space="preserve">лучшая работа  МБОУ </w:t>
      </w:r>
      <w:proofErr w:type="spellStart"/>
      <w:r w:rsidRPr="002606CF">
        <w:rPr>
          <w:sz w:val="28"/>
          <w:szCs w:val="28"/>
        </w:rPr>
        <w:t>Степано-Савченской</w:t>
      </w:r>
      <w:proofErr w:type="spellEnd"/>
      <w:r w:rsidRPr="002606CF">
        <w:rPr>
          <w:sz w:val="28"/>
          <w:szCs w:val="28"/>
        </w:rPr>
        <w:t xml:space="preserve"> ООШ, которая была направлена для участия в региональном этапе конкурса в Управление по контролю за оборотом наркотиков ГУ МВД России по Ростовской области (при поддержке Правительства Ростовской области)</w:t>
      </w:r>
      <w:r w:rsidR="00606FCC" w:rsidRPr="002606CF">
        <w:rPr>
          <w:sz w:val="28"/>
          <w:szCs w:val="28"/>
        </w:rPr>
        <w:t>;</w:t>
      </w:r>
      <w:r w:rsidRPr="002606CF">
        <w:rPr>
          <w:sz w:val="28"/>
          <w:szCs w:val="28"/>
        </w:rPr>
        <w:t xml:space="preserve"> </w:t>
      </w:r>
    </w:p>
    <w:p w:rsidR="004B46FB" w:rsidRPr="002606CF" w:rsidRDefault="00E04FD8" w:rsidP="001410F2">
      <w:pPr>
        <w:ind w:right="175"/>
        <w:jc w:val="both"/>
        <w:rPr>
          <w:sz w:val="28"/>
          <w:szCs w:val="28"/>
        </w:rPr>
      </w:pPr>
      <w:r w:rsidRPr="002606CF">
        <w:rPr>
          <w:sz w:val="28"/>
          <w:szCs w:val="28"/>
        </w:rPr>
        <w:t xml:space="preserve">      </w:t>
      </w:r>
      <w:r w:rsidR="004B46FB" w:rsidRPr="002606CF">
        <w:rPr>
          <w:sz w:val="28"/>
          <w:szCs w:val="28"/>
          <w:lang w:eastAsia="en-US"/>
        </w:rPr>
        <w:t xml:space="preserve">      </w:t>
      </w:r>
      <w:r w:rsidR="000A1EC7" w:rsidRPr="002606CF">
        <w:rPr>
          <w:b/>
          <w:sz w:val="28"/>
          <w:szCs w:val="28"/>
          <w:lang w:eastAsia="en-US"/>
        </w:rPr>
        <w:t>-</w:t>
      </w:r>
      <w:r w:rsidR="000A1EC7" w:rsidRPr="002606CF">
        <w:rPr>
          <w:sz w:val="28"/>
          <w:szCs w:val="28"/>
          <w:lang w:eastAsia="en-US"/>
        </w:rPr>
        <w:t xml:space="preserve"> в период с 06.03. по 23.03.2019 </w:t>
      </w:r>
      <w:r w:rsidR="00A71318" w:rsidRPr="002606CF">
        <w:rPr>
          <w:sz w:val="28"/>
          <w:szCs w:val="28"/>
          <w:lang w:eastAsia="en-US"/>
        </w:rPr>
        <w:t xml:space="preserve">в </w:t>
      </w:r>
      <w:r w:rsidR="004B46FB" w:rsidRPr="002606CF">
        <w:rPr>
          <w:sz w:val="28"/>
          <w:szCs w:val="28"/>
          <w:lang w:eastAsia="en-US"/>
        </w:rPr>
        <w:t>соответствии с Постановлением областной межведомственной комиссии по делам несовершеннолетних №2.3-П/16 пунктом №1.5.3. в предд</w:t>
      </w:r>
      <w:r w:rsidR="00A43E55" w:rsidRPr="002606CF">
        <w:rPr>
          <w:sz w:val="28"/>
          <w:szCs w:val="28"/>
          <w:lang w:eastAsia="en-US"/>
        </w:rPr>
        <w:t xml:space="preserve">верии весенних каникул </w:t>
      </w:r>
      <w:r w:rsidR="004B46FB" w:rsidRPr="002606CF">
        <w:rPr>
          <w:sz w:val="28"/>
          <w:szCs w:val="28"/>
          <w:lang w:eastAsia="en-US"/>
        </w:rPr>
        <w:t>в об</w:t>
      </w:r>
      <w:r w:rsidR="00A43E55" w:rsidRPr="002606CF">
        <w:rPr>
          <w:sz w:val="28"/>
          <w:szCs w:val="28"/>
          <w:lang w:eastAsia="en-US"/>
        </w:rPr>
        <w:t>щеоб</w:t>
      </w:r>
      <w:r w:rsidR="004B46FB" w:rsidRPr="002606CF">
        <w:rPr>
          <w:sz w:val="28"/>
          <w:szCs w:val="28"/>
          <w:lang w:eastAsia="en-US"/>
        </w:rPr>
        <w:t xml:space="preserve">разовательных </w:t>
      </w:r>
      <w:r w:rsidR="00A43E55" w:rsidRPr="002606CF">
        <w:rPr>
          <w:sz w:val="28"/>
          <w:szCs w:val="28"/>
          <w:lang w:eastAsia="en-US"/>
        </w:rPr>
        <w:t xml:space="preserve">организациях муниципалитета проведены </w:t>
      </w:r>
      <w:r w:rsidR="004B46FB" w:rsidRPr="002606CF">
        <w:rPr>
          <w:sz w:val="28"/>
          <w:szCs w:val="28"/>
          <w:lang w:eastAsia="en-US"/>
        </w:rPr>
        <w:t>лекции, беседы, родительские собрания, направленные на профилактику употребления несовершеннолетними наркотических, психотропных, одурманивающих веществ, с привлечением к участию в данных мероприятиях сотрудников органов в</w:t>
      </w:r>
      <w:r w:rsidR="000263FB" w:rsidRPr="002606CF">
        <w:rPr>
          <w:sz w:val="28"/>
          <w:szCs w:val="28"/>
          <w:lang w:eastAsia="en-US"/>
        </w:rPr>
        <w:t>нутренних дел, медицинских работников</w:t>
      </w:r>
      <w:r w:rsidR="004B46FB" w:rsidRPr="002606CF">
        <w:rPr>
          <w:sz w:val="28"/>
          <w:szCs w:val="28"/>
          <w:lang w:eastAsia="en-US"/>
        </w:rPr>
        <w:t>, представителей общественных организаций</w:t>
      </w:r>
      <w:r w:rsidR="00D41770" w:rsidRPr="002606CF">
        <w:rPr>
          <w:sz w:val="28"/>
          <w:szCs w:val="28"/>
        </w:rPr>
        <w:t>.</w:t>
      </w:r>
    </w:p>
    <w:p w:rsidR="004B46FB" w:rsidRPr="002606CF" w:rsidRDefault="004B46FB" w:rsidP="0046169A">
      <w:pPr>
        <w:pStyle w:val="a6"/>
        <w:jc w:val="both"/>
        <w:rPr>
          <w:sz w:val="28"/>
          <w:szCs w:val="28"/>
        </w:rPr>
      </w:pPr>
      <w:r w:rsidRPr="002606CF">
        <w:rPr>
          <w:noProof/>
          <w:sz w:val="28"/>
          <w:szCs w:val="28"/>
          <w:lang w:val="ru-RU"/>
        </w:rPr>
        <w:t xml:space="preserve">      </w:t>
      </w:r>
      <w:r w:rsidRPr="002606CF">
        <w:rPr>
          <w:noProof/>
          <w:sz w:val="28"/>
          <w:szCs w:val="28"/>
        </w:rPr>
        <w:t>Цель профилактических мероприятий заключалась в формировании у несовершеннолетних устойчивого негативного отношения к наркотикам</w:t>
      </w:r>
      <w:r w:rsidRPr="002606CF">
        <w:rPr>
          <w:noProof/>
          <w:sz w:val="28"/>
          <w:szCs w:val="28"/>
          <w:lang w:val="ru-RU"/>
        </w:rPr>
        <w:t xml:space="preserve">, посредством </w:t>
      </w:r>
      <w:r w:rsidRPr="002606CF">
        <w:rPr>
          <w:noProof/>
          <w:sz w:val="28"/>
          <w:szCs w:val="28"/>
        </w:rPr>
        <w:t>получения знаний о медицинских и социальных последствиях наркопотребления, а также о предусмотренной законом отвественности за незаконный оборот и потребление наркотиков</w:t>
      </w:r>
      <w:r w:rsidRPr="002606CF">
        <w:rPr>
          <w:noProof/>
          <w:sz w:val="28"/>
          <w:szCs w:val="28"/>
          <w:lang w:val="ru-RU"/>
        </w:rPr>
        <w:t>. Данными мероприятиями были охвачены 512 несовершеннолетних с 7 по 11 кл. и их родители, в количестве 360 чел.</w:t>
      </w:r>
      <w:r w:rsidR="00606FCC" w:rsidRPr="002606CF">
        <w:rPr>
          <w:noProof/>
          <w:sz w:val="28"/>
          <w:szCs w:val="28"/>
          <w:lang w:val="ru-RU"/>
        </w:rPr>
        <w:t>;</w:t>
      </w:r>
      <w:r w:rsidRPr="002606CF">
        <w:rPr>
          <w:noProof/>
          <w:sz w:val="28"/>
          <w:szCs w:val="28"/>
          <w:lang w:val="ru-RU"/>
        </w:rPr>
        <w:t xml:space="preserve"> </w:t>
      </w:r>
    </w:p>
    <w:p w:rsidR="001B7C0A" w:rsidRPr="002606CF" w:rsidRDefault="004F4197" w:rsidP="003F4EBB">
      <w:pPr>
        <w:jc w:val="both"/>
        <w:rPr>
          <w:sz w:val="28"/>
          <w:szCs w:val="28"/>
        </w:rPr>
      </w:pPr>
      <w:r w:rsidRPr="002606CF">
        <w:rPr>
          <w:sz w:val="28"/>
          <w:szCs w:val="28"/>
        </w:rPr>
        <w:lastRenderedPageBreak/>
        <w:t xml:space="preserve">      </w:t>
      </w:r>
      <w:r w:rsidR="00D25092" w:rsidRPr="002606CF">
        <w:rPr>
          <w:sz w:val="28"/>
          <w:szCs w:val="28"/>
        </w:rPr>
        <w:t xml:space="preserve"> </w:t>
      </w:r>
      <w:r w:rsidR="00606FCC" w:rsidRPr="002606CF">
        <w:rPr>
          <w:sz w:val="28"/>
          <w:szCs w:val="28"/>
        </w:rPr>
        <w:t>- в</w:t>
      </w:r>
      <w:r w:rsidR="00BB673A" w:rsidRPr="002606CF">
        <w:rPr>
          <w:sz w:val="28"/>
          <w:szCs w:val="28"/>
        </w:rPr>
        <w:t xml:space="preserve"> период с 11.03. </w:t>
      </w:r>
      <w:r w:rsidR="000852C7" w:rsidRPr="002606CF">
        <w:rPr>
          <w:sz w:val="28"/>
          <w:szCs w:val="28"/>
        </w:rPr>
        <w:t>по 22.03.2019</w:t>
      </w:r>
      <w:r w:rsidR="001151EA" w:rsidRPr="002606CF">
        <w:rPr>
          <w:sz w:val="28"/>
          <w:szCs w:val="28"/>
        </w:rPr>
        <w:t xml:space="preserve"> </w:t>
      </w:r>
      <w:r w:rsidR="00AE5028" w:rsidRPr="002606CF">
        <w:rPr>
          <w:sz w:val="28"/>
          <w:szCs w:val="28"/>
        </w:rPr>
        <w:t>в общеобразовательных организациях</w:t>
      </w:r>
      <w:r w:rsidR="009179FB" w:rsidRPr="002606CF">
        <w:rPr>
          <w:sz w:val="28"/>
          <w:szCs w:val="28"/>
        </w:rPr>
        <w:t xml:space="preserve"> района организована и проведён первый этап Общероссийской</w:t>
      </w:r>
      <w:r w:rsidR="00373B23" w:rsidRPr="002606CF">
        <w:rPr>
          <w:sz w:val="28"/>
          <w:szCs w:val="28"/>
        </w:rPr>
        <w:t xml:space="preserve"> антинаркотической акции</w:t>
      </w:r>
      <w:r w:rsidR="00AE5028" w:rsidRPr="002606CF">
        <w:rPr>
          <w:sz w:val="28"/>
          <w:szCs w:val="28"/>
        </w:rPr>
        <w:t xml:space="preserve"> «Сообщи, где торгуют смертью!». </w:t>
      </w:r>
      <w:r w:rsidR="00F761B8" w:rsidRPr="002606CF">
        <w:rPr>
          <w:sz w:val="28"/>
          <w:szCs w:val="28"/>
        </w:rPr>
        <w:t xml:space="preserve">Во всех общеобразовательных организациях муниципалитета </w:t>
      </w:r>
      <w:r w:rsidR="009127B7" w:rsidRPr="002606CF">
        <w:rPr>
          <w:sz w:val="28"/>
          <w:szCs w:val="28"/>
        </w:rPr>
        <w:t xml:space="preserve">(в визуально доступных местах) </w:t>
      </w:r>
      <w:r w:rsidR="00F761B8" w:rsidRPr="002606CF">
        <w:rPr>
          <w:sz w:val="28"/>
          <w:szCs w:val="28"/>
        </w:rPr>
        <w:t>были размещены листовки с указанием</w:t>
      </w:r>
      <w:r w:rsidR="007A6893" w:rsidRPr="002606CF">
        <w:rPr>
          <w:sz w:val="28"/>
          <w:szCs w:val="28"/>
        </w:rPr>
        <w:t>:</w:t>
      </w:r>
      <w:r w:rsidR="00F761B8" w:rsidRPr="002606CF">
        <w:rPr>
          <w:sz w:val="28"/>
          <w:szCs w:val="28"/>
        </w:rPr>
        <w:t xml:space="preserve"> телефонов </w:t>
      </w:r>
      <w:r w:rsidR="000F45D9" w:rsidRPr="002606CF">
        <w:rPr>
          <w:sz w:val="28"/>
          <w:szCs w:val="28"/>
        </w:rPr>
        <w:t>дежурной части Управления по контролю за оборотом наркотиков ГУ МВД России по Ростовской области; «телефона доверия» Государственного бюджетного учреждения Ростовской области «Наркологический диспансер»</w:t>
      </w:r>
      <w:r w:rsidR="000770EC" w:rsidRPr="002606CF">
        <w:rPr>
          <w:sz w:val="28"/>
          <w:szCs w:val="28"/>
        </w:rPr>
        <w:t xml:space="preserve">; </w:t>
      </w:r>
      <w:r w:rsidR="000F45D9" w:rsidRPr="002606CF">
        <w:rPr>
          <w:sz w:val="28"/>
          <w:szCs w:val="28"/>
        </w:rPr>
        <w:t>официального сайта ГУ МВД России по Ростовской области</w:t>
      </w:r>
      <w:r w:rsidR="006D4D2F" w:rsidRPr="002606CF">
        <w:rPr>
          <w:sz w:val="28"/>
          <w:szCs w:val="28"/>
        </w:rPr>
        <w:t xml:space="preserve"> в разделе «Приём обращений»;</w:t>
      </w:r>
    </w:p>
    <w:p w:rsidR="006D4D2F" w:rsidRPr="002606CF" w:rsidRDefault="006D4D2F" w:rsidP="003F4EBB">
      <w:pPr>
        <w:jc w:val="both"/>
        <w:rPr>
          <w:sz w:val="28"/>
          <w:szCs w:val="28"/>
        </w:rPr>
      </w:pPr>
      <w:r w:rsidRPr="002606CF">
        <w:rPr>
          <w:sz w:val="28"/>
          <w:szCs w:val="28"/>
        </w:rPr>
        <w:t xml:space="preserve">       - в период с 20.03.2019 по настоящее время – участие обучающихся школ района с 7 по 11 </w:t>
      </w:r>
      <w:proofErr w:type="spellStart"/>
      <w:r w:rsidRPr="002606CF">
        <w:rPr>
          <w:sz w:val="28"/>
          <w:szCs w:val="28"/>
        </w:rPr>
        <w:t>кл</w:t>
      </w:r>
      <w:proofErr w:type="spellEnd"/>
      <w:r w:rsidRPr="002606CF">
        <w:rPr>
          <w:sz w:val="28"/>
          <w:szCs w:val="28"/>
        </w:rPr>
        <w:t xml:space="preserve">. в муниципальном фотоконкурсе «Как прекрасна эта жизнь, оглянись!». </w:t>
      </w:r>
      <w:r w:rsidR="007431DB" w:rsidRPr="002606CF">
        <w:rPr>
          <w:sz w:val="28"/>
          <w:szCs w:val="28"/>
        </w:rPr>
        <w:t xml:space="preserve">Результаты конкурса будут подведены во </w:t>
      </w:r>
      <w:r w:rsidR="007431DB" w:rsidRPr="002606CF">
        <w:rPr>
          <w:sz w:val="28"/>
          <w:szCs w:val="28"/>
          <w:lang w:val="en-US"/>
        </w:rPr>
        <w:t>II</w:t>
      </w:r>
      <w:r w:rsidR="007431DB" w:rsidRPr="002606CF">
        <w:rPr>
          <w:sz w:val="28"/>
          <w:szCs w:val="28"/>
        </w:rPr>
        <w:t xml:space="preserve"> кв</w:t>
      </w:r>
      <w:r w:rsidR="00B41F16" w:rsidRPr="002606CF">
        <w:rPr>
          <w:sz w:val="28"/>
          <w:szCs w:val="28"/>
        </w:rPr>
        <w:t>артале 2019 года;</w:t>
      </w:r>
    </w:p>
    <w:p w:rsidR="00B41F16" w:rsidRPr="002606CF" w:rsidRDefault="00B41F16" w:rsidP="00B41F16">
      <w:pPr>
        <w:tabs>
          <w:tab w:val="left" w:pos="12840"/>
        </w:tabs>
        <w:contextualSpacing/>
        <w:jc w:val="both"/>
        <w:rPr>
          <w:sz w:val="28"/>
          <w:szCs w:val="28"/>
        </w:rPr>
      </w:pPr>
      <w:r w:rsidRPr="002606CF">
        <w:rPr>
          <w:sz w:val="28"/>
          <w:szCs w:val="28"/>
        </w:rPr>
        <w:t xml:space="preserve">       - в период </w:t>
      </w:r>
      <w:r w:rsidR="00D76A10" w:rsidRPr="002606CF">
        <w:rPr>
          <w:sz w:val="28"/>
          <w:szCs w:val="28"/>
        </w:rPr>
        <w:t>с 25</w:t>
      </w:r>
      <w:r w:rsidRPr="002606CF">
        <w:rPr>
          <w:sz w:val="28"/>
          <w:szCs w:val="28"/>
        </w:rPr>
        <w:t xml:space="preserve">.03. </w:t>
      </w:r>
      <w:r w:rsidR="00D76A10" w:rsidRPr="002606CF">
        <w:rPr>
          <w:sz w:val="28"/>
          <w:szCs w:val="28"/>
        </w:rPr>
        <w:t>по 29.03.2019</w:t>
      </w:r>
      <w:r w:rsidRPr="002606CF">
        <w:rPr>
          <w:sz w:val="28"/>
          <w:szCs w:val="28"/>
        </w:rPr>
        <w:t xml:space="preserve"> была проведена проверка. В ходе проверки рассматривались различные направления работы общеобразовательных организаций, в том числе контроль сайтов обще</w:t>
      </w:r>
      <w:r w:rsidR="00EC6609" w:rsidRPr="002606CF">
        <w:rPr>
          <w:sz w:val="28"/>
          <w:szCs w:val="28"/>
        </w:rPr>
        <w:t>образовательных организаций: МБОУ Россошанской ООШ, МБОУ Терновской</w:t>
      </w:r>
      <w:r w:rsidRPr="002606CF">
        <w:rPr>
          <w:sz w:val="28"/>
          <w:szCs w:val="28"/>
        </w:rPr>
        <w:t xml:space="preserve"> ООШ</w:t>
      </w:r>
      <w:r w:rsidR="00EC6609" w:rsidRPr="002606CF">
        <w:rPr>
          <w:sz w:val="28"/>
          <w:szCs w:val="28"/>
        </w:rPr>
        <w:t>, МБОУ Первомайской ООШ</w:t>
      </w:r>
      <w:r w:rsidRPr="002606CF">
        <w:rPr>
          <w:sz w:val="28"/>
          <w:szCs w:val="28"/>
        </w:rPr>
        <w:t xml:space="preserve"> по освещению мероприятий по профилактике наркомании (ПАВ) и пропаганды ЗОЖ. По итогам проверки вынесены замечания и даны рекомендации по их устранению.</w:t>
      </w:r>
    </w:p>
    <w:p w:rsidR="003315B2" w:rsidRPr="002606CF" w:rsidRDefault="00B87114" w:rsidP="00812789">
      <w:pPr>
        <w:ind w:firstLine="708"/>
        <w:jc w:val="both"/>
        <w:rPr>
          <w:sz w:val="28"/>
          <w:szCs w:val="28"/>
        </w:rPr>
      </w:pPr>
      <w:r w:rsidRPr="002606CF">
        <w:rPr>
          <w:sz w:val="28"/>
          <w:szCs w:val="28"/>
        </w:rPr>
        <w:t xml:space="preserve">В соответствии с </w:t>
      </w:r>
      <w:r w:rsidRPr="002606CF">
        <w:rPr>
          <w:bCs/>
          <w:sz w:val="28"/>
          <w:szCs w:val="28"/>
        </w:rPr>
        <w:t xml:space="preserve">планами </w:t>
      </w:r>
      <w:r w:rsidRPr="002606CF">
        <w:rPr>
          <w:sz w:val="28"/>
          <w:szCs w:val="28"/>
        </w:rPr>
        <w:t>совместных мероприятий по профессиональной ориентации</w:t>
      </w:r>
      <w:r w:rsidRPr="002606CF">
        <w:rPr>
          <w:b/>
          <w:sz w:val="28"/>
          <w:szCs w:val="28"/>
        </w:rPr>
        <w:t xml:space="preserve"> </w:t>
      </w:r>
      <w:r w:rsidRPr="002606CF">
        <w:rPr>
          <w:sz w:val="28"/>
          <w:szCs w:val="28"/>
        </w:rPr>
        <w:t>обучающихся образовательных организаций Милютинского района МБУ «МК и ЦБ отдела образования Администрации Милютинского района»  и ГКУ РО «Центр занятости населения Милютинского района»</w:t>
      </w:r>
      <w:r w:rsidRPr="002606CF">
        <w:rPr>
          <w:bCs/>
          <w:sz w:val="28"/>
          <w:szCs w:val="28"/>
        </w:rPr>
        <w:t xml:space="preserve"> </w:t>
      </w:r>
      <w:r w:rsidR="00AD5245" w:rsidRPr="002606CF">
        <w:rPr>
          <w:sz w:val="28"/>
          <w:szCs w:val="28"/>
        </w:rPr>
        <w:t>на 2018-2019</w:t>
      </w:r>
      <w:r w:rsidRPr="002606CF">
        <w:rPr>
          <w:sz w:val="28"/>
          <w:szCs w:val="28"/>
        </w:rPr>
        <w:t xml:space="preserve"> уч. г.г</w:t>
      </w:r>
      <w:r w:rsidR="00DA3B1E" w:rsidRPr="002606CF">
        <w:rPr>
          <w:sz w:val="28"/>
          <w:szCs w:val="28"/>
        </w:rPr>
        <w:t xml:space="preserve">. </w:t>
      </w:r>
      <w:r w:rsidRPr="002606CF">
        <w:rPr>
          <w:sz w:val="28"/>
          <w:szCs w:val="28"/>
        </w:rPr>
        <w:t xml:space="preserve">организованы и проведены следующие мероприятия: </w:t>
      </w:r>
    </w:p>
    <w:p w:rsidR="0018139E" w:rsidRPr="002606CF" w:rsidRDefault="001C3E35" w:rsidP="00115C6A">
      <w:pPr>
        <w:ind w:firstLine="708"/>
        <w:jc w:val="both"/>
        <w:rPr>
          <w:sz w:val="28"/>
          <w:szCs w:val="28"/>
        </w:rPr>
      </w:pPr>
      <w:r w:rsidRPr="002606CF">
        <w:rPr>
          <w:sz w:val="28"/>
          <w:szCs w:val="28"/>
        </w:rPr>
        <w:t xml:space="preserve">      </w:t>
      </w:r>
      <w:r w:rsidR="00FC23E7" w:rsidRPr="002606CF">
        <w:rPr>
          <w:sz w:val="28"/>
          <w:szCs w:val="28"/>
        </w:rPr>
        <w:t xml:space="preserve">- </w:t>
      </w:r>
      <w:r w:rsidR="003315B2" w:rsidRPr="002606CF">
        <w:rPr>
          <w:sz w:val="28"/>
          <w:szCs w:val="28"/>
        </w:rPr>
        <w:t>28.02.2019</w:t>
      </w:r>
      <w:r w:rsidRPr="002606CF">
        <w:rPr>
          <w:sz w:val="28"/>
          <w:szCs w:val="28"/>
        </w:rPr>
        <w:t xml:space="preserve"> г. - </w:t>
      </w:r>
      <w:proofErr w:type="spellStart"/>
      <w:r w:rsidRPr="002606CF">
        <w:rPr>
          <w:sz w:val="28"/>
          <w:szCs w:val="28"/>
        </w:rPr>
        <w:t>профинформационный</w:t>
      </w:r>
      <w:proofErr w:type="spellEnd"/>
      <w:r w:rsidRPr="002606CF">
        <w:rPr>
          <w:sz w:val="28"/>
          <w:szCs w:val="28"/>
        </w:rPr>
        <w:t xml:space="preserve"> семинар для педагогов-психологов      общеобразовательных организаций района по теме:</w:t>
      </w:r>
      <w:r w:rsidR="00812789" w:rsidRPr="002606CF">
        <w:rPr>
          <w:b/>
          <w:sz w:val="28"/>
          <w:szCs w:val="28"/>
        </w:rPr>
        <w:t xml:space="preserve"> </w:t>
      </w:r>
      <w:r w:rsidR="00812789" w:rsidRPr="002606CF">
        <w:rPr>
          <w:sz w:val="28"/>
          <w:szCs w:val="28"/>
        </w:rPr>
        <w:t xml:space="preserve">««Рынок труда Ростовской области.  Профориентационная работа в I полугодии 2019 года». В рамках </w:t>
      </w:r>
      <w:proofErr w:type="spellStart"/>
      <w:r w:rsidR="00812789" w:rsidRPr="002606CF">
        <w:rPr>
          <w:sz w:val="28"/>
          <w:szCs w:val="28"/>
        </w:rPr>
        <w:t>профинформационного</w:t>
      </w:r>
      <w:proofErr w:type="spellEnd"/>
      <w:r w:rsidR="00812789" w:rsidRPr="002606CF">
        <w:rPr>
          <w:sz w:val="28"/>
          <w:szCs w:val="28"/>
        </w:rPr>
        <w:t xml:space="preserve"> семинара рассмотрение психолого-педагогического вопроса: «Роль школьного психолога в решении проблемы психологического здоровья обучающихся». Обмен опытом по психолого-педагогическим вопросам»</w:t>
      </w:r>
      <w:r w:rsidR="00115C6A" w:rsidRPr="002606CF">
        <w:rPr>
          <w:sz w:val="28"/>
          <w:szCs w:val="28"/>
        </w:rPr>
        <w:t xml:space="preserve">. Информация о проведении </w:t>
      </w:r>
      <w:proofErr w:type="spellStart"/>
      <w:r w:rsidR="00115C6A" w:rsidRPr="002606CF">
        <w:rPr>
          <w:sz w:val="28"/>
          <w:szCs w:val="28"/>
        </w:rPr>
        <w:t>профинформационного</w:t>
      </w:r>
      <w:proofErr w:type="spellEnd"/>
      <w:r w:rsidR="00115C6A" w:rsidRPr="002606CF">
        <w:rPr>
          <w:sz w:val="28"/>
          <w:szCs w:val="28"/>
        </w:rPr>
        <w:t xml:space="preserve"> семинара с участием педагогов-психологов размещена на сайте отдела образования</w:t>
      </w:r>
      <w:r w:rsidR="0018139E" w:rsidRPr="002606CF">
        <w:rPr>
          <w:sz w:val="28"/>
          <w:szCs w:val="28"/>
        </w:rPr>
        <w:t xml:space="preserve">; </w:t>
      </w:r>
    </w:p>
    <w:p w:rsidR="004F0B13" w:rsidRPr="002606CF" w:rsidRDefault="004F0B13" w:rsidP="004F0B13">
      <w:pPr>
        <w:jc w:val="both"/>
        <w:rPr>
          <w:sz w:val="28"/>
        </w:rPr>
      </w:pPr>
      <w:r w:rsidRPr="002606CF">
        <w:rPr>
          <w:sz w:val="28"/>
          <w:szCs w:val="28"/>
        </w:rPr>
        <w:t xml:space="preserve">     - в период с 25.01. по 11.02.</w:t>
      </w:r>
      <w:r w:rsidR="00CC575E" w:rsidRPr="002606CF">
        <w:rPr>
          <w:sz w:val="28"/>
          <w:szCs w:val="28"/>
        </w:rPr>
        <w:t xml:space="preserve">2019 – участие </w:t>
      </w:r>
      <w:r w:rsidR="00D776A1" w:rsidRPr="002606CF">
        <w:rPr>
          <w:sz w:val="28"/>
        </w:rPr>
        <w:t>обучающихся 9-10</w:t>
      </w:r>
      <w:r w:rsidR="00CC575E" w:rsidRPr="002606CF">
        <w:rPr>
          <w:sz w:val="28"/>
        </w:rPr>
        <w:t xml:space="preserve"> классов </w:t>
      </w:r>
      <w:r w:rsidRPr="002606CF">
        <w:rPr>
          <w:sz w:val="28"/>
          <w:szCs w:val="28"/>
        </w:rPr>
        <w:t>общеобразовательных организаций</w:t>
      </w:r>
      <w:r w:rsidR="00CC575E" w:rsidRPr="002606CF">
        <w:rPr>
          <w:sz w:val="28"/>
          <w:szCs w:val="28"/>
        </w:rPr>
        <w:t xml:space="preserve"> </w:t>
      </w:r>
      <w:r w:rsidR="00C0243D" w:rsidRPr="002606CF">
        <w:rPr>
          <w:sz w:val="28"/>
          <w:szCs w:val="28"/>
        </w:rPr>
        <w:t xml:space="preserve">в </w:t>
      </w:r>
      <w:r w:rsidR="00E624F5" w:rsidRPr="002606CF">
        <w:rPr>
          <w:sz w:val="28"/>
          <w:szCs w:val="28"/>
        </w:rPr>
        <w:t>профориентационном</w:t>
      </w:r>
      <w:r w:rsidR="00CC575E" w:rsidRPr="002606CF">
        <w:rPr>
          <w:sz w:val="28"/>
        </w:rPr>
        <w:t xml:space="preserve"> </w:t>
      </w:r>
      <w:r w:rsidR="00005DA1" w:rsidRPr="002606CF">
        <w:rPr>
          <w:sz w:val="28"/>
        </w:rPr>
        <w:t xml:space="preserve">дистанционном </w:t>
      </w:r>
      <w:r w:rsidR="00CC575E" w:rsidRPr="002606CF">
        <w:rPr>
          <w:sz w:val="28"/>
        </w:rPr>
        <w:t>тестиров</w:t>
      </w:r>
      <w:r w:rsidR="00E624F5" w:rsidRPr="002606CF">
        <w:rPr>
          <w:sz w:val="28"/>
        </w:rPr>
        <w:t>ании</w:t>
      </w:r>
      <w:r w:rsidR="00356A89" w:rsidRPr="002606CF">
        <w:rPr>
          <w:sz w:val="28"/>
        </w:rPr>
        <w:t>, в целях</w:t>
      </w:r>
      <w:r w:rsidR="003842BF" w:rsidRPr="002606CF">
        <w:rPr>
          <w:sz w:val="28"/>
        </w:rPr>
        <w:t xml:space="preserve"> </w:t>
      </w:r>
      <w:r w:rsidR="00356A89" w:rsidRPr="002606CF">
        <w:rPr>
          <w:sz w:val="28"/>
          <w:szCs w:val="28"/>
        </w:rPr>
        <w:t>осознанного выбора</w:t>
      </w:r>
      <w:r w:rsidR="002F012C" w:rsidRPr="002606CF">
        <w:rPr>
          <w:sz w:val="28"/>
          <w:szCs w:val="28"/>
        </w:rPr>
        <w:t xml:space="preserve"> будущей профессии, </w:t>
      </w:r>
      <w:r w:rsidRPr="002606CF">
        <w:rPr>
          <w:sz w:val="28"/>
          <w:szCs w:val="28"/>
        </w:rPr>
        <w:t xml:space="preserve">в </w:t>
      </w:r>
      <w:proofErr w:type="gramStart"/>
      <w:r w:rsidRPr="002606CF">
        <w:rPr>
          <w:sz w:val="28"/>
          <w:szCs w:val="28"/>
        </w:rPr>
        <w:t>рамках  сотрудничества</w:t>
      </w:r>
      <w:proofErr w:type="gramEnd"/>
      <w:r w:rsidRPr="002606CF">
        <w:rPr>
          <w:sz w:val="28"/>
          <w:szCs w:val="28"/>
        </w:rPr>
        <w:t xml:space="preserve"> с Донским государственным техническим университетом</w:t>
      </w:r>
      <w:r w:rsidR="003842BF" w:rsidRPr="002606CF">
        <w:rPr>
          <w:sz w:val="28"/>
          <w:szCs w:val="28"/>
        </w:rPr>
        <w:t xml:space="preserve">. </w:t>
      </w:r>
      <w:r w:rsidR="002F012C" w:rsidRPr="002606CF">
        <w:rPr>
          <w:sz w:val="28"/>
        </w:rPr>
        <w:t xml:space="preserve">Проведение </w:t>
      </w:r>
      <w:proofErr w:type="spellStart"/>
      <w:proofErr w:type="gramStart"/>
      <w:r w:rsidR="002F012C" w:rsidRPr="002606CF">
        <w:rPr>
          <w:sz w:val="28"/>
        </w:rPr>
        <w:t>профтестирования</w:t>
      </w:r>
      <w:proofErr w:type="spellEnd"/>
      <w:r w:rsidR="002F012C" w:rsidRPr="002606CF">
        <w:rPr>
          <w:sz w:val="28"/>
        </w:rPr>
        <w:t xml:space="preserve">  осуществлялось</w:t>
      </w:r>
      <w:proofErr w:type="gramEnd"/>
      <w:r w:rsidR="002F012C" w:rsidRPr="002606CF">
        <w:rPr>
          <w:sz w:val="28"/>
        </w:rPr>
        <w:t xml:space="preserve"> ГБУ РО «Ростовский областной центр обработки информации в сфере образования» (далее – РОЦОИСО).</w:t>
      </w:r>
      <w:r w:rsidRPr="002606CF">
        <w:rPr>
          <w:sz w:val="28"/>
          <w:szCs w:val="28"/>
        </w:rPr>
        <w:t xml:space="preserve"> </w:t>
      </w:r>
    </w:p>
    <w:p w:rsidR="004F0B13" w:rsidRPr="002606CF" w:rsidRDefault="008328D8" w:rsidP="008328D8">
      <w:pPr>
        <w:pStyle w:val="af3"/>
        <w:jc w:val="both"/>
        <w:rPr>
          <w:rFonts w:ascii="Times New Roman" w:hAnsi="Times New Roman"/>
          <w:sz w:val="28"/>
          <w:szCs w:val="28"/>
        </w:rPr>
      </w:pPr>
      <w:r w:rsidRPr="002606CF">
        <w:rPr>
          <w:rFonts w:ascii="Times New Roman" w:hAnsi="Times New Roman"/>
          <w:sz w:val="28"/>
          <w:szCs w:val="28"/>
        </w:rPr>
        <w:t xml:space="preserve">       - 14.03.2019 – участие в областной научно-практической конференции по теме: «Региональная практика профессионального и жизненного самоопределения обучающихся в образовательных организациях разного типа: проблемы, эффекты и перспективы»</w:t>
      </w:r>
      <w:r w:rsidRPr="002606CF">
        <w:rPr>
          <w:rFonts w:ascii="Times New Roman" w:hAnsi="Times New Roman"/>
          <w:sz w:val="28"/>
          <w:szCs w:val="28"/>
          <w:lang w:eastAsia="ru-RU"/>
        </w:rPr>
        <w:t xml:space="preserve"> </w:t>
      </w:r>
      <w:r w:rsidRPr="002606CF">
        <w:rPr>
          <w:rFonts w:ascii="Times New Roman" w:hAnsi="Times New Roman"/>
          <w:sz w:val="28"/>
          <w:szCs w:val="28"/>
        </w:rPr>
        <w:t xml:space="preserve">педагога-психолога, ответственного лица за профориентационную работу </w:t>
      </w:r>
      <w:r w:rsidR="00B60C31" w:rsidRPr="002606CF">
        <w:rPr>
          <w:rFonts w:ascii="Times New Roman" w:hAnsi="Times New Roman"/>
          <w:sz w:val="28"/>
          <w:szCs w:val="28"/>
        </w:rPr>
        <w:t xml:space="preserve">в </w:t>
      </w:r>
      <w:r w:rsidRPr="002606CF">
        <w:rPr>
          <w:rFonts w:ascii="Times New Roman" w:hAnsi="Times New Roman"/>
          <w:sz w:val="28"/>
          <w:szCs w:val="28"/>
        </w:rPr>
        <w:t xml:space="preserve">МБОУ Николо-Березовской  СОШ </w:t>
      </w:r>
      <w:r w:rsidR="00B60C31" w:rsidRPr="002606CF">
        <w:rPr>
          <w:rFonts w:ascii="Times New Roman" w:hAnsi="Times New Roman"/>
          <w:sz w:val="28"/>
          <w:szCs w:val="28"/>
        </w:rPr>
        <w:t>– Черновой</w:t>
      </w:r>
      <w:r w:rsidRPr="002606CF">
        <w:rPr>
          <w:rFonts w:ascii="Times New Roman" w:hAnsi="Times New Roman"/>
          <w:sz w:val="28"/>
          <w:szCs w:val="28"/>
        </w:rPr>
        <w:t xml:space="preserve"> Н. А. </w:t>
      </w:r>
    </w:p>
    <w:p w:rsidR="008427E1" w:rsidRPr="002606CF" w:rsidRDefault="008427E1" w:rsidP="00D237C7">
      <w:pPr>
        <w:jc w:val="both"/>
        <w:rPr>
          <w:sz w:val="28"/>
          <w:szCs w:val="28"/>
        </w:rPr>
      </w:pPr>
      <w:r w:rsidRPr="002606CF">
        <w:rPr>
          <w:sz w:val="28"/>
          <w:szCs w:val="28"/>
        </w:rPr>
        <w:t xml:space="preserve">       - 14.03.2019 – участие обучающихся общеобразовательных организаций </w:t>
      </w:r>
      <w:r w:rsidR="00467DDA" w:rsidRPr="002606CF">
        <w:rPr>
          <w:sz w:val="28"/>
          <w:szCs w:val="28"/>
        </w:rPr>
        <w:t>муниципалитета</w:t>
      </w:r>
      <w:r w:rsidRPr="002606CF">
        <w:rPr>
          <w:sz w:val="28"/>
          <w:szCs w:val="28"/>
        </w:rPr>
        <w:t xml:space="preserve"> в Дне профориентации молодёжи «Сделай свой выбор». </w:t>
      </w:r>
      <w:r w:rsidR="00797BDC" w:rsidRPr="002606CF">
        <w:rPr>
          <w:sz w:val="28"/>
          <w:szCs w:val="28"/>
        </w:rPr>
        <w:t>С целью знакомства школьников с содержанием профессий и др.</w:t>
      </w:r>
      <w:r w:rsidR="00423D0C" w:rsidRPr="002606CF">
        <w:rPr>
          <w:sz w:val="28"/>
          <w:szCs w:val="28"/>
        </w:rPr>
        <w:t xml:space="preserve"> </w:t>
      </w:r>
      <w:r w:rsidR="0026795E" w:rsidRPr="002606CF">
        <w:rPr>
          <w:sz w:val="28"/>
          <w:szCs w:val="28"/>
        </w:rPr>
        <w:t xml:space="preserve">в школах </w:t>
      </w:r>
      <w:r w:rsidR="00467DDA" w:rsidRPr="002606CF">
        <w:rPr>
          <w:sz w:val="28"/>
          <w:szCs w:val="28"/>
        </w:rPr>
        <w:t xml:space="preserve">района </w:t>
      </w:r>
      <w:r w:rsidR="0026795E" w:rsidRPr="002606CF">
        <w:rPr>
          <w:sz w:val="28"/>
          <w:szCs w:val="28"/>
        </w:rPr>
        <w:t xml:space="preserve">были проведены </w:t>
      </w:r>
      <w:r w:rsidRPr="002606CF">
        <w:rPr>
          <w:sz w:val="28"/>
          <w:szCs w:val="28"/>
        </w:rPr>
        <w:t xml:space="preserve">заключительные уроки занятости и профориентации; профориентационное тестирование; профориентационные экскурсии; </w:t>
      </w:r>
      <w:r w:rsidR="00703C36" w:rsidRPr="002606CF">
        <w:rPr>
          <w:sz w:val="28"/>
          <w:szCs w:val="28"/>
        </w:rPr>
        <w:t xml:space="preserve">встречи и </w:t>
      </w:r>
      <w:r w:rsidR="00703C36" w:rsidRPr="002606CF">
        <w:rPr>
          <w:sz w:val="28"/>
          <w:szCs w:val="28"/>
        </w:rPr>
        <w:lastRenderedPageBreak/>
        <w:t>круглые столы</w:t>
      </w:r>
      <w:r w:rsidRPr="002606CF">
        <w:rPr>
          <w:sz w:val="28"/>
          <w:szCs w:val="28"/>
        </w:rPr>
        <w:t xml:space="preserve"> с работодателями</w:t>
      </w:r>
      <w:r w:rsidR="00703C36" w:rsidRPr="002606CF">
        <w:rPr>
          <w:sz w:val="28"/>
          <w:szCs w:val="28"/>
        </w:rPr>
        <w:t xml:space="preserve"> и др.</w:t>
      </w:r>
      <w:r w:rsidR="00516980" w:rsidRPr="002606CF">
        <w:rPr>
          <w:sz w:val="28"/>
          <w:szCs w:val="28"/>
        </w:rPr>
        <w:t xml:space="preserve"> </w:t>
      </w:r>
      <w:r w:rsidR="006865FB" w:rsidRPr="002606CF">
        <w:rPr>
          <w:sz w:val="28"/>
          <w:szCs w:val="28"/>
        </w:rPr>
        <w:t>Количество обучающихся, при</w:t>
      </w:r>
      <w:r w:rsidR="009566E2" w:rsidRPr="002606CF">
        <w:rPr>
          <w:sz w:val="28"/>
          <w:szCs w:val="28"/>
        </w:rPr>
        <w:t>н</w:t>
      </w:r>
      <w:r w:rsidR="006865FB" w:rsidRPr="002606CF">
        <w:rPr>
          <w:sz w:val="28"/>
          <w:szCs w:val="28"/>
        </w:rPr>
        <w:t>явших участие в профориентаци</w:t>
      </w:r>
      <w:r w:rsidR="00797BDC" w:rsidRPr="002606CF">
        <w:rPr>
          <w:sz w:val="28"/>
          <w:szCs w:val="28"/>
        </w:rPr>
        <w:t xml:space="preserve">онных мероприятиях составило – 329 </w:t>
      </w:r>
      <w:r w:rsidR="006865FB" w:rsidRPr="002606CF">
        <w:rPr>
          <w:sz w:val="28"/>
          <w:szCs w:val="28"/>
        </w:rPr>
        <w:t>чел.</w:t>
      </w:r>
      <w:r w:rsidR="00797BDC" w:rsidRPr="002606CF">
        <w:rPr>
          <w:sz w:val="28"/>
          <w:szCs w:val="28"/>
        </w:rPr>
        <w:t xml:space="preserve">; педагогов </w:t>
      </w:r>
      <w:r w:rsidR="00516980" w:rsidRPr="002606CF">
        <w:rPr>
          <w:sz w:val="28"/>
          <w:szCs w:val="28"/>
        </w:rPr>
        <w:t xml:space="preserve">- </w:t>
      </w:r>
      <w:r w:rsidR="00797BDC" w:rsidRPr="002606CF">
        <w:rPr>
          <w:sz w:val="28"/>
          <w:szCs w:val="28"/>
        </w:rPr>
        <w:t>26;</w:t>
      </w:r>
    </w:p>
    <w:p w:rsidR="00BE1E46" w:rsidRPr="002606CF" w:rsidRDefault="007024AC" w:rsidP="00FC23E7">
      <w:pPr>
        <w:jc w:val="both"/>
        <w:rPr>
          <w:sz w:val="28"/>
        </w:rPr>
      </w:pPr>
      <w:r w:rsidRPr="002606CF">
        <w:rPr>
          <w:noProof/>
          <w:sz w:val="28"/>
          <w:szCs w:val="28"/>
        </w:rPr>
        <w:t xml:space="preserve"> </w:t>
      </w:r>
      <w:r w:rsidR="00D237C7" w:rsidRPr="002606CF">
        <w:rPr>
          <w:noProof/>
          <w:sz w:val="28"/>
          <w:szCs w:val="28"/>
        </w:rPr>
        <w:t xml:space="preserve">      </w:t>
      </w:r>
      <w:r w:rsidRPr="002606CF">
        <w:rPr>
          <w:noProof/>
          <w:sz w:val="28"/>
          <w:szCs w:val="28"/>
        </w:rPr>
        <w:t xml:space="preserve">- </w:t>
      </w:r>
      <w:r w:rsidR="008F3E8D" w:rsidRPr="002606CF">
        <w:rPr>
          <w:sz w:val="28"/>
          <w:szCs w:val="28"/>
        </w:rPr>
        <w:t xml:space="preserve">21.03.2019 – участие </w:t>
      </w:r>
      <w:r w:rsidR="009905E1" w:rsidRPr="002606CF">
        <w:rPr>
          <w:sz w:val="28"/>
        </w:rPr>
        <w:t>обучающихся 8-11 классов общеобразовательных организаций</w:t>
      </w:r>
      <w:r w:rsidR="009905E1" w:rsidRPr="002606CF">
        <w:rPr>
          <w:sz w:val="28"/>
          <w:szCs w:val="28"/>
        </w:rPr>
        <w:t xml:space="preserve"> </w:t>
      </w:r>
      <w:r w:rsidR="008F3E8D" w:rsidRPr="002606CF">
        <w:rPr>
          <w:sz w:val="28"/>
          <w:szCs w:val="28"/>
        </w:rPr>
        <w:t>в</w:t>
      </w:r>
      <w:r w:rsidR="009905E1" w:rsidRPr="002606CF">
        <w:rPr>
          <w:sz w:val="28"/>
          <w:szCs w:val="28"/>
        </w:rPr>
        <w:t xml:space="preserve">о </w:t>
      </w:r>
      <w:r w:rsidR="009905E1" w:rsidRPr="002606CF">
        <w:rPr>
          <w:sz w:val="28"/>
        </w:rPr>
        <w:t>Всероссийском открытом уроке</w:t>
      </w:r>
      <w:r w:rsidR="008F3E8D" w:rsidRPr="002606CF">
        <w:rPr>
          <w:sz w:val="28"/>
        </w:rPr>
        <w:t xml:space="preserve"> в режиме интернет-трансляции по</w:t>
      </w:r>
      <w:r w:rsidR="00C92CA1" w:rsidRPr="002606CF">
        <w:rPr>
          <w:sz w:val="28"/>
        </w:rPr>
        <w:t xml:space="preserve"> профессиональной навигации </w:t>
      </w:r>
      <w:r w:rsidR="009905E1" w:rsidRPr="002606CF">
        <w:rPr>
          <w:sz w:val="28"/>
        </w:rPr>
        <w:t>на сайте «</w:t>
      </w:r>
      <w:proofErr w:type="spellStart"/>
      <w:r w:rsidR="009905E1" w:rsidRPr="002606CF">
        <w:rPr>
          <w:sz w:val="28"/>
        </w:rPr>
        <w:t>ПроеКТОриЯ</w:t>
      </w:r>
      <w:proofErr w:type="spellEnd"/>
      <w:r w:rsidR="009905E1" w:rsidRPr="002606CF">
        <w:rPr>
          <w:sz w:val="28"/>
        </w:rPr>
        <w:t>»</w:t>
      </w:r>
      <w:r w:rsidR="008F3E8D" w:rsidRPr="002606CF">
        <w:rPr>
          <w:sz w:val="28"/>
        </w:rPr>
        <w:t>.</w:t>
      </w:r>
      <w:r w:rsidR="0065710D" w:rsidRPr="002606CF">
        <w:rPr>
          <w:sz w:val="28"/>
        </w:rPr>
        <w:t xml:space="preserve"> В открытых уроках были задействованы ведущие индустриальные эксперты и бизнес-лидеры страны.</w:t>
      </w:r>
    </w:p>
    <w:p w:rsidR="001113E7" w:rsidRPr="002606CF" w:rsidRDefault="001113E7" w:rsidP="00FC23E7">
      <w:pPr>
        <w:jc w:val="both"/>
        <w:rPr>
          <w:sz w:val="28"/>
        </w:rPr>
      </w:pPr>
    </w:p>
    <w:p w:rsidR="00B87114" w:rsidRPr="002606CF" w:rsidRDefault="00FC2477" w:rsidP="003F4EBB">
      <w:pPr>
        <w:tabs>
          <w:tab w:val="left" w:pos="720"/>
          <w:tab w:val="left" w:pos="1440"/>
          <w:tab w:val="left" w:pos="2160"/>
          <w:tab w:val="left" w:pos="2680"/>
          <w:tab w:val="left" w:pos="2880"/>
          <w:tab w:val="left" w:pos="3600"/>
          <w:tab w:val="left" w:pos="4320"/>
          <w:tab w:val="left" w:pos="5040"/>
          <w:tab w:val="left" w:pos="5760"/>
          <w:tab w:val="left" w:pos="6480"/>
          <w:tab w:val="left" w:pos="7200"/>
          <w:tab w:val="left" w:pos="7920"/>
          <w:tab w:val="left" w:pos="8760"/>
        </w:tabs>
        <w:jc w:val="both"/>
        <w:rPr>
          <w:sz w:val="28"/>
          <w:szCs w:val="28"/>
        </w:rPr>
      </w:pPr>
      <w:r w:rsidRPr="002606CF">
        <w:rPr>
          <w:sz w:val="28"/>
          <w:szCs w:val="28"/>
        </w:rPr>
        <w:t xml:space="preserve">      </w:t>
      </w:r>
      <w:r w:rsidR="00B87114" w:rsidRPr="002606CF">
        <w:rPr>
          <w:sz w:val="28"/>
          <w:szCs w:val="28"/>
        </w:rPr>
        <w:t>По экологическому направлению организованы и проведены следующие мероприятия:</w:t>
      </w:r>
    </w:p>
    <w:p w:rsidR="00FC2477" w:rsidRPr="002606CF" w:rsidRDefault="00FC2477" w:rsidP="003F4EBB">
      <w:pPr>
        <w:tabs>
          <w:tab w:val="left" w:pos="720"/>
          <w:tab w:val="left" w:pos="1440"/>
          <w:tab w:val="left" w:pos="2160"/>
          <w:tab w:val="left" w:pos="2680"/>
          <w:tab w:val="left" w:pos="2880"/>
          <w:tab w:val="left" w:pos="3600"/>
          <w:tab w:val="left" w:pos="4320"/>
          <w:tab w:val="left" w:pos="5040"/>
          <w:tab w:val="left" w:pos="5760"/>
          <w:tab w:val="left" w:pos="6480"/>
          <w:tab w:val="left" w:pos="7200"/>
          <w:tab w:val="left" w:pos="7920"/>
          <w:tab w:val="left" w:pos="8760"/>
        </w:tabs>
        <w:jc w:val="both"/>
        <w:rPr>
          <w:sz w:val="28"/>
          <w:szCs w:val="28"/>
        </w:rPr>
      </w:pPr>
      <w:r w:rsidRPr="002606CF">
        <w:rPr>
          <w:sz w:val="28"/>
          <w:szCs w:val="28"/>
        </w:rPr>
        <w:t xml:space="preserve">      </w:t>
      </w:r>
      <w:r w:rsidR="0038122B" w:rsidRPr="002606CF">
        <w:rPr>
          <w:sz w:val="28"/>
          <w:szCs w:val="28"/>
        </w:rPr>
        <w:t xml:space="preserve">- с 01.02. </w:t>
      </w:r>
      <w:r w:rsidR="00DB4C90" w:rsidRPr="002606CF">
        <w:rPr>
          <w:sz w:val="28"/>
          <w:szCs w:val="28"/>
        </w:rPr>
        <w:t xml:space="preserve">по </w:t>
      </w:r>
      <w:r w:rsidR="0038122B" w:rsidRPr="002606CF">
        <w:rPr>
          <w:sz w:val="28"/>
          <w:szCs w:val="28"/>
        </w:rPr>
        <w:t xml:space="preserve">05.04.2019 </w:t>
      </w:r>
      <w:r w:rsidR="00A24C1B" w:rsidRPr="002606CF">
        <w:rPr>
          <w:sz w:val="28"/>
          <w:szCs w:val="28"/>
        </w:rPr>
        <w:t>–</w:t>
      </w:r>
      <w:r w:rsidR="00A51987" w:rsidRPr="002606CF">
        <w:rPr>
          <w:sz w:val="28"/>
          <w:szCs w:val="28"/>
        </w:rPr>
        <w:t xml:space="preserve"> </w:t>
      </w:r>
      <w:r w:rsidR="00A24C1B" w:rsidRPr="002606CF">
        <w:rPr>
          <w:sz w:val="28"/>
          <w:szCs w:val="28"/>
        </w:rPr>
        <w:t xml:space="preserve">участие образовательных организаций района в </w:t>
      </w:r>
      <w:r w:rsidR="0003751F" w:rsidRPr="002606CF">
        <w:rPr>
          <w:sz w:val="28"/>
          <w:szCs w:val="28"/>
        </w:rPr>
        <w:t xml:space="preserve">муниципальном этапе </w:t>
      </w:r>
      <w:r w:rsidR="003B1284" w:rsidRPr="002606CF">
        <w:rPr>
          <w:sz w:val="28"/>
          <w:szCs w:val="28"/>
        </w:rPr>
        <w:t>р</w:t>
      </w:r>
      <w:r w:rsidR="00BD1C49" w:rsidRPr="002606CF">
        <w:rPr>
          <w:sz w:val="28"/>
          <w:szCs w:val="28"/>
        </w:rPr>
        <w:t>егионального этапа Всероссийской детской акции «С любовью к России мы делами добрыми едины»</w:t>
      </w:r>
      <w:r w:rsidR="001A17F1" w:rsidRPr="002606CF">
        <w:rPr>
          <w:sz w:val="28"/>
          <w:szCs w:val="28"/>
        </w:rPr>
        <w:t xml:space="preserve">. </w:t>
      </w:r>
      <w:r w:rsidR="00611CF3" w:rsidRPr="002606CF">
        <w:rPr>
          <w:sz w:val="28"/>
          <w:szCs w:val="28"/>
        </w:rPr>
        <w:t>Подведение итогов муницип</w:t>
      </w:r>
      <w:r w:rsidR="00066968" w:rsidRPr="002606CF">
        <w:rPr>
          <w:sz w:val="28"/>
          <w:szCs w:val="28"/>
        </w:rPr>
        <w:t xml:space="preserve">ального этапа акции состоится 05.04.2019. </w:t>
      </w:r>
      <w:r w:rsidR="00045B88" w:rsidRPr="002606CF">
        <w:rPr>
          <w:sz w:val="28"/>
          <w:szCs w:val="28"/>
        </w:rPr>
        <w:t xml:space="preserve">По итогам акции лучшие работы будут направлены для участия в региональном </w:t>
      </w:r>
      <w:r w:rsidRPr="002606CF">
        <w:rPr>
          <w:sz w:val="28"/>
          <w:szCs w:val="28"/>
        </w:rPr>
        <w:t>этапе акции в г. Ростов-на-Дону;</w:t>
      </w:r>
    </w:p>
    <w:p w:rsidR="00E77744" w:rsidRPr="002606CF" w:rsidRDefault="004C034F" w:rsidP="00E77744">
      <w:pPr>
        <w:jc w:val="both"/>
        <w:rPr>
          <w:sz w:val="28"/>
          <w:szCs w:val="28"/>
        </w:rPr>
      </w:pPr>
      <w:r w:rsidRPr="002606CF">
        <w:rPr>
          <w:sz w:val="28"/>
          <w:szCs w:val="28"/>
        </w:rPr>
        <w:t xml:space="preserve">      -</w:t>
      </w:r>
      <w:r w:rsidR="00572F76" w:rsidRPr="002606CF">
        <w:rPr>
          <w:sz w:val="28"/>
          <w:szCs w:val="28"/>
        </w:rPr>
        <w:t xml:space="preserve"> </w:t>
      </w:r>
      <w:r w:rsidR="00FC2477" w:rsidRPr="002606CF">
        <w:rPr>
          <w:sz w:val="28"/>
          <w:szCs w:val="28"/>
        </w:rPr>
        <w:t>в период</w:t>
      </w:r>
      <w:r w:rsidR="00FC2477" w:rsidRPr="002606CF">
        <w:rPr>
          <w:bCs/>
          <w:sz w:val="28"/>
          <w:szCs w:val="28"/>
        </w:rPr>
        <w:t xml:space="preserve"> с </w:t>
      </w:r>
      <w:r w:rsidR="0033054A" w:rsidRPr="002606CF">
        <w:rPr>
          <w:sz w:val="28"/>
          <w:szCs w:val="28"/>
        </w:rPr>
        <w:t xml:space="preserve">31.01. </w:t>
      </w:r>
      <w:r w:rsidR="00FC2477" w:rsidRPr="002606CF">
        <w:rPr>
          <w:sz w:val="28"/>
          <w:szCs w:val="28"/>
        </w:rPr>
        <w:t>по 01.03.2019</w:t>
      </w:r>
      <w:r w:rsidR="0033054A" w:rsidRPr="002606CF">
        <w:rPr>
          <w:sz w:val="28"/>
          <w:szCs w:val="28"/>
        </w:rPr>
        <w:t xml:space="preserve"> </w:t>
      </w:r>
      <w:proofErr w:type="gramStart"/>
      <w:r w:rsidR="0033054A" w:rsidRPr="002606CF">
        <w:rPr>
          <w:sz w:val="28"/>
          <w:szCs w:val="28"/>
        </w:rPr>
        <w:t xml:space="preserve">- </w:t>
      </w:r>
      <w:r w:rsidR="00FC2477" w:rsidRPr="002606CF">
        <w:rPr>
          <w:sz w:val="28"/>
          <w:szCs w:val="28"/>
        </w:rPr>
        <w:t xml:space="preserve"> </w:t>
      </w:r>
      <w:r w:rsidRPr="002606CF">
        <w:rPr>
          <w:sz w:val="28"/>
          <w:szCs w:val="28"/>
        </w:rPr>
        <w:t>участие</w:t>
      </w:r>
      <w:proofErr w:type="gramEnd"/>
      <w:r w:rsidRPr="002606CF">
        <w:rPr>
          <w:sz w:val="28"/>
          <w:szCs w:val="28"/>
        </w:rPr>
        <w:t xml:space="preserve"> обучающихся 1-11 </w:t>
      </w:r>
      <w:proofErr w:type="spellStart"/>
      <w:r w:rsidRPr="002606CF">
        <w:rPr>
          <w:sz w:val="28"/>
          <w:szCs w:val="28"/>
        </w:rPr>
        <w:t>кл</w:t>
      </w:r>
      <w:proofErr w:type="spellEnd"/>
      <w:r w:rsidRPr="002606CF">
        <w:rPr>
          <w:sz w:val="28"/>
          <w:szCs w:val="28"/>
        </w:rPr>
        <w:t xml:space="preserve">.  общеобразовательных </w:t>
      </w:r>
      <w:r w:rsidRPr="002606CF">
        <w:rPr>
          <w:bCs/>
          <w:sz w:val="28"/>
          <w:szCs w:val="28"/>
        </w:rPr>
        <w:t xml:space="preserve">организаций района </w:t>
      </w:r>
      <w:r w:rsidR="005B6A0D" w:rsidRPr="002606CF">
        <w:rPr>
          <w:bCs/>
          <w:sz w:val="28"/>
          <w:szCs w:val="28"/>
        </w:rPr>
        <w:t>в муниципальном</w:t>
      </w:r>
      <w:r w:rsidR="000812B0" w:rsidRPr="002606CF">
        <w:rPr>
          <w:bCs/>
          <w:sz w:val="28"/>
          <w:szCs w:val="28"/>
        </w:rPr>
        <w:t xml:space="preserve"> </w:t>
      </w:r>
      <w:r w:rsidR="005B6A0D" w:rsidRPr="002606CF">
        <w:rPr>
          <w:bCs/>
          <w:sz w:val="28"/>
          <w:szCs w:val="28"/>
        </w:rPr>
        <w:t>этапе</w:t>
      </w:r>
      <w:r w:rsidR="000812B0" w:rsidRPr="002606CF">
        <w:rPr>
          <w:bCs/>
          <w:sz w:val="28"/>
          <w:szCs w:val="28"/>
        </w:rPr>
        <w:t xml:space="preserve"> </w:t>
      </w:r>
      <w:r w:rsidR="000812B0" w:rsidRPr="002606CF">
        <w:rPr>
          <w:bCs/>
          <w:sz w:val="28"/>
          <w:szCs w:val="28"/>
          <w:lang w:val="en-US"/>
        </w:rPr>
        <w:t>XVII</w:t>
      </w:r>
      <w:r w:rsidR="000812B0" w:rsidRPr="002606CF">
        <w:rPr>
          <w:bCs/>
          <w:sz w:val="28"/>
          <w:szCs w:val="28"/>
        </w:rPr>
        <w:t xml:space="preserve"> Всероссийского детского экологического форума «Зеленая планета 2019» Для участия в форуме были представлены работы МБОУ Милютинской СОШ, МБОУ Кутейниковской СОШ, МБОУ Петровской СОШ, МБОУ </w:t>
      </w:r>
      <w:proofErr w:type="spellStart"/>
      <w:r w:rsidR="000812B0" w:rsidRPr="002606CF">
        <w:rPr>
          <w:bCs/>
          <w:sz w:val="28"/>
          <w:szCs w:val="28"/>
        </w:rPr>
        <w:t>Маньково</w:t>
      </w:r>
      <w:proofErr w:type="spellEnd"/>
      <w:r w:rsidR="000812B0" w:rsidRPr="002606CF">
        <w:rPr>
          <w:bCs/>
          <w:sz w:val="28"/>
          <w:szCs w:val="28"/>
        </w:rPr>
        <w:t xml:space="preserve">-Березовской СОШ, МБОУ </w:t>
      </w:r>
      <w:proofErr w:type="spellStart"/>
      <w:r w:rsidR="000812B0" w:rsidRPr="002606CF">
        <w:rPr>
          <w:bCs/>
          <w:sz w:val="28"/>
          <w:szCs w:val="28"/>
        </w:rPr>
        <w:t>Лукичёвской</w:t>
      </w:r>
      <w:proofErr w:type="spellEnd"/>
      <w:r w:rsidR="000812B0" w:rsidRPr="002606CF">
        <w:rPr>
          <w:bCs/>
          <w:sz w:val="28"/>
          <w:szCs w:val="28"/>
        </w:rPr>
        <w:t xml:space="preserve"> СОШ, МБОУ Каменной СОШ, МБОУ Николо-Березовской СОШ, МБОУ Терновской ООШ, МБОУ </w:t>
      </w:r>
      <w:proofErr w:type="spellStart"/>
      <w:r w:rsidR="000812B0" w:rsidRPr="002606CF">
        <w:rPr>
          <w:bCs/>
          <w:sz w:val="28"/>
          <w:szCs w:val="28"/>
        </w:rPr>
        <w:t>Степано-Савченской</w:t>
      </w:r>
      <w:proofErr w:type="spellEnd"/>
      <w:r w:rsidR="000812B0" w:rsidRPr="002606CF">
        <w:rPr>
          <w:bCs/>
          <w:sz w:val="28"/>
          <w:szCs w:val="28"/>
        </w:rPr>
        <w:t xml:space="preserve"> ООШ, МБОУ </w:t>
      </w:r>
      <w:proofErr w:type="spellStart"/>
      <w:r w:rsidR="000812B0" w:rsidRPr="002606CF">
        <w:rPr>
          <w:bCs/>
          <w:sz w:val="28"/>
          <w:szCs w:val="28"/>
        </w:rPr>
        <w:t>Авангардовской</w:t>
      </w:r>
      <w:proofErr w:type="spellEnd"/>
      <w:r w:rsidR="000812B0" w:rsidRPr="002606CF">
        <w:rPr>
          <w:bCs/>
          <w:sz w:val="28"/>
          <w:szCs w:val="28"/>
        </w:rPr>
        <w:t xml:space="preserve"> ООШ, , МБОУ Россошанской ООШ, МБОУ Орловской НОШ.</w:t>
      </w:r>
      <w:r w:rsidR="00E77744" w:rsidRPr="002606CF">
        <w:rPr>
          <w:bCs/>
          <w:sz w:val="28"/>
          <w:szCs w:val="28"/>
        </w:rPr>
        <w:t xml:space="preserve"> Призёры Форума награждены грамотами МБУ «МК и ЦБ отдела образования Администрации Милютинского района». Работы победителей</w:t>
      </w:r>
      <w:r w:rsidR="00E77744" w:rsidRPr="002606CF">
        <w:t xml:space="preserve"> </w:t>
      </w:r>
      <w:r w:rsidR="00E77744" w:rsidRPr="002606CF">
        <w:rPr>
          <w:sz w:val="28"/>
          <w:szCs w:val="28"/>
        </w:rPr>
        <w:t xml:space="preserve">(I призовые места) направлены </w:t>
      </w:r>
      <w:proofErr w:type="gramStart"/>
      <w:r w:rsidR="00E77744" w:rsidRPr="002606CF">
        <w:rPr>
          <w:sz w:val="28"/>
          <w:szCs w:val="28"/>
        </w:rPr>
        <w:t>в  г.</w:t>
      </w:r>
      <w:proofErr w:type="gramEnd"/>
      <w:r w:rsidR="00E77744" w:rsidRPr="002606CF">
        <w:rPr>
          <w:sz w:val="28"/>
          <w:szCs w:val="28"/>
        </w:rPr>
        <w:t xml:space="preserve"> Ростов-на-Дону для участия в региональном  этапе </w:t>
      </w:r>
      <w:r w:rsidR="00E77744" w:rsidRPr="002606CF">
        <w:rPr>
          <w:bCs/>
          <w:sz w:val="28"/>
          <w:szCs w:val="28"/>
          <w:lang w:val="en-US"/>
        </w:rPr>
        <w:t>XVII</w:t>
      </w:r>
      <w:r w:rsidR="00E77744" w:rsidRPr="002606CF">
        <w:rPr>
          <w:bCs/>
          <w:sz w:val="28"/>
          <w:szCs w:val="28"/>
        </w:rPr>
        <w:t xml:space="preserve"> </w:t>
      </w:r>
      <w:r w:rsidR="00E77744" w:rsidRPr="002606CF">
        <w:rPr>
          <w:sz w:val="28"/>
          <w:szCs w:val="28"/>
        </w:rPr>
        <w:t>Всероссийского детского экологического форума «Зеленая планета 2019».</w:t>
      </w:r>
    </w:p>
    <w:p w:rsidR="00D64F97" w:rsidRPr="002606CF" w:rsidRDefault="00D64F97" w:rsidP="003F4EBB">
      <w:pPr>
        <w:jc w:val="both"/>
        <w:rPr>
          <w:noProof/>
          <w:sz w:val="28"/>
          <w:szCs w:val="28"/>
        </w:rPr>
      </w:pPr>
    </w:p>
    <w:p w:rsidR="00B87114" w:rsidRPr="002606CF" w:rsidRDefault="00B87114" w:rsidP="003F4EBB">
      <w:pPr>
        <w:jc w:val="both"/>
        <w:rPr>
          <w:noProof/>
          <w:sz w:val="28"/>
          <w:szCs w:val="28"/>
        </w:rPr>
      </w:pPr>
      <w:r w:rsidRPr="002606CF">
        <w:rPr>
          <w:noProof/>
          <w:sz w:val="28"/>
          <w:szCs w:val="28"/>
        </w:rPr>
        <w:t>Психолого-педагогическое направление:</w:t>
      </w:r>
    </w:p>
    <w:p w:rsidR="00B92475" w:rsidRPr="002606CF" w:rsidRDefault="00B92475" w:rsidP="00B92475">
      <w:pPr>
        <w:jc w:val="both"/>
        <w:rPr>
          <w:bCs/>
          <w:sz w:val="28"/>
          <w:szCs w:val="28"/>
        </w:rPr>
      </w:pPr>
      <w:r w:rsidRPr="002606CF">
        <w:rPr>
          <w:bCs/>
          <w:sz w:val="28"/>
          <w:szCs w:val="28"/>
        </w:rPr>
        <w:t xml:space="preserve">       </w:t>
      </w:r>
      <w:r w:rsidR="00B87114" w:rsidRPr="002606CF">
        <w:rPr>
          <w:bCs/>
          <w:sz w:val="28"/>
          <w:szCs w:val="28"/>
        </w:rPr>
        <w:t>В I кварта</w:t>
      </w:r>
      <w:r w:rsidR="00B108C3" w:rsidRPr="002606CF">
        <w:rPr>
          <w:bCs/>
          <w:sz w:val="28"/>
          <w:szCs w:val="28"/>
        </w:rPr>
        <w:t>ле 2019</w:t>
      </w:r>
      <w:r w:rsidR="008C51EC" w:rsidRPr="002606CF">
        <w:rPr>
          <w:bCs/>
          <w:sz w:val="28"/>
          <w:szCs w:val="28"/>
        </w:rPr>
        <w:t xml:space="preserve"> года </w:t>
      </w:r>
      <w:r w:rsidR="001D7FCA" w:rsidRPr="002606CF">
        <w:rPr>
          <w:bCs/>
          <w:sz w:val="28"/>
          <w:szCs w:val="28"/>
        </w:rPr>
        <w:t>Ц</w:t>
      </w:r>
      <w:r w:rsidR="005E3A6A" w:rsidRPr="002606CF">
        <w:rPr>
          <w:bCs/>
          <w:sz w:val="28"/>
          <w:szCs w:val="28"/>
        </w:rPr>
        <w:t>ПМ</w:t>
      </w:r>
      <w:r w:rsidR="00B87114" w:rsidRPr="002606CF">
        <w:rPr>
          <w:bCs/>
          <w:sz w:val="28"/>
          <w:szCs w:val="28"/>
        </w:rPr>
        <w:t xml:space="preserve">К </w:t>
      </w:r>
      <w:r w:rsidR="005E3A6A" w:rsidRPr="002606CF">
        <w:rPr>
          <w:bCs/>
          <w:sz w:val="28"/>
          <w:szCs w:val="28"/>
        </w:rPr>
        <w:t>г. Ростова-на-Дону</w:t>
      </w:r>
      <w:r w:rsidR="008C51EC" w:rsidRPr="002606CF">
        <w:rPr>
          <w:bCs/>
          <w:sz w:val="28"/>
          <w:szCs w:val="28"/>
        </w:rPr>
        <w:t xml:space="preserve"> </w:t>
      </w:r>
      <w:r w:rsidR="00AC3994" w:rsidRPr="002606CF">
        <w:rPr>
          <w:bCs/>
          <w:sz w:val="28"/>
          <w:szCs w:val="28"/>
        </w:rPr>
        <w:t>не был обследован</w:t>
      </w:r>
      <w:r w:rsidR="00A332E9" w:rsidRPr="002606CF">
        <w:rPr>
          <w:bCs/>
          <w:sz w:val="28"/>
          <w:szCs w:val="28"/>
        </w:rPr>
        <w:t xml:space="preserve"> ни один обучающий</w:t>
      </w:r>
      <w:r w:rsidR="00B87114" w:rsidRPr="002606CF">
        <w:rPr>
          <w:bCs/>
          <w:sz w:val="28"/>
          <w:szCs w:val="28"/>
        </w:rPr>
        <w:t>ся школ муниципалитета</w:t>
      </w:r>
      <w:r w:rsidR="00546989" w:rsidRPr="002606CF">
        <w:rPr>
          <w:bCs/>
          <w:sz w:val="28"/>
          <w:szCs w:val="28"/>
        </w:rPr>
        <w:t>.</w:t>
      </w:r>
    </w:p>
    <w:p w:rsidR="00B87114" w:rsidRPr="002606CF" w:rsidRDefault="00B92475" w:rsidP="00D03DEE">
      <w:pPr>
        <w:jc w:val="both"/>
        <w:rPr>
          <w:bCs/>
          <w:sz w:val="28"/>
          <w:szCs w:val="28"/>
        </w:rPr>
      </w:pPr>
      <w:r w:rsidRPr="002606CF">
        <w:rPr>
          <w:bCs/>
          <w:sz w:val="28"/>
          <w:szCs w:val="28"/>
        </w:rPr>
        <w:t xml:space="preserve">       Информации об исполнении мероприятий, предусмотренных ИПРА ребёнка-инвалида (реабилитации или </w:t>
      </w:r>
      <w:proofErr w:type="spellStart"/>
      <w:r w:rsidRPr="002606CF">
        <w:rPr>
          <w:bCs/>
          <w:sz w:val="28"/>
          <w:szCs w:val="28"/>
        </w:rPr>
        <w:t>абилитации</w:t>
      </w:r>
      <w:proofErr w:type="spellEnd"/>
      <w:r w:rsidRPr="002606CF">
        <w:rPr>
          <w:bCs/>
          <w:sz w:val="28"/>
          <w:szCs w:val="28"/>
        </w:rPr>
        <w:t xml:space="preserve"> детей-инвалидов в соответствии с их индивидуальной программой реабилитации или </w:t>
      </w:r>
      <w:proofErr w:type="spellStart"/>
      <w:r w:rsidRPr="002606CF">
        <w:rPr>
          <w:bCs/>
          <w:sz w:val="28"/>
          <w:szCs w:val="28"/>
        </w:rPr>
        <w:t>абилитации</w:t>
      </w:r>
      <w:proofErr w:type="spellEnd"/>
      <w:r w:rsidRPr="002606CF">
        <w:rPr>
          <w:bCs/>
          <w:sz w:val="28"/>
          <w:szCs w:val="28"/>
        </w:rPr>
        <w:t xml:space="preserve">) </w:t>
      </w:r>
      <w:r w:rsidR="00023109" w:rsidRPr="002606CF">
        <w:rPr>
          <w:bCs/>
          <w:sz w:val="28"/>
          <w:szCs w:val="28"/>
        </w:rPr>
        <w:t>за I</w:t>
      </w:r>
      <w:r w:rsidRPr="002606CF">
        <w:rPr>
          <w:bCs/>
          <w:sz w:val="28"/>
          <w:szCs w:val="28"/>
        </w:rPr>
        <w:t xml:space="preserve"> квартал </w:t>
      </w:r>
      <w:r w:rsidR="00023109" w:rsidRPr="002606CF">
        <w:rPr>
          <w:bCs/>
          <w:sz w:val="28"/>
          <w:szCs w:val="28"/>
        </w:rPr>
        <w:t xml:space="preserve">2019 - в количестве </w:t>
      </w:r>
      <w:r w:rsidR="00B726CD" w:rsidRPr="002606CF">
        <w:rPr>
          <w:bCs/>
          <w:sz w:val="28"/>
          <w:szCs w:val="28"/>
        </w:rPr>
        <w:t>9</w:t>
      </w:r>
      <w:r w:rsidRPr="002606CF">
        <w:rPr>
          <w:bCs/>
          <w:sz w:val="28"/>
          <w:szCs w:val="28"/>
        </w:rPr>
        <w:t xml:space="preserve"> шт., предоставлены в ГБУ РО центр психолого-педагогической, медицинской и социальной помощи, бюро №39 филиала ФКУ «ГБ МСЭ по Ростовской области» (г. Морозовск) и филиал бюро №9 ФГУ «ГБ МСЭ по Ростовской области» (г. Ростов-на-Дону). </w:t>
      </w:r>
      <w:r w:rsidR="00546989" w:rsidRPr="002606CF">
        <w:rPr>
          <w:bCs/>
          <w:sz w:val="28"/>
          <w:szCs w:val="28"/>
        </w:rPr>
        <w:t xml:space="preserve"> </w:t>
      </w:r>
      <w:r w:rsidR="00B87114" w:rsidRPr="002606CF">
        <w:rPr>
          <w:bCs/>
          <w:sz w:val="28"/>
          <w:szCs w:val="28"/>
        </w:rPr>
        <w:t xml:space="preserve"> </w:t>
      </w:r>
    </w:p>
    <w:p w:rsidR="00556FB8" w:rsidRPr="002606CF" w:rsidRDefault="00D03DEE" w:rsidP="00D03DEE">
      <w:pPr>
        <w:jc w:val="both"/>
        <w:rPr>
          <w:bCs/>
          <w:sz w:val="28"/>
          <w:szCs w:val="28"/>
        </w:rPr>
      </w:pPr>
      <w:r w:rsidRPr="002606CF">
        <w:rPr>
          <w:sz w:val="28"/>
          <w:szCs w:val="28"/>
        </w:rPr>
        <w:t xml:space="preserve">        </w:t>
      </w:r>
      <w:r w:rsidR="00556FB8" w:rsidRPr="002606CF">
        <w:rPr>
          <w:sz w:val="28"/>
          <w:szCs w:val="28"/>
        </w:rPr>
        <w:t>- 07.02.2019 - участие в вебинаре специалиста отдела образования, курирующего вопросы образования детей с ОВЗ и педагогических работников МБОУ Милютинской СОШ, реализующих специальные индивидуальные программы развития (СИПР) для детей с ТМНР по теме: «Изучение и применение графических средств альтернативной коммуникации в работе с детьми с ТМНР»</w:t>
      </w:r>
      <w:r w:rsidR="005C2C1E" w:rsidRPr="002606CF">
        <w:rPr>
          <w:sz w:val="28"/>
          <w:szCs w:val="28"/>
        </w:rPr>
        <w:t>.</w:t>
      </w:r>
    </w:p>
    <w:p w:rsidR="00F712C1" w:rsidRPr="002606CF" w:rsidRDefault="005E07BC" w:rsidP="005E07BC">
      <w:pPr>
        <w:jc w:val="both"/>
        <w:rPr>
          <w:sz w:val="28"/>
          <w:szCs w:val="28"/>
        </w:rPr>
      </w:pPr>
      <w:r w:rsidRPr="002606CF">
        <w:rPr>
          <w:sz w:val="28"/>
          <w:szCs w:val="28"/>
        </w:rPr>
        <w:t xml:space="preserve">      </w:t>
      </w:r>
      <w:r w:rsidR="00F712C1" w:rsidRPr="002606CF">
        <w:rPr>
          <w:sz w:val="28"/>
          <w:szCs w:val="28"/>
        </w:rPr>
        <w:t>В соответствии с приказом отдела образования Админис</w:t>
      </w:r>
      <w:r w:rsidR="002C20C9" w:rsidRPr="002606CF">
        <w:rPr>
          <w:sz w:val="28"/>
          <w:szCs w:val="28"/>
        </w:rPr>
        <w:t>трации Милютинского района от 06.02.2019 №15</w:t>
      </w:r>
      <w:r w:rsidR="004A635D" w:rsidRPr="002606CF">
        <w:rPr>
          <w:sz w:val="28"/>
          <w:szCs w:val="28"/>
        </w:rPr>
        <w:t xml:space="preserve"> «О проведении плановой тематической проверки</w:t>
      </w:r>
      <w:r w:rsidR="00926F06" w:rsidRPr="002606CF">
        <w:rPr>
          <w:sz w:val="28"/>
          <w:szCs w:val="28"/>
        </w:rPr>
        <w:t xml:space="preserve"> МБОУ </w:t>
      </w:r>
      <w:proofErr w:type="spellStart"/>
      <w:r w:rsidR="00A60741" w:rsidRPr="002606CF">
        <w:rPr>
          <w:sz w:val="28"/>
          <w:szCs w:val="28"/>
        </w:rPr>
        <w:t>Маньково</w:t>
      </w:r>
      <w:r w:rsidR="009168C1" w:rsidRPr="002606CF">
        <w:rPr>
          <w:sz w:val="28"/>
          <w:szCs w:val="28"/>
        </w:rPr>
        <w:t>-Берёзовской</w:t>
      </w:r>
      <w:proofErr w:type="spellEnd"/>
      <w:r w:rsidR="009168C1" w:rsidRPr="002606CF">
        <w:rPr>
          <w:sz w:val="28"/>
          <w:szCs w:val="28"/>
        </w:rPr>
        <w:t xml:space="preserve"> СОШ</w:t>
      </w:r>
      <w:r w:rsidR="00154D6B" w:rsidRPr="002606CF">
        <w:rPr>
          <w:sz w:val="28"/>
          <w:szCs w:val="28"/>
        </w:rPr>
        <w:t xml:space="preserve">, МБОУ </w:t>
      </w:r>
      <w:proofErr w:type="spellStart"/>
      <w:r w:rsidR="00154D6B" w:rsidRPr="002606CF">
        <w:rPr>
          <w:sz w:val="28"/>
          <w:szCs w:val="28"/>
        </w:rPr>
        <w:t>Лукичёвской</w:t>
      </w:r>
      <w:proofErr w:type="spellEnd"/>
      <w:r w:rsidR="00154D6B" w:rsidRPr="002606CF">
        <w:rPr>
          <w:sz w:val="28"/>
          <w:szCs w:val="28"/>
        </w:rPr>
        <w:t xml:space="preserve"> СОШ, МБОУ </w:t>
      </w:r>
      <w:proofErr w:type="spellStart"/>
      <w:r w:rsidR="00154D6B" w:rsidRPr="002606CF">
        <w:rPr>
          <w:sz w:val="28"/>
          <w:szCs w:val="28"/>
        </w:rPr>
        <w:t>Селивановской</w:t>
      </w:r>
      <w:proofErr w:type="spellEnd"/>
      <w:r w:rsidR="00154D6B" w:rsidRPr="002606CF">
        <w:rPr>
          <w:sz w:val="28"/>
          <w:szCs w:val="28"/>
        </w:rPr>
        <w:t xml:space="preserve"> СОШ, МБОУ </w:t>
      </w:r>
      <w:proofErr w:type="spellStart"/>
      <w:r w:rsidR="00154D6B" w:rsidRPr="002606CF">
        <w:rPr>
          <w:sz w:val="28"/>
          <w:szCs w:val="28"/>
        </w:rPr>
        <w:t>Степано-Савченской</w:t>
      </w:r>
      <w:proofErr w:type="spellEnd"/>
      <w:r w:rsidR="00154D6B" w:rsidRPr="002606CF">
        <w:rPr>
          <w:sz w:val="28"/>
          <w:szCs w:val="28"/>
        </w:rPr>
        <w:t xml:space="preserve"> ООШ </w:t>
      </w:r>
      <w:r w:rsidR="00F712C1" w:rsidRPr="002606CF">
        <w:rPr>
          <w:sz w:val="28"/>
          <w:szCs w:val="28"/>
        </w:rPr>
        <w:t>в пери</w:t>
      </w:r>
      <w:r w:rsidR="00757C24" w:rsidRPr="002606CF">
        <w:rPr>
          <w:sz w:val="28"/>
          <w:szCs w:val="28"/>
        </w:rPr>
        <w:t>од с 18.02.2019 по 22.02.2019</w:t>
      </w:r>
      <w:r w:rsidR="00F712C1" w:rsidRPr="002606CF">
        <w:rPr>
          <w:sz w:val="28"/>
          <w:szCs w:val="28"/>
        </w:rPr>
        <w:t xml:space="preserve"> была проведена проверка. В ходе проверки рассматривались различные направления работы общеобразовательных организаций, в том числе деятельность общеобразовательных организаций по профилактике суицидов. Для проверки </w:t>
      </w:r>
      <w:r w:rsidR="00F712C1" w:rsidRPr="002606CF">
        <w:rPr>
          <w:sz w:val="28"/>
          <w:szCs w:val="28"/>
        </w:rPr>
        <w:lastRenderedPageBreak/>
        <w:t>профилактической работы была представлена документация 3-ёх общеобразовате</w:t>
      </w:r>
      <w:r w:rsidR="002A06FC" w:rsidRPr="002606CF">
        <w:rPr>
          <w:sz w:val="28"/>
          <w:szCs w:val="28"/>
        </w:rPr>
        <w:t xml:space="preserve">льных организаций: МБОУ </w:t>
      </w:r>
      <w:proofErr w:type="spellStart"/>
      <w:r w:rsidR="002A06FC" w:rsidRPr="002606CF">
        <w:rPr>
          <w:sz w:val="28"/>
          <w:szCs w:val="28"/>
        </w:rPr>
        <w:t>Лукичёвской</w:t>
      </w:r>
      <w:proofErr w:type="spellEnd"/>
      <w:r w:rsidR="002A06FC" w:rsidRPr="002606CF">
        <w:rPr>
          <w:sz w:val="28"/>
          <w:szCs w:val="28"/>
        </w:rPr>
        <w:t xml:space="preserve"> СОШ, МБОУ </w:t>
      </w:r>
      <w:proofErr w:type="spellStart"/>
      <w:r w:rsidR="002A06FC" w:rsidRPr="002606CF">
        <w:rPr>
          <w:sz w:val="28"/>
          <w:szCs w:val="28"/>
        </w:rPr>
        <w:t>Селивановской</w:t>
      </w:r>
      <w:proofErr w:type="spellEnd"/>
      <w:r w:rsidR="002A06FC" w:rsidRPr="002606CF">
        <w:rPr>
          <w:sz w:val="28"/>
          <w:szCs w:val="28"/>
        </w:rPr>
        <w:t xml:space="preserve"> СОШ, МБОУ </w:t>
      </w:r>
      <w:proofErr w:type="spellStart"/>
      <w:r w:rsidR="002A06FC" w:rsidRPr="002606CF">
        <w:rPr>
          <w:sz w:val="28"/>
          <w:szCs w:val="28"/>
        </w:rPr>
        <w:t>Маньково</w:t>
      </w:r>
      <w:r w:rsidR="00F712C1" w:rsidRPr="002606CF">
        <w:rPr>
          <w:sz w:val="28"/>
          <w:szCs w:val="28"/>
        </w:rPr>
        <w:t>-Берёзовской</w:t>
      </w:r>
      <w:proofErr w:type="spellEnd"/>
      <w:r w:rsidR="00F712C1" w:rsidRPr="002606CF">
        <w:rPr>
          <w:sz w:val="28"/>
          <w:szCs w:val="28"/>
        </w:rPr>
        <w:t xml:space="preserve"> СОШ. По итогам проверки вынесены замечания и даны рекомендации по их устранению.</w:t>
      </w:r>
    </w:p>
    <w:p w:rsidR="00D947D8" w:rsidRPr="002606CF" w:rsidRDefault="005B1296" w:rsidP="00A916A1">
      <w:pPr>
        <w:tabs>
          <w:tab w:val="left" w:pos="1260"/>
        </w:tabs>
        <w:jc w:val="both"/>
        <w:outlineLvl w:val="1"/>
        <w:rPr>
          <w:sz w:val="28"/>
          <w:szCs w:val="28"/>
        </w:rPr>
      </w:pPr>
      <w:r w:rsidRPr="002606CF">
        <w:rPr>
          <w:sz w:val="28"/>
          <w:szCs w:val="28"/>
        </w:rPr>
        <w:t xml:space="preserve">      </w:t>
      </w:r>
      <w:r w:rsidR="00B87114" w:rsidRPr="002606CF">
        <w:rPr>
          <w:sz w:val="28"/>
          <w:szCs w:val="28"/>
        </w:rPr>
        <w:t>По профилактике суицидов в об</w:t>
      </w:r>
      <w:r w:rsidR="00D0692F" w:rsidRPr="002606CF">
        <w:rPr>
          <w:sz w:val="28"/>
          <w:szCs w:val="28"/>
        </w:rPr>
        <w:t>щеоб</w:t>
      </w:r>
      <w:r w:rsidR="00B87114" w:rsidRPr="002606CF">
        <w:rPr>
          <w:sz w:val="28"/>
          <w:szCs w:val="28"/>
        </w:rPr>
        <w:t>разова</w:t>
      </w:r>
      <w:r w:rsidR="000D36E2" w:rsidRPr="002606CF">
        <w:rPr>
          <w:sz w:val="28"/>
          <w:szCs w:val="28"/>
        </w:rPr>
        <w:t>тельные организации направ</w:t>
      </w:r>
      <w:r w:rsidR="008A2F1D" w:rsidRPr="002606CF">
        <w:rPr>
          <w:sz w:val="28"/>
          <w:szCs w:val="28"/>
        </w:rPr>
        <w:t>лены</w:t>
      </w:r>
      <w:r w:rsidR="000D36E2" w:rsidRPr="002606CF">
        <w:rPr>
          <w:sz w:val="28"/>
          <w:szCs w:val="28"/>
        </w:rPr>
        <w:t xml:space="preserve"> </w:t>
      </w:r>
      <w:r w:rsidR="008A2F1D" w:rsidRPr="002606CF">
        <w:rPr>
          <w:bCs/>
          <w:sz w:val="28"/>
          <w:szCs w:val="28"/>
        </w:rPr>
        <w:t>письма</w:t>
      </w:r>
      <w:r w:rsidR="00D0692F" w:rsidRPr="002606CF">
        <w:rPr>
          <w:bCs/>
          <w:sz w:val="28"/>
          <w:szCs w:val="28"/>
        </w:rPr>
        <w:t xml:space="preserve"> </w:t>
      </w:r>
      <w:r w:rsidR="0022107E" w:rsidRPr="002606CF">
        <w:rPr>
          <w:bCs/>
          <w:sz w:val="28"/>
          <w:szCs w:val="28"/>
        </w:rPr>
        <w:t xml:space="preserve">МБУ «МК и ЦБ отдела образования Администрации Милютинского района» </w:t>
      </w:r>
      <w:r w:rsidR="008A2F1D" w:rsidRPr="002606CF">
        <w:rPr>
          <w:bCs/>
          <w:sz w:val="28"/>
          <w:szCs w:val="28"/>
        </w:rPr>
        <w:t xml:space="preserve">от 26.02.2019 №92 о предоставлении информации </w:t>
      </w:r>
      <w:r w:rsidR="008A2F1D" w:rsidRPr="002606CF">
        <w:rPr>
          <w:sz w:val="28"/>
          <w:szCs w:val="28"/>
        </w:rPr>
        <w:t xml:space="preserve">об обеспечении и соблюдении прав и законных интересов несовершеннолетних, осуществления их защиты от всех форм дискриминации, физического или психического насилия, оскорбления, грубого обращения, сексуальной и иной эксплуатации за календарный 2018 год и истекший период 2019 года; </w:t>
      </w:r>
      <w:r w:rsidR="00CB566E" w:rsidRPr="002606CF">
        <w:rPr>
          <w:sz w:val="28"/>
          <w:szCs w:val="28"/>
        </w:rPr>
        <w:t xml:space="preserve">от 20.03.2019 №127 «О направлении методических рекомендаций» </w:t>
      </w:r>
      <w:r w:rsidR="00A916A1" w:rsidRPr="002606CF">
        <w:rPr>
          <w:sz w:val="28"/>
          <w:szCs w:val="28"/>
        </w:rPr>
        <w:t xml:space="preserve">для организации профилактической работы, направленной на недопущение жестокости и агрессии в подростковой среде; </w:t>
      </w:r>
      <w:r w:rsidR="0022107E" w:rsidRPr="002606CF">
        <w:rPr>
          <w:bCs/>
          <w:sz w:val="28"/>
          <w:szCs w:val="28"/>
        </w:rPr>
        <w:t>от 26.03.2019 № 140</w:t>
      </w:r>
      <w:r w:rsidR="001B6BF1" w:rsidRPr="002606CF">
        <w:rPr>
          <w:bCs/>
          <w:sz w:val="28"/>
          <w:szCs w:val="28"/>
        </w:rPr>
        <w:t xml:space="preserve"> «О направлении Комплексного Плана мероприятий по профилактике суицидов</w:t>
      </w:r>
      <w:r w:rsidR="00D0692F" w:rsidRPr="002606CF">
        <w:rPr>
          <w:bCs/>
          <w:sz w:val="28"/>
          <w:szCs w:val="28"/>
        </w:rPr>
        <w:t>».</w:t>
      </w:r>
    </w:p>
    <w:p w:rsidR="00D0692F" w:rsidRPr="002606CF" w:rsidRDefault="00D0692F" w:rsidP="0085496F">
      <w:pPr>
        <w:rPr>
          <w:bCs/>
          <w:sz w:val="28"/>
          <w:szCs w:val="28"/>
        </w:rPr>
      </w:pPr>
      <w:r w:rsidRPr="002606CF">
        <w:rPr>
          <w:b/>
          <w:sz w:val="28"/>
          <w:szCs w:val="28"/>
        </w:rPr>
        <w:t xml:space="preserve">        </w:t>
      </w:r>
    </w:p>
    <w:p w:rsidR="00900F88" w:rsidRPr="002606CF" w:rsidRDefault="00900F88" w:rsidP="003F4EBB">
      <w:pPr>
        <w:jc w:val="both"/>
        <w:rPr>
          <w:sz w:val="28"/>
          <w:szCs w:val="28"/>
        </w:rPr>
      </w:pPr>
      <w:r w:rsidRPr="002606CF">
        <w:rPr>
          <w:b/>
          <w:sz w:val="28"/>
          <w:szCs w:val="28"/>
        </w:rPr>
        <w:t xml:space="preserve"> </w:t>
      </w:r>
      <w:r w:rsidRPr="002606CF">
        <w:rPr>
          <w:sz w:val="28"/>
          <w:szCs w:val="28"/>
        </w:rPr>
        <w:t xml:space="preserve">    </w:t>
      </w:r>
      <w:r w:rsidR="00E11E5A" w:rsidRPr="002606CF">
        <w:rPr>
          <w:sz w:val="28"/>
          <w:szCs w:val="28"/>
        </w:rPr>
        <w:t>520</w:t>
      </w:r>
      <w:r w:rsidRPr="002606CF">
        <w:rPr>
          <w:sz w:val="28"/>
          <w:szCs w:val="28"/>
        </w:rPr>
        <w:t xml:space="preserve"> обучающихся образовательных организаций посещают ДЮСШ. В общеобразовательных организациях района ведется физкультурно-оздоровительная и спортивно-массовая работа.                                              </w:t>
      </w:r>
    </w:p>
    <w:p w:rsidR="00900F88" w:rsidRPr="002606CF" w:rsidRDefault="00900F88" w:rsidP="003F4EBB">
      <w:pPr>
        <w:ind w:firstLine="900"/>
        <w:jc w:val="both"/>
        <w:rPr>
          <w:sz w:val="28"/>
          <w:szCs w:val="28"/>
        </w:rPr>
      </w:pPr>
      <w:r w:rsidRPr="002606CF">
        <w:rPr>
          <w:sz w:val="28"/>
          <w:szCs w:val="28"/>
        </w:rPr>
        <w:t>Спортивно-массовой и физкультурно-оздоровительной рабо</w:t>
      </w:r>
      <w:r w:rsidR="00A00DF2" w:rsidRPr="002606CF">
        <w:rPr>
          <w:sz w:val="28"/>
          <w:szCs w:val="28"/>
        </w:rPr>
        <w:t>т</w:t>
      </w:r>
      <w:r w:rsidR="00C6354C" w:rsidRPr="002606CF">
        <w:rPr>
          <w:sz w:val="28"/>
          <w:szCs w:val="28"/>
        </w:rPr>
        <w:t xml:space="preserve">ой в </w:t>
      </w:r>
      <w:r w:rsidR="00D35B7E" w:rsidRPr="002606CF">
        <w:rPr>
          <w:sz w:val="28"/>
          <w:szCs w:val="28"/>
        </w:rPr>
        <w:t xml:space="preserve">первом квартале </w:t>
      </w:r>
      <w:proofErr w:type="gramStart"/>
      <w:r w:rsidR="00D35B7E" w:rsidRPr="002606CF">
        <w:rPr>
          <w:sz w:val="28"/>
          <w:szCs w:val="28"/>
        </w:rPr>
        <w:t>текущего  года</w:t>
      </w:r>
      <w:proofErr w:type="gramEnd"/>
      <w:r w:rsidR="00C6354C" w:rsidRPr="002606CF">
        <w:rPr>
          <w:sz w:val="28"/>
          <w:szCs w:val="28"/>
        </w:rPr>
        <w:t xml:space="preserve"> охвачено  </w:t>
      </w:r>
      <w:r w:rsidR="00AE30AC" w:rsidRPr="002606CF">
        <w:rPr>
          <w:sz w:val="28"/>
          <w:szCs w:val="28"/>
        </w:rPr>
        <w:t>1</w:t>
      </w:r>
      <w:r w:rsidR="00E11E5A" w:rsidRPr="002606CF">
        <w:rPr>
          <w:sz w:val="28"/>
          <w:szCs w:val="28"/>
        </w:rPr>
        <w:t>29</w:t>
      </w:r>
      <w:r w:rsidR="00A94819" w:rsidRPr="002606CF">
        <w:rPr>
          <w:sz w:val="28"/>
          <w:szCs w:val="28"/>
        </w:rPr>
        <w:t>0</w:t>
      </w:r>
      <w:r w:rsidR="00A00DF2" w:rsidRPr="002606CF">
        <w:rPr>
          <w:sz w:val="28"/>
          <w:szCs w:val="28"/>
        </w:rPr>
        <w:t xml:space="preserve"> </w:t>
      </w:r>
      <w:r w:rsidRPr="002606CF">
        <w:rPr>
          <w:sz w:val="28"/>
          <w:szCs w:val="28"/>
        </w:rPr>
        <w:t xml:space="preserve"> обучающихся образовательных организаций района.</w:t>
      </w:r>
    </w:p>
    <w:p w:rsidR="00900F88" w:rsidRPr="002606CF" w:rsidRDefault="00900F88" w:rsidP="003F4EBB">
      <w:pPr>
        <w:jc w:val="both"/>
        <w:rPr>
          <w:sz w:val="28"/>
          <w:szCs w:val="28"/>
        </w:rPr>
      </w:pPr>
      <w:r w:rsidRPr="002606CF">
        <w:rPr>
          <w:sz w:val="28"/>
          <w:szCs w:val="28"/>
        </w:rPr>
        <w:t xml:space="preserve">    Реализуется программа по сохранению и укреплению здоровья детей и подростков в образовательных организациях района. Ежегодно проводится районная спартакиад</w:t>
      </w:r>
      <w:r w:rsidR="00CC242E" w:rsidRPr="002606CF">
        <w:rPr>
          <w:sz w:val="28"/>
          <w:szCs w:val="28"/>
        </w:rPr>
        <w:t>а школьников «Главный рекорд – З</w:t>
      </w:r>
      <w:r w:rsidRPr="002606CF">
        <w:rPr>
          <w:sz w:val="28"/>
          <w:szCs w:val="28"/>
        </w:rPr>
        <w:t xml:space="preserve">доровье!». </w:t>
      </w:r>
    </w:p>
    <w:p w:rsidR="00900F88" w:rsidRPr="002606CF" w:rsidRDefault="00900F88" w:rsidP="00D35B7E">
      <w:pPr>
        <w:pStyle w:val="ConsPlusCell"/>
        <w:shd w:val="clear" w:color="auto" w:fill="FFFFFF"/>
        <w:rPr>
          <w:rFonts w:ascii="Times New Roman" w:hAnsi="Times New Roman" w:cs="Times New Roman"/>
          <w:sz w:val="28"/>
          <w:szCs w:val="28"/>
        </w:rPr>
      </w:pPr>
      <w:r w:rsidRPr="002606CF">
        <w:rPr>
          <w:rFonts w:ascii="Times New Roman" w:hAnsi="Times New Roman" w:cs="Times New Roman"/>
          <w:sz w:val="28"/>
          <w:szCs w:val="28"/>
        </w:rPr>
        <w:t xml:space="preserve">Согласно </w:t>
      </w:r>
      <w:r w:rsidR="00D35B7E" w:rsidRPr="002606CF">
        <w:rPr>
          <w:rFonts w:ascii="Times New Roman" w:hAnsi="Times New Roman" w:cs="Times New Roman"/>
          <w:sz w:val="28"/>
          <w:szCs w:val="28"/>
        </w:rPr>
        <w:t>плану работы МБОУ ДО Милютинская ДЮСШ и Календарному плану официальных физкультурных и спортивных мероприятий Милютинского района на 201</w:t>
      </w:r>
      <w:r w:rsidR="00A94819" w:rsidRPr="002606CF">
        <w:rPr>
          <w:rFonts w:ascii="Times New Roman" w:hAnsi="Times New Roman" w:cs="Times New Roman"/>
          <w:sz w:val="28"/>
          <w:szCs w:val="28"/>
        </w:rPr>
        <w:t>9</w:t>
      </w:r>
      <w:r w:rsidR="00D35B7E" w:rsidRPr="002606CF">
        <w:rPr>
          <w:rFonts w:ascii="Times New Roman" w:hAnsi="Times New Roman" w:cs="Times New Roman"/>
          <w:sz w:val="28"/>
          <w:szCs w:val="28"/>
        </w:rPr>
        <w:t xml:space="preserve"> год </w:t>
      </w:r>
      <w:r w:rsidR="00E11E5A" w:rsidRPr="002606CF">
        <w:rPr>
          <w:rFonts w:ascii="Times New Roman" w:hAnsi="Times New Roman" w:cs="Times New Roman"/>
          <w:sz w:val="28"/>
          <w:szCs w:val="28"/>
        </w:rPr>
        <w:t>с января по март 201</w:t>
      </w:r>
      <w:r w:rsidR="00A94819" w:rsidRPr="002606CF">
        <w:rPr>
          <w:rFonts w:ascii="Times New Roman" w:hAnsi="Times New Roman" w:cs="Times New Roman"/>
          <w:sz w:val="28"/>
          <w:szCs w:val="28"/>
        </w:rPr>
        <w:t>9</w:t>
      </w:r>
      <w:r w:rsidR="00CE762D" w:rsidRPr="002606CF">
        <w:rPr>
          <w:rFonts w:ascii="Times New Roman" w:hAnsi="Times New Roman" w:cs="Times New Roman"/>
          <w:sz w:val="28"/>
          <w:szCs w:val="28"/>
        </w:rPr>
        <w:t xml:space="preserve"> года</w:t>
      </w:r>
      <w:r w:rsidRPr="002606CF">
        <w:rPr>
          <w:rFonts w:ascii="Times New Roman" w:hAnsi="Times New Roman" w:cs="Times New Roman"/>
          <w:sz w:val="28"/>
          <w:szCs w:val="28"/>
        </w:rPr>
        <w:t xml:space="preserve"> были проведены следующие мероприятия:</w:t>
      </w:r>
    </w:p>
    <w:p w:rsidR="00AB4AFE" w:rsidRPr="002606CF" w:rsidRDefault="00A94819" w:rsidP="00AB4AFE">
      <w:pPr>
        <w:rPr>
          <w:sz w:val="28"/>
          <w:szCs w:val="28"/>
        </w:rPr>
      </w:pPr>
      <w:r w:rsidRPr="002606CF">
        <w:rPr>
          <w:sz w:val="28"/>
          <w:szCs w:val="28"/>
        </w:rPr>
        <w:t>- 18</w:t>
      </w:r>
      <w:r w:rsidR="00CE762D" w:rsidRPr="002606CF">
        <w:rPr>
          <w:sz w:val="28"/>
          <w:szCs w:val="28"/>
        </w:rPr>
        <w:t>.01.201</w:t>
      </w:r>
      <w:r w:rsidRPr="002606CF">
        <w:rPr>
          <w:sz w:val="28"/>
          <w:szCs w:val="28"/>
        </w:rPr>
        <w:t>9</w:t>
      </w:r>
      <w:r w:rsidR="00CE762D" w:rsidRPr="002606CF">
        <w:rPr>
          <w:sz w:val="28"/>
          <w:szCs w:val="28"/>
        </w:rPr>
        <w:t xml:space="preserve"> </w:t>
      </w:r>
      <w:r w:rsidRPr="002606CF">
        <w:rPr>
          <w:sz w:val="28"/>
          <w:szCs w:val="28"/>
        </w:rPr>
        <w:t>–</w:t>
      </w:r>
      <w:r w:rsidR="00CE762D" w:rsidRPr="002606CF">
        <w:rPr>
          <w:sz w:val="28"/>
          <w:szCs w:val="28"/>
        </w:rPr>
        <w:t xml:space="preserve"> </w:t>
      </w:r>
      <w:r w:rsidR="00E71D69" w:rsidRPr="002606CF">
        <w:rPr>
          <w:sz w:val="28"/>
          <w:szCs w:val="28"/>
        </w:rPr>
        <w:t xml:space="preserve">участие в </w:t>
      </w:r>
      <w:r w:rsidRPr="002606CF">
        <w:rPr>
          <w:sz w:val="28"/>
          <w:szCs w:val="28"/>
        </w:rPr>
        <w:t>зональн</w:t>
      </w:r>
      <w:r w:rsidR="00E71D69" w:rsidRPr="002606CF">
        <w:rPr>
          <w:sz w:val="28"/>
          <w:szCs w:val="28"/>
        </w:rPr>
        <w:t>ом</w:t>
      </w:r>
      <w:r w:rsidRPr="002606CF">
        <w:rPr>
          <w:sz w:val="28"/>
          <w:szCs w:val="28"/>
        </w:rPr>
        <w:t xml:space="preserve"> этап</w:t>
      </w:r>
      <w:r w:rsidR="00E71D69" w:rsidRPr="002606CF">
        <w:rPr>
          <w:sz w:val="28"/>
          <w:szCs w:val="28"/>
        </w:rPr>
        <w:t xml:space="preserve">е всероссийского турнира по баскетболу </w:t>
      </w:r>
      <w:proofErr w:type="gramStart"/>
      <w:r w:rsidR="00E71D69" w:rsidRPr="002606CF">
        <w:rPr>
          <w:sz w:val="28"/>
          <w:szCs w:val="28"/>
        </w:rPr>
        <w:t>среди  юношей</w:t>
      </w:r>
      <w:proofErr w:type="gramEnd"/>
      <w:r w:rsidR="00E71D69" w:rsidRPr="002606CF">
        <w:rPr>
          <w:sz w:val="28"/>
          <w:szCs w:val="28"/>
        </w:rPr>
        <w:t xml:space="preserve"> «</w:t>
      </w:r>
      <w:proofErr w:type="spellStart"/>
      <w:r w:rsidR="00E71D69" w:rsidRPr="002606CF">
        <w:rPr>
          <w:sz w:val="28"/>
          <w:szCs w:val="28"/>
        </w:rPr>
        <w:t>Локобол</w:t>
      </w:r>
      <w:proofErr w:type="spellEnd"/>
      <w:r w:rsidR="00E71D69" w:rsidRPr="002606CF">
        <w:rPr>
          <w:sz w:val="28"/>
          <w:szCs w:val="28"/>
        </w:rPr>
        <w:t>-школьная лига»</w:t>
      </w:r>
      <w:r w:rsidR="00AB4AFE" w:rsidRPr="002606CF">
        <w:rPr>
          <w:sz w:val="28"/>
          <w:szCs w:val="28"/>
        </w:rPr>
        <w:t xml:space="preserve">, </w:t>
      </w:r>
      <w:r w:rsidR="00E71D69" w:rsidRPr="002606CF">
        <w:rPr>
          <w:sz w:val="28"/>
          <w:szCs w:val="28"/>
        </w:rPr>
        <w:t>г.Константиновск, 1</w:t>
      </w:r>
      <w:r w:rsidR="00AB4AFE" w:rsidRPr="002606CF">
        <w:rPr>
          <w:sz w:val="28"/>
          <w:szCs w:val="28"/>
        </w:rPr>
        <w:t>5 чел.;</w:t>
      </w:r>
    </w:p>
    <w:p w:rsidR="00CE762D" w:rsidRPr="002606CF" w:rsidRDefault="009932FD" w:rsidP="00AB4AFE">
      <w:pPr>
        <w:jc w:val="both"/>
        <w:rPr>
          <w:sz w:val="28"/>
          <w:szCs w:val="28"/>
        </w:rPr>
      </w:pPr>
      <w:r w:rsidRPr="002606CF">
        <w:rPr>
          <w:sz w:val="28"/>
          <w:szCs w:val="28"/>
        </w:rPr>
        <w:t>-</w:t>
      </w:r>
      <w:r w:rsidR="007C418B" w:rsidRPr="002606CF">
        <w:rPr>
          <w:sz w:val="28"/>
          <w:szCs w:val="28"/>
        </w:rPr>
        <w:t xml:space="preserve"> </w:t>
      </w:r>
      <w:r w:rsidR="00E71D69" w:rsidRPr="002606CF">
        <w:rPr>
          <w:sz w:val="28"/>
          <w:szCs w:val="28"/>
        </w:rPr>
        <w:t>19</w:t>
      </w:r>
      <w:r w:rsidR="00CE762D" w:rsidRPr="002606CF">
        <w:rPr>
          <w:sz w:val="28"/>
          <w:szCs w:val="28"/>
        </w:rPr>
        <w:t>.01.201</w:t>
      </w:r>
      <w:r w:rsidR="00E71D69" w:rsidRPr="002606CF">
        <w:rPr>
          <w:sz w:val="28"/>
          <w:szCs w:val="28"/>
        </w:rPr>
        <w:t>9</w:t>
      </w:r>
      <w:r w:rsidR="00CE762D" w:rsidRPr="002606CF">
        <w:rPr>
          <w:sz w:val="28"/>
          <w:szCs w:val="28"/>
        </w:rPr>
        <w:t xml:space="preserve"> - </w:t>
      </w:r>
      <w:r w:rsidR="00AB4AFE" w:rsidRPr="002606CF">
        <w:rPr>
          <w:sz w:val="28"/>
          <w:szCs w:val="28"/>
        </w:rPr>
        <w:t>О</w:t>
      </w:r>
      <w:r w:rsidR="00CE762D" w:rsidRPr="002606CF">
        <w:rPr>
          <w:sz w:val="28"/>
          <w:szCs w:val="28"/>
        </w:rPr>
        <w:t xml:space="preserve">днодневный турнир по </w:t>
      </w:r>
      <w:r w:rsidR="00E71D69" w:rsidRPr="002606CF">
        <w:rPr>
          <w:sz w:val="28"/>
          <w:szCs w:val="28"/>
        </w:rPr>
        <w:t>мини-футболу, проводимый Федерацией футбола Ростовской области</w:t>
      </w:r>
      <w:r w:rsidR="00086C8C" w:rsidRPr="002606CF">
        <w:rPr>
          <w:sz w:val="28"/>
          <w:szCs w:val="28"/>
        </w:rPr>
        <w:t>,</w:t>
      </w:r>
      <w:r w:rsidR="00E71D69" w:rsidRPr="002606CF">
        <w:rPr>
          <w:sz w:val="28"/>
          <w:szCs w:val="28"/>
        </w:rPr>
        <w:t xml:space="preserve"> г.Морозовск, 14</w:t>
      </w:r>
      <w:r w:rsidR="00CE762D" w:rsidRPr="002606CF">
        <w:rPr>
          <w:sz w:val="28"/>
          <w:szCs w:val="28"/>
        </w:rPr>
        <w:t xml:space="preserve"> чел.;</w:t>
      </w:r>
    </w:p>
    <w:p w:rsidR="00CE762D" w:rsidRPr="002606CF" w:rsidRDefault="009932FD" w:rsidP="00AB4AFE">
      <w:pPr>
        <w:jc w:val="both"/>
        <w:rPr>
          <w:sz w:val="28"/>
          <w:szCs w:val="28"/>
        </w:rPr>
      </w:pPr>
      <w:r w:rsidRPr="002606CF">
        <w:rPr>
          <w:sz w:val="28"/>
          <w:szCs w:val="28"/>
        </w:rPr>
        <w:t>-</w:t>
      </w:r>
      <w:r w:rsidR="007C418B" w:rsidRPr="002606CF">
        <w:rPr>
          <w:sz w:val="28"/>
          <w:szCs w:val="28"/>
        </w:rPr>
        <w:t xml:space="preserve"> </w:t>
      </w:r>
      <w:r w:rsidR="00086C8C" w:rsidRPr="002606CF">
        <w:rPr>
          <w:sz w:val="28"/>
          <w:szCs w:val="28"/>
        </w:rPr>
        <w:t>08</w:t>
      </w:r>
      <w:r w:rsidR="00CE762D" w:rsidRPr="002606CF">
        <w:rPr>
          <w:sz w:val="28"/>
          <w:szCs w:val="28"/>
        </w:rPr>
        <w:t>.</w:t>
      </w:r>
      <w:r w:rsidR="00AB4AFE" w:rsidRPr="002606CF">
        <w:rPr>
          <w:sz w:val="28"/>
          <w:szCs w:val="28"/>
        </w:rPr>
        <w:t>02.201</w:t>
      </w:r>
      <w:r w:rsidR="0032198C" w:rsidRPr="002606CF">
        <w:rPr>
          <w:sz w:val="28"/>
          <w:szCs w:val="28"/>
        </w:rPr>
        <w:t>9</w:t>
      </w:r>
      <w:r w:rsidR="00CE762D" w:rsidRPr="002606CF">
        <w:rPr>
          <w:sz w:val="28"/>
          <w:szCs w:val="28"/>
        </w:rPr>
        <w:t xml:space="preserve"> - Районная спартакиада школьников «Главный рекорд – Здоровье</w:t>
      </w:r>
      <w:r w:rsidR="00AB4AFE" w:rsidRPr="002606CF">
        <w:rPr>
          <w:sz w:val="28"/>
          <w:szCs w:val="28"/>
        </w:rPr>
        <w:t>!</w:t>
      </w:r>
      <w:r w:rsidR="00CE762D" w:rsidRPr="002606CF">
        <w:rPr>
          <w:sz w:val="28"/>
          <w:szCs w:val="28"/>
        </w:rPr>
        <w:t xml:space="preserve">» </w:t>
      </w:r>
      <w:r w:rsidR="00086C8C" w:rsidRPr="002606CF">
        <w:rPr>
          <w:sz w:val="28"/>
          <w:szCs w:val="28"/>
        </w:rPr>
        <w:t>по мини-футболу среди учащихся 6</w:t>
      </w:r>
      <w:r w:rsidR="00CE762D" w:rsidRPr="002606CF">
        <w:rPr>
          <w:sz w:val="28"/>
          <w:szCs w:val="28"/>
        </w:rPr>
        <w:t>-</w:t>
      </w:r>
      <w:r w:rsidR="00086C8C" w:rsidRPr="002606CF">
        <w:rPr>
          <w:sz w:val="28"/>
          <w:szCs w:val="28"/>
        </w:rPr>
        <w:t>9</w:t>
      </w:r>
      <w:r w:rsidR="00AB4AFE" w:rsidRPr="002606CF">
        <w:rPr>
          <w:sz w:val="28"/>
          <w:szCs w:val="28"/>
        </w:rPr>
        <w:t xml:space="preserve"> </w:t>
      </w:r>
      <w:proofErr w:type="spellStart"/>
      <w:r w:rsidR="00AB4AFE" w:rsidRPr="002606CF">
        <w:rPr>
          <w:sz w:val="28"/>
          <w:szCs w:val="28"/>
        </w:rPr>
        <w:t>кл</w:t>
      </w:r>
      <w:proofErr w:type="spellEnd"/>
      <w:r w:rsidR="00AB4AFE" w:rsidRPr="002606CF">
        <w:rPr>
          <w:sz w:val="28"/>
          <w:szCs w:val="28"/>
        </w:rPr>
        <w:t xml:space="preserve">., </w:t>
      </w:r>
      <w:r w:rsidR="00086C8C" w:rsidRPr="002606CF">
        <w:rPr>
          <w:sz w:val="28"/>
          <w:szCs w:val="28"/>
        </w:rPr>
        <w:t>123</w:t>
      </w:r>
      <w:r w:rsidR="00CE762D" w:rsidRPr="002606CF">
        <w:rPr>
          <w:sz w:val="28"/>
          <w:szCs w:val="28"/>
        </w:rPr>
        <w:t xml:space="preserve"> чел.;</w:t>
      </w:r>
    </w:p>
    <w:p w:rsidR="00CE762D" w:rsidRPr="002606CF" w:rsidRDefault="00086C8C" w:rsidP="00086C8C">
      <w:pPr>
        <w:rPr>
          <w:sz w:val="28"/>
          <w:szCs w:val="28"/>
        </w:rPr>
      </w:pPr>
      <w:r w:rsidRPr="002606CF">
        <w:rPr>
          <w:sz w:val="28"/>
          <w:szCs w:val="28"/>
        </w:rPr>
        <w:t>- 21</w:t>
      </w:r>
      <w:r w:rsidR="00CE762D" w:rsidRPr="002606CF">
        <w:rPr>
          <w:sz w:val="28"/>
          <w:szCs w:val="28"/>
        </w:rPr>
        <w:t>.02.201</w:t>
      </w:r>
      <w:r w:rsidRPr="002606CF">
        <w:rPr>
          <w:sz w:val="28"/>
          <w:szCs w:val="28"/>
        </w:rPr>
        <w:t>9</w:t>
      </w:r>
      <w:r w:rsidR="00CE762D" w:rsidRPr="002606CF">
        <w:rPr>
          <w:sz w:val="28"/>
          <w:szCs w:val="28"/>
        </w:rPr>
        <w:t xml:space="preserve"> -</w:t>
      </w:r>
      <w:r w:rsidRPr="002606CF">
        <w:rPr>
          <w:sz w:val="28"/>
          <w:szCs w:val="28"/>
        </w:rPr>
        <w:t xml:space="preserve"> Районная спартакиада школьников «Главный рекорд – Здоровье!» по волейболу среди юношей, 72 чел.;</w:t>
      </w:r>
    </w:p>
    <w:p w:rsidR="00086C8C" w:rsidRPr="002606CF" w:rsidRDefault="00086C8C" w:rsidP="00086C8C">
      <w:pPr>
        <w:rPr>
          <w:sz w:val="28"/>
          <w:szCs w:val="28"/>
        </w:rPr>
      </w:pPr>
      <w:r w:rsidRPr="002606CF">
        <w:rPr>
          <w:sz w:val="28"/>
          <w:szCs w:val="28"/>
        </w:rPr>
        <w:t>- 28</w:t>
      </w:r>
      <w:r w:rsidR="00AB4AFE" w:rsidRPr="002606CF">
        <w:rPr>
          <w:sz w:val="28"/>
          <w:szCs w:val="28"/>
        </w:rPr>
        <w:t>.02.201</w:t>
      </w:r>
      <w:r w:rsidRPr="002606CF">
        <w:rPr>
          <w:sz w:val="28"/>
          <w:szCs w:val="28"/>
        </w:rPr>
        <w:t>9</w:t>
      </w:r>
      <w:r w:rsidR="00AB4AFE" w:rsidRPr="002606CF">
        <w:rPr>
          <w:sz w:val="28"/>
          <w:szCs w:val="28"/>
        </w:rPr>
        <w:t xml:space="preserve"> - </w:t>
      </w:r>
      <w:r w:rsidRPr="002606CF">
        <w:rPr>
          <w:sz w:val="28"/>
          <w:szCs w:val="28"/>
        </w:rPr>
        <w:t>Районная спартакиада школьников «Главный рекорд – Здоровье!» по волейболу среди девушек, 72 чел.;</w:t>
      </w:r>
    </w:p>
    <w:p w:rsidR="007C418B" w:rsidRPr="002606CF" w:rsidRDefault="00086C8C" w:rsidP="007C418B">
      <w:pPr>
        <w:rPr>
          <w:sz w:val="28"/>
          <w:szCs w:val="28"/>
        </w:rPr>
      </w:pPr>
      <w:r w:rsidRPr="002606CF">
        <w:rPr>
          <w:sz w:val="28"/>
          <w:szCs w:val="28"/>
        </w:rPr>
        <w:t>- 16.03</w:t>
      </w:r>
      <w:r w:rsidR="007C418B" w:rsidRPr="002606CF">
        <w:rPr>
          <w:sz w:val="28"/>
          <w:szCs w:val="28"/>
        </w:rPr>
        <w:t>.201</w:t>
      </w:r>
      <w:r w:rsidRPr="002606CF">
        <w:rPr>
          <w:sz w:val="28"/>
          <w:szCs w:val="28"/>
        </w:rPr>
        <w:t>9</w:t>
      </w:r>
      <w:r w:rsidR="007C418B" w:rsidRPr="002606CF">
        <w:rPr>
          <w:sz w:val="28"/>
          <w:szCs w:val="28"/>
        </w:rPr>
        <w:t xml:space="preserve"> </w:t>
      </w:r>
      <w:r w:rsidRPr="002606CF">
        <w:rPr>
          <w:sz w:val="28"/>
          <w:szCs w:val="28"/>
        </w:rPr>
        <w:t>–</w:t>
      </w:r>
      <w:r w:rsidR="007C418B" w:rsidRPr="002606CF">
        <w:rPr>
          <w:sz w:val="28"/>
          <w:szCs w:val="28"/>
        </w:rPr>
        <w:t xml:space="preserve"> </w:t>
      </w:r>
      <w:r w:rsidRPr="002606CF">
        <w:rPr>
          <w:sz w:val="28"/>
          <w:szCs w:val="28"/>
        </w:rPr>
        <w:t xml:space="preserve">муниципальный </w:t>
      </w:r>
      <w:proofErr w:type="gramStart"/>
      <w:r w:rsidRPr="002606CF">
        <w:rPr>
          <w:sz w:val="28"/>
          <w:szCs w:val="28"/>
        </w:rPr>
        <w:t>этап  областной</w:t>
      </w:r>
      <w:proofErr w:type="gramEnd"/>
      <w:r w:rsidRPr="002606CF">
        <w:rPr>
          <w:sz w:val="28"/>
          <w:szCs w:val="28"/>
        </w:rPr>
        <w:t xml:space="preserve"> Спартакиады </w:t>
      </w:r>
      <w:r w:rsidR="0032198C" w:rsidRPr="002606CF">
        <w:rPr>
          <w:sz w:val="28"/>
          <w:szCs w:val="28"/>
        </w:rPr>
        <w:t>трудящихся Дона-2019 по волейболу (мужчины, женщины), армреслингу</w:t>
      </w:r>
      <w:r w:rsidR="007C418B" w:rsidRPr="002606CF">
        <w:rPr>
          <w:sz w:val="28"/>
          <w:szCs w:val="28"/>
        </w:rPr>
        <w:t xml:space="preserve">, </w:t>
      </w:r>
      <w:r w:rsidR="0032198C" w:rsidRPr="002606CF">
        <w:rPr>
          <w:sz w:val="28"/>
          <w:szCs w:val="28"/>
        </w:rPr>
        <w:t>85</w:t>
      </w:r>
      <w:r w:rsidR="007C418B" w:rsidRPr="002606CF">
        <w:rPr>
          <w:sz w:val="28"/>
          <w:szCs w:val="28"/>
        </w:rPr>
        <w:t xml:space="preserve"> чел.;</w:t>
      </w:r>
    </w:p>
    <w:p w:rsidR="007C418B" w:rsidRPr="002606CF" w:rsidRDefault="007C418B" w:rsidP="007C418B">
      <w:pPr>
        <w:rPr>
          <w:sz w:val="28"/>
          <w:szCs w:val="28"/>
        </w:rPr>
      </w:pPr>
      <w:r w:rsidRPr="002606CF">
        <w:rPr>
          <w:sz w:val="28"/>
          <w:szCs w:val="28"/>
        </w:rPr>
        <w:t xml:space="preserve">- </w:t>
      </w:r>
      <w:r w:rsidR="0032198C" w:rsidRPr="002606CF">
        <w:rPr>
          <w:sz w:val="28"/>
          <w:szCs w:val="28"/>
        </w:rPr>
        <w:t>18</w:t>
      </w:r>
      <w:r w:rsidRPr="002606CF">
        <w:rPr>
          <w:sz w:val="28"/>
          <w:szCs w:val="28"/>
        </w:rPr>
        <w:t>.0</w:t>
      </w:r>
      <w:r w:rsidR="0032198C" w:rsidRPr="002606CF">
        <w:rPr>
          <w:sz w:val="28"/>
          <w:szCs w:val="28"/>
        </w:rPr>
        <w:t>3</w:t>
      </w:r>
      <w:r w:rsidRPr="002606CF">
        <w:rPr>
          <w:sz w:val="28"/>
          <w:szCs w:val="28"/>
        </w:rPr>
        <w:t>.201</w:t>
      </w:r>
      <w:r w:rsidR="0032198C" w:rsidRPr="002606CF">
        <w:rPr>
          <w:sz w:val="28"/>
          <w:szCs w:val="28"/>
        </w:rPr>
        <w:t>9</w:t>
      </w:r>
      <w:r w:rsidRPr="002606CF">
        <w:rPr>
          <w:sz w:val="28"/>
          <w:szCs w:val="28"/>
        </w:rPr>
        <w:t xml:space="preserve"> - Районная спартакиада школьников «Главный рекорд – Здоровье!» по </w:t>
      </w:r>
      <w:r w:rsidR="0032198C" w:rsidRPr="002606CF">
        <w:rPr>
          <w:sz w:val="28"/>
          <w:szCs w:val="28"/>
        </w:rPr>
        <w:t>стрельбе</w:t>
      </w:r>
      <w:r w:rsidRPr="002606CF">
        <w:rPr>
          <w:sz w:val="28"/>
          <w:szCs w:val="28"/>
        </w:rPr>
        <w:t>,</w:t>
      </w:r>
      <w:r w:rsidR="0032198C" w:rsidRPr="002606CF">
        <w:rPr>
          <w:sz w:val="28"/>
          <w:szCs w:val="28"/>
        </w:rPr>
        <w:t xml:space="preserve"> 10 школ, 19</w:t>
      </w:r>
      <w:r w:rsidRPr="002606CF">
        <w:rPr>
          <w:sz w:val="28"/>
          <w:szCs w:val="28"/>
        </w:rPr>
        <w:t xml:space="preserve"> чел.;</w:t>
      </w:r>
    </w:p>
    <w:p w:rsidR="00CE762D" w:rsidRPr="002606CF" w:rsidRDefault="009932FD" w:rsidP="007C418B">
      <w:pPr>
        <w:jc w:val="both"/>
        <w:rPr>
          <w:sz w:val="28"/>
          <w:szCs w:val="28"/>
        </w:rPr>
      </w:pPr>
      <w:r w:rsidRPr="002606CF">
        <w:rPr>
          <w:sz w:val="28"/>
          <w:szCs w:val="28"/>
        </w:rPr>
        <w:t>-</w:t>
      </w:r>
      <w:r w:rsidR="00CE762D" w:rsidRPr="002606CF">
        <w:rPr>
          <w:sz w:val="28"/>
          <w:szCs w:val="28"/>
        </w:rPr>
        <w:t>2</w:t>
      </w:r>
      <w:r w:rsidR="007C418B" w:rsidRPr="002606CF">
        <w:rPr>
          <w:sz w:val="28"/>
          <w:szCs w:val="28"/>
        </w:rPr>
        <w:t>3</w:t>
      </w:r>
      <w:r w:rsidR="00CE762D" w:rsidRPr="002606CF">
        <w:rPr>
          <w:sz w:val="28"/>
          <w:szCs w:val="28"/>
        </w:rPr>
        <w:t>.03.201</w:t>
      </w:r>
      <w:r w:rsidR="007C418B" w:rsidRPr="002606CF">
        <w:rPr>
          <w:sz w:val="28"/>
          <w:szCs w:val="28"/>
        </w:rPr>
        <w:t>8</w:t>
      </w:r>
      <w:r w:rsidR="0032198C" w:rsidRPr="002606CF">
        <w:rPr>
          <w:sz w:val="28"/>
          <w:szCs w:val="28"/>
        </w:rPr>
        <w:t>9</w:t>
      </w:r>
      <w:r w:rsidR="00CE762D" w:rsidRPr="002606CF">
        <w:rPr>
          <w:sz w:val="28"/>
          <w:szCs w:val="28"/>
        </w:rPr>
        <w:t xml:space="preserve">- Районный турнир по настольному теннису памяти полного Кавалера Ордена Славы </w:t>
      </w:r>
      <w:proofErr w:type="spellStart"/>
      <w:r w:rsidR="00CE762D" w:rsidRPr="002606CF">
        <w:rPr>
          <w:sz w:val="28"/>
          <w:szCs w:val="28"/>
        </w:rPr>
        <w:t>Последова</w:t>
      </w:r>
      <w:proofErr w:type="spellEnd"/>
      <w:r w:rsidR="00CE762D" w:rsidRPr="002606CF">
        <w:rPr>
          <w:sz w:val="28"/>
          <w:szCs w:val="28"/>
        </w:rPr>
        <w:t xml:space="preserve"> </w:t>
      </w:r>
      <w:proofErr w:type="gramStart"/>
      <w:r w:rsidR="00CE762D" w:rsidRPr="002606CF">
        <w:rPr>
          <w:sz w:val="28"/>
          <w:szCs w:val="28"/>
        </w:rPr>
        <w:t xml:space="preserve">А.А. </w:t>
      </w:r>
      <w:r w:rsidR="00C8018B" w:rsidRPr="002606CF">
        <w:rPr>
          <w:sz w:val="28"/>
          <w:szCs w:val="28"/>
        </w:rPr>
        <w:t>,</w:t>
      </w:r>
      <w:proofErr w:type="gramEnd"/>
      <w:r w:rsidR="0032198C" w:rsidRPr="002606CF">
        <w:rPr>
          <w:sz w:val="28"/>
          <w:szCs w:val="28"/>
        </w:rPr>
        <w:t xml:space="preserve"> 5</w:t>
      </w:r>
      <w:r w:rsidR="00CE762D" w:rsidRPr="002606CF">
        <w:rPr>
          <w:sz w:val="28"/>
          <w:szCs w:val="28"/>
        </w:rPr>
        <w:t>0 чел.;</w:t>
      </w:r>
    </w:p>
    <w:p w:rsidR="007C418B" w:rsidRPr="002606CF" w:rsidRDefault="007C418B" w:rsidP="007C418B">
      <w:pPr>
        <w:jc w:val="both"/>
        <w:rPr>
          <w:sz w:val="28"/>
          <w:szCs w:val="28"/>
        </w:rPr>
      </w:pPr>
      <w:r w:rsidRPr="002606CF">
        <w:rPr>
          <w:sz w:val="28"/>
          <w:szCs w:val="28"/>
        </w:rPr>
        <w:t>- 2</w:t>
      </w:r>
      <w:r w:rsidR="0032198C" w:rsidRPr="002606CF">
        <w:rPr>
          <w:sz w:val="28"/>
          <w:szCs w:val="28"/>
        </w:rPr>
        <w:t>7</w:t>
      </w:r>
      <w:r w:rsidRPr="002606CF">
        <w:rPr>
          <w:sz w:val="28"/>
          <w:szCs w:val="28"/>
        </w:rPr>
        <w:t>.03.201</w:t>
      </w:r>
      <w:r w:rsidR="0032198C" w:rsidRPr="002606CF">
        <w:rPr>
          <w:sz w:val="28"/>
          <w:szCs w:val="28"/>
        </w:rPr>
        <w:t>9</w:t>
      </w:r>
      <w:r w:rsidRPr="002606CF">
        <w:rPr>
          <w:sz w:val="28"/>
          <w:szCs w:val="28"/>
        </w:rPr>
        <w:t xml:space="preserve"> </w:t>
      </w:r>
      <w:r w:rsidR="0032198C" w:rsidRPr="002606CF">
        <w:rPr>
          <w:sz w:val="28"/>
          <w:szCs w:val="28"/>
        </w:rPr>
        <w:t>–</w:t>
      </w:r>
      <w:r w:rsidRPr="002606CF">
        <w:rPr>
          <w:sz w:val="28"/>
          <w:szCs w:val="28"/>
        </w:rPr>
        <w:t xml:space="preserve"> </w:t>
      </w:r>
      <w:r w:rsidR="0032198C" w:rsidRPr="002606CF">
        <w:rPr>
          <w:sz w:val="28"/>
          <w:szCs w:val="28"/>
        </w:rPr>
        <w:t xml:space="preserve">Зимний Фестиваль ВФСК ГТО среди учащихся общеобразовательных </w:t>
      </w:r>
      <w:proofErr w:type="gramStart"/>
      <w:r w:rsidR="0032198C" w:rsidRPr="002606CF">
        <w:rPr>
          <w:sz w:val="28"/>
          <w:szCs w:val="28"/>
        </w:rPr>
        <w:t>организаций  (</w:t>
      </w:r>
      <w:proofErr w:type="gramEnd"/>
      <w:r w:rsidR="0032198C" w:rsidRPr="002606CF">
        <w:rPr>
          <w:sz w:val="28"/>
          <w:szCs w:val="28"/>
        </w:rPr>
        <w:t>1 – 3 ступени)</w:t>
      </w:r>
      <w:r w:rsidRPr="002606CF">
        <w:rPr>
          <w:sz w:val="28"/>
          <w:szCs w:val="28"/>
        </w:rPr>
        <w:t>;</w:t>
      </w:r>
    </w:p>
    <w:p w:rsidR="00900F88" w:rsidRPr="00AB6974" w:rsidRDefault="0032198C" w:rsidP="002606CF">
      <w:pPr>
        <w:jc w:val="both"/>
        <w:rPr>
          <w:sz w:val="28"/>
          <w:szCs w:val="28"/>
        </w:rPr>
      </w:pPr>
      <w:r w:rsidRPr="002606CF">
        <w:rPr>
          <w:sz w:val="28"/>
          <w:szCs w:val="28"/>
        </w:rPr>
        <w:t>-29</w:t>
      </w:r>
      <w:r w:rsidR="007C418B" w:rsidRPr="002606CF">
        <w:rPr>
          <w:sz w:val="28"/>
          <w:szCs w:val="28"/>
        </w:rPr>
        <w:t>.03.201</w:t>
      </w:r>
      <w:r w:rsidRPr="002606CF">
        <w:rPr>
          <w:sz w:val="28"/>
          <w:szCs w:val="28"/>
        </w:rPr>
        <w:t>9</w:t>
      </w:r>
      <w:r w:rsidR="007C418B" w:rsidRPr="002606CF">
        <w:rPr>
          <w:sz w:val="28"/>
          <w:szCs w:val="28"/>
        </w:rPr>
        <w:t xml:space="preserve"> </w:t>
      </w:r>
      <w:r w:rsidRPr="002606CF">
        <w:rPr>
          <w:sz w:val="28"/>
          <w:szCs w:val="28"/>
        </w:rPr>
        <w:t>–</w:t>
      </w:r>
      <w:r w:rsidR="007C418B" w:rsidRPr="002606CF">
        <w:rPr>
          <w:sz w:val="28"/>
          <w:szCs w:val="28"/>
        </w:rPr>
        <w:t xml:space="preserve"> </w:t>
      </w:r>
      <w:r w:rsidRPr="002606CF">
        <w:rPr>
          <w:sz w:val="28"/>
          <w:szCs w:val="28"/>
        </w:rPr>
        <w:t>Сдача норм ВФСК ГТО (5 – 9 ступени) жителями Милютинского района</w:t>
      </w:r>
      <w:r w:rsidR="007C418B" w:rsidRPr="002606CF">
        <w:rPr>
          <w:sz w:val="28"/>
          <w:szCs w:val="28"/>
        </w:rPr>
        <w:t>.</w:t>
      </w:r>
    </w:p>
    <w:p w:rsidR="00900F88" w:rsidRDefault="00900F88" w:rsidP="00900F88">
      <w:pPr>
        <w:ind w:firstLine="900"/>
        <w:jc w:val="both"/>
        <w:rPr>
          <w:sz w:val="28"/>
          <w:szCs w:val="28"/>
        </w:rPr>
      </w:pPr>
    </w:p>
    <w:p w:rsidR="00900F88" w:rsidRPr="00CB0E15" w:rsidRDefault="00900F88" w:rsidP="00900F88">
      <w:pPr>
        <w:ind w:firstLine="900"/>
        <w:jc w:val="both"/>
        <w:rPr>
          <w:sz w:val="28"/>
          <w:szCs w:val="28"/>
        </w:rPr>
      </w:pPr>
    </w:p>
    <w:sectPr w:rsidR="00900F88" w:rsidRPr="00CB0E15" w:rsidSect="005F6590">
      <w:pgSz w:w="11907" w:h="16840" w:code="9"/>
      <w:pgMar w:top="567" w:right="851" w:bottom="295" w:left="85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7D0E" w:rsidRDefault="006B7D0E">
      <w:r>
        <w:separator/>
      </w:r>
    </w:p>
  </w:endnote>
  <w:endnote w:type="continuationSeparator" w:id="0">
    <w:p w:rsidR="006B7D0E" w:rsidRDefault="006B7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7D0E" w:rsidRDefault="006B7D0E">
      <w:r>
        <w:separator/>
      </w:r>
    </w:p>
  </w:footnote>
  <w:footnote w:type="continuationSeparator" w:id="0">
    <w:p w:rsidR="006B7D0E" w:rsidRDefault="006B7D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6E568F"/>
    <w:multiLevelType w:val="multilevel"/>
    <w:tmpl w:val="F97EEDF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55427FEF"/>
    <w:multiLevelType w:val="multilevel"/>
    <w:tmpl w:val="F774CD28"/>
    <w:lvl w:ilvl="0">
      <w:start w:val="1"/>
      <w:numFmt w:val="decimal"/>
      <w:lvlText w:val="%1"/>
      <w:lvlJc w:val="left"/>
      <w:pPr>
        <w:ind w:left="375" w:hanging="375"/>
      </w:pPr>
      <w:rPr>
        <w:rFonts w:hint="default"/>
      </w:rPr>
    </w:lvl>
    <w:lvl w:ilvl="1">
      <w:start w:val="4"/>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5C0D29F2"/>
    <w:multiLevelType w:val="multilevel"/>
    <w:tmpl w:val="F97EEDF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635D37B4"/>
    <w:multiLevelType w:val="multilevel"/>
    <w:tmpl w:val="44444E5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1"/>
  </w:num>
  <w:num w:numId="3">
    <w:abstractNumId w:val="0"/>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94B"/>
    <w:rsid w:val="00000869"/>
    <w:rsid w:val="00000AC1"/>
    <w:rsid w:val="00000D12"/>
    <w:rsid w:val="00001C5D"/>
    <w:rsid w:val="0000352C"/>
    <w:rsid w:val="00003685"/>
    <w:rsid w:val="00003E58"/>
    <w:rsid w:val="00005DA1"/>
    <w:rsid w:val="0000620B"/>
    <w:rsid w:val="000119A0"/>
    <w:rsid w:val="00012F06"/>
    <w:rsid w:val="00013555"/>
    <w:rsid w:val="00016144"/>
    <w:rsid w:val="00017E1B"/>
    <w:rsid w:val="0002135E"/>
    <w:rsid w:val="00022C67"/>
    <w:rsid w:val="00023109"/>
    <w:rsid w:val="0002369A"/>
    <w:rsid w:val="00025804"/>
    <w:rsid w:val="000263FB"/>
    <w:rsid w:val="0003118D"/>
    <w:rsid w:val="00031798"/>
    <w:rsid w:val="00031DC4"/>
    <w:rsid w:val="00032C09"/>
    <w:rsid w:val="00033D03"/>
    <w:rsid w:val="0003432C"/>
    <w:rsid w:val="0003751F"/>
    <w:rsid w:val="00045B88"/>
    <w:rsid w:val="00046301"/>
    <w:rsid w:val="000477BE"/>
    <w:rsid w:val="00047AC0"/>
    <w:rsid w:val="00050545"/>
    <w:rsid w:val="0005464C"/>
    <w:rsid w:val="000553D9"/>
    <w:rsid w:val="00055846"/>
    <w:rsid w:val="00056155"/>
    <w:rsid w:val="000635A4"/>
    <w:rsid w:val="00063843"/>
    <w:rsid w:val="00064BC6"/>
    <w:rsid w:val="000653DB"/>
    <w:rsid w:val="00066968"/>
    <w:rsid w:val="00067415"/>
    <w:rsid w:val="000676AC"/>
    <w:rsid w:val="00075071"/>
    <w:rsid w:val="00076636"/>
    <w:rsid w:val="00076AD9"/>
    <w:rsid w:val="00076B95"/>
    <w:rsid w:val="000770EC"/>
    <w:rsid w:val="000805DC"/>
    <w:rsid w:val="00080F47"/>
    <w:rsid w:val="000812B0"/>
    <w:rsid w:val="000828ED"/>
    <w:rsid w:val="00082E91"/>
    <w:rsid w:val="0008313F"/>
    <w:rsid w:val="000834AB"/>
    <w:rsid w:val="00083755"/>
    <w:rsid w:val="000852C7"/>
    <w:rsid w:val="00085E37"/>
    <w:rsid w:val="00086C8C"/>
    <w:rsid w:val="00086D64"/>
    <w:rsid w:val="00087263"/>
    <w:rsid w:val="00087F6B"/>
    <w:rsid w:val="000911D7"/>
    <w:rsid w:val="00091A01"/>
    <w:rsid w:val="00092B7D"/>
    <w:rsid w:val="00092C74"/>
    <w:rsid w:val="000A1EC7"/>
    <w:rsid w:val="000A39B3"/>
    <w:rsid w:val="000A528B"/>
    <w:rsid w:val="000A66C1"/>
    <w:rsid w:val="000B134A"/>
    <w:rsid w:val="000B23BC"/>
    <w:rsid w:val="000B3086"/>
    <w:rsid w:val="000B3C71"/>
    <w:rsid w:val="000B4733"/>
    <w:rsid w:val="000B4E60"/>
    <w:rsid w:val="000B58CC"/>
    <w:rsid w:val="000B750A"/>
    <w:rsid w:val="000B7E77"/>
    <w:rsid w:val="000C0D17"/>
    <w:rsid w:val="000C11E7"/>
    <w:rsid w:val="000C1E80"/>
    <w:rsid w:val="000C20D0"/>
    <w:rsid w:val="000C2896"/>
    <w:rsid w:val="000C2F94"/>
    <w:rsid w:val="000C39D5"/>
    <w:rsid w:val="000C5957"/>
    <w:rsid w:val="000C6025"/>
    <w:rsid w:val="000C64A5"/>
    <w:rsid w:val="000D27FA"/>
    <w:rsid w:val="000D2BF0"/>
    <w:rsid w:val="000D36E2"/>
    <w:rsid w:val="000D37E3"/>
    <w:rsid w:val="000D538B"/>
    <w:rsid w:val="000E18B1"/>
    <w:rsid w:val="000E3D7E"/>
    <w:rsid w:val="000E57E0"/>
    <w:rsid w:val="000E645F"/>
    <w:rsid w:val="000E76E3"/>
    <w:rsid w:val="000E7714"/>
    <w:rsid w:val="000F15BC"/>
    <w:rsid w:val="000F2615"/>
    <w:rsid w:val="000F2FF7"/>
    <w:rsid w:val="000F39E5"/>
    <w:rsid w:val="000F3BCB"/>
    <w:rsid w:val="000F45D9"/>
    <w:rsid w:val="000F5513"/>
    <w:rsid w:val="001005BA"/>
    <w:rsid w:val="00100A64"/>
    <w:rsid w:val="00101B90"/>
    <w:rsid w:val="00103A38"/>
    <w:rsid w:val="00104A68"/>
    <w:rsid w:val="001050C1"/>
    <w:rsid w:val="0010625A"/>
    <w:rsid w:val="00107659"/>
    <w:rsid w:val="0010779E"/>
    <w:rsid w:val="00111006"/>
    <w:rsid w:val="001113E7"/>
    <w:rsid w:val="00112071"/>
    <w:rsid w:val="001124CB"/>
    <w:rsid w:val="00115081"/>
    <w:rsid w:val="00115146"/>
    <w:rsid w:val="001151EA"/>
    <w:rsid w:val="00115C6A"/>
    <w:rsid w:val="00115D44"/>
    <w:rsid w:val="001169BC"/>
    <w:rsid w:val="00120572"/>
    <w:rsid w:val="00121B17"/>
    <w:rsid w:val="00125FE4"/>
    <w:rsid w:val="00126787"/>
    <w:rsid w:val="00126879"/>
    <w:rsid w:val="00127CA3"/>
    <w:rsid w:val="00130B0D"/>
    <w:rsid w:val="00132105"/>
    <w:rsid w:val="00132569"/>
    <w:rsid w:val="00133493"/>
    <w:rsid w:val="00133C9F"/>
    <w:rsid w:val="00134F50"/>
    <w:rsid w:val="00135047"/>
    <w:rsid w:val="00136E39"/>
    <w:rsid w:val="00137363"/>
    <w:rsid w:val="001401FD"/>
    <w:rsid w:val="001410F2"/>
    <w:rsid w:val="001431D8"/>
    <w:rsid w:val="00143A2F"/>
    <w:rsid w:val="0014608E"/>
    <w:rsid w:val="00150F5C"/>
    <w:rsid w:val="0015241F"/>
    <w:rsid w:val="00152DD0"/>
    <w:rsid w:val="001543D1"/>
    <w:rsid w:val="00154BD5"/>
    <w:rsid w:val="00154D6B"/>
    <w:rsid w:val="001561A1"/>
    <w:rsid w:val="00156488"/>
    <w:rsid w:val="0016071D"/>
    <w:rsid w:val="00164DAF"/>
    <w:rsid w:val="00170CA6"/>
    <w:rsid w:val="00171ECE"/>
    <w:rsid w:val="001728E6"/>
    <w:rsid w:val="001745F0"/>
    <w:rsid w:val="001802FD"/>
    <w:rsid w:val="0018139E"/>
    <w:rsid w:val="0018382A"/>
    <w:rsid w:val="00183B59"/>
    <w:rsid w:val="00183D13"/>
    <w:rsid w:val="00191B49"/>
    <w:rsid w:val="0019208F"/>
    <w:rsid w:val="00193073"/>
    <w:rsid w:val="00193F9F"/>
    <w:rsid w:val="00194F7C"/>
    <w:rsid w:val="00195786"/>
    <w:rsid w:val="00195898"/>
    <w:rsid w:val="00196B58"/>
    <w:rsid w:val="00196C64"/>
    <w:rsid w:val="001A17F1"/>
    <w:rsid w:val="001A2CA3"/>
    <w:rsid w:val="001A350D"/>
    <w:rsid w:val="001A386C"/>
    <w:rsid w:val="001A39E8"/>
    <w:rsid w:val="001A41B0"/>
    <w:rsid w:val="001A4633"/>
    <w:rsid w:val="001A7B3D"/>
    <w:rsid w:val="001B0872"/>
    <w:rsid w:val="001B0997"/>
    <w:rsid w:val="001B22C1"/>
    <w:rsid w:val="001B2A95"/>
    <w:rsid w:val="001B3299"/>
    <w:rsid w:val="001B4575"/>
    <w:rsid w:val="001B6163"/>
    <w:rsid w:val="001B6BF1"/>
    <w:rsid w:val="001B7C0A"/>
    <w:rsid w:val="001C10E8"/>
    <w:rsid w:val="001C1C76"/>
    <w:rsid w:val="001C2720"/>
    <w:rsid w:val="001C2F22"/>
    <w:rsid w:val="001C33B6"/>
    <w:rsid w:val="001C34F5"/>
    <w:rsid w:val="001C3E35"/>
    <w:rsid w:val="001C4F9A"/>
    <w:rsid w:val="001C7C53"/>
    <w:rsid w:val="001D1202"/>
    <w:rsid w:val="001D2462"/>
    <w:rsid w:val="001D26A2"/>
    <w:rsid w:val="001D39A6"/>
    <w:rsid w:val="001D4A9F"/>
    <w:rsid w:val="001D4C43"/>
    <w:rsid w:val="001D4F9E"/>
    <w:rsid w:val="001D525E"/>
    <w:rsid w:val="001D545F"/>
    <w:rsid w:val="001D64C2"/>
    <w:rsid w:val="001D7202"/>
    <w:rsid w:val="001D77C7"/>
    <w:rsid w:val="001D7864"/>
    <w:rsid w:val="001D7FCA"/>
    <w:rsid w:val="001E018D"/>
    <w:rsid w:val="001E051C"/>
    <w:rsid w:val="001E3A9F"/>
    <w:rsid w:val="001E4D73"/>
    <w:rsid w:val="001E599E"/>
    <w:rsid w:val="001E5BB1"/>
    <w:rsid w:val="001F241A"/>
    <w:rsid w:val="001F283B"/>
    <w:rsid w:val="001F3068"/>
    <w:rsid w:val="001F3098"/>
    <w:rsid w:val="001F3862"/>
    <w:rsid w:val="001F5D9D"/>
    <w:rsid w:val="001F6A1D"/>
    <w:rsid w:val="001F71D8"/>
    <w:rsid w:val="001F76D5"/>
    <w:rsid w:val="0020051F"/>
    <w:rsid w:val="00201700"/>
    <w:rsid w:val="00202D81"/>
    <w:rsid w:val="00205BD6"/>
    <w:rsid w:val="00210E17"/>
    <w:rsid w:val="00215161"/>
    <w:rsid w:val="002156F3"/>
    <w:rsid w:val="00215804"/>
    <w:rsid w:val="002174D1"/>
    <w:rsid w:val="002179CD"/>
    <w:rsid w:val="002203CA"/>
    <w:rsid w:val="0022107E"/>
    <w:rsid w:val="002214D5"/>
    <w:rsid w:val="002235A0"/>
    <w:rsid w:val="0022371D"/>
    <w:rsid w:val="00224C9E"/>
    <w:rsid w:val="0022511B"/>
    <w:rsid w:val="00227632"/>
    <w:rsid w:val="0023031C"/>
    <w:rsid w:val="00231FD3"/>
    <w:rsid w:val="002326F4"/>
    <w:rsid w:val="00233F66"/>
    <w:rsid w:val="0023446E"/>
    <w:rsid w:val="0023580C"/>
    <w:rsid w:val="00235C63"/>
    <w:rsid w:val="002371B5"/>
    <w:rsid w:val="00240635"/>
    <w:rsid w:val="0024150C"/>
    <w:rsid w:val="00241E69"/>
    <w:rsid w:val="00241FD9"/>
    <w:rsid w:val="00242383"/>
    <w:rsid w:val="00243A57"/>
    <w:rsid w:val="00245100"/>
    <w:rsid w:val="00246D7F"/>
    <w:rsid w:val="00247467"/>
    <w:rsid w:val="00250B8B"/>
    <w:rsid w:val="0025246D"/>
    <w:rsid w:val="00253A53"/>
    <w:rsid w:val="00254C73"/>
    <w:rsid w:val="002572B6"/>
    <w:rsid w:val="002606CE"/>
    <w:rsid w:val="002606CF"/>
    <w:rsid w:val="0026142B"/>
    <w:rsid w:val="002630A0"/>
    <w:rsid w:val="002640FB"/>
    <w:rsid w:val="00264E41"/>
    <w:rsid w:val="0026795E"/>
    <w:rsid w:val="0027085C"/>
    <w:rsid w:val="00270E73"/>
    <w:rsid w:val="00271EE5"/>
    <w:rsid w:val="00273900"/>
    <w:rsid w:val="00277132"/>
    <w:rsid w:val="00281350"/>
    <w:rsid w:val="0028284E"/>
    <w:rsid w:val="00282A34"/>
    <w:rsid w:val="00283567"/>
    <w:rsid w:val="002845CE"/>
    <w:rsid w:val="0028562D"/>
    <w:rsid w:val="00285DBE"/>
    <w:rsid w:val="00286A7E"/>
    <w:rsid w:val="00286C81"/>
    <w:rsid w:val="0028732D"/>
    <w:rsid w:val="00290B0F"/>
    <w:rsid w:val="00291764"/>
    <w:rsid w:val="00291FB0"/>
    <w:rsid w:val="00292433"/>
    <w:rsid w:val="0029247E"/>
    <w:rsid w:val="002926E5"/>
    <w:rsid w:val="00292B0D"/>
    <w:rsid w:val="00294666"/>
    <w:rsid w:val="00294818"/>
    <w:rsid w:val="00296344"/>
    <w:rsid w:val="002979F0"/>
    <w:rsid w:val="002A06FC"/>
    <w:rsid w:val="002A1AE5"/>
    <w:rsid w:val="002A3A48"/>
    <w:rsid w:val="002A3DAE"/>
    <w:rsid w:val="002A3DFA"/>
    <w:rsid w:val="002A3E7C"/>
    <w:rsid w:val="002A6B26"/>
    <w:rsid w:val="002A6B35"/>
    <w:rsid w:val="002A6F66"/>
    <w:rsid w:val="002B285C"/>
    <w:rsid w:val="002B31EB"/>
    <w:rsid w:val="002B34F1"/>
    <w:rsid w:val="002B58FF"/>
    <w:rsid w:val="002C1078"/>
    <w:rsid w:val="002C20C9"/>
    <w:rsid w:val="002C5796"/>
    <w:rsid w:val="002C57EC"/>
    <w:rsid w:val="002C7950"/>
    <w:rsid w:val="002D0090"/>
    <w:rsid w:val="002D1847"/>
    <w:rsid w:val="002D379D"/>
    <w:rsid w:val="002D3B8D"/>
    <w:rsid w:val="002D52F2"/>
    <w:rsid w:val="002D56C2"/>
    <w:rsid w:val="002D7CB9"/>
    <w:rsid w:val="002E0109"/>
    <w:rsid w:val="002E01F6"/>
    <w:rsid w:val="002E0FDF"/>
    <w:rsid w:val="002E3BB6"/>
    <w:rsid w:val="002E5A3A"/>
    <w:rsid w:val="002E663D"/>
    <w:rsid w:val="002E6826"/>
    <w:rsid w:val="002E71A4"/>
    <w:rsid w:val="002E7C5F"/>
    <w:rsid w:val="002F012C"/>
    <w:rsid w:val="002F0244"/>
    <w:rsid w:val="002F02CB"/>
    <w:rsid w:val="002F11AE"/>
    <w:rsid w:val="002F1207"/>
    <w:rsid w:val="002F1796"/>
    <w:rsid w:val="002F1885"/>
    <w:rsid w:val="002F2115"/>
    <w:rsid w:val="002F2D61"/>
    <w:rsid w:val="002F3AB6"/>
    <w:rsid w:val="002F3C13"/>
    <w:rsid w:val="002F49BC"/>
    <w:rsid w:val="002F50B7"/>
    <w:rsid w:val="002F5681"/>
    <w:rsid w:val="002F5EA6"/>
    <w:rsid w:val="002F5FEA"/>
    <w:rsid w:val="002F6892"/>
    <w:rsid w:val="003000EB"/>
    <w:rsid w:val="003007D2"/>
    <w:rsid w:val="00301044"/>
    <w:rsid w:val="00301269"/>
    <w:rsid w:val="00302AAD"/>
    <w:rsid w:val="003034EA"/>
    <w:rsid w:val="00304924"/>
    <w:rsid w:val="00306DBD"/>
    <w:rsid w:val="00310095"/>
    <w:rsid w:val="00310EF5"/>
    <w:rsid w:val="003135F7"/>
    <w:rsid w:val="00313867"/>
    <w:rsid w:val="00314917"/>
    <w:rsid w:val="00314DF9"/>
    <w:rsid w:val="003167CC"/>
    <w:rsid w:val="00317718"/>
    <w:rsid w:val="0031786C"/>
    <w:rsid w:val="003205D0"/>
    <w:rsid w:val="0032174B"/>
    <w:rsid w:val="0032198C"/>
    <w:rsid w:val="003242BB"/>
    <w:rsid w:val="0032541B"/>
    <w:rsid w:val="003267DC"/>
    <w:rsid w:val="00327736"/>
    <w:rsid w:val="00327C59"/>
    <w:rsid w:val="0033054A"/>
    <w:rsid w:val="003315B2"/>
    <w:rsid w:val="00331C4D"/>
    <w:rsid w:val="003320D2"/>
    <w:rsid w:val="00334120"/>
    <w:rsid w:val="00334970"/>
    <w:rsid w:val="0034012D"/>
    <w:rsid w:val="0034094E"/>
    <w:rsid w:val="00340F0C"/>
    <w:rsid w:val="00343110"/>
    <w:rsid w:val="00343783"/>
    <w:rsid w:val="00345C41"/>
    <w:rsid w:val="00345E6E"/>
    <w:rsid w:val="003506EC"/>
    <w:rsid w:val="00350D46"/>
    <w:rsid w:val="003549D9"/>
    <w:rsid w:val="00355CBA"/>
    <w:rsid w:val="00356A89"/>
    <w:rsid w:val="00357600"/>
    <w:rsid w:val="0036037E"/>
    <w:rsid w:val="0036273E"/>
    <w:rsid w:val="00362EF3"/>
    <w:rsid w:val="00363FBC"/>
    <w:rsid w:val="00364CB6"/>
    <w:rsid w:val="00370B11"/>
    <w:rsid w:val="00370B3D"/>
    <w:rsid w:val="0037102F"/>
    <w:rsid w:val="00371581"/>
    <w:rsid w:val="003724B4"/>
    <w:rsid w:val="003737E3"/>
    <w:rsid w:val="00373B23"/>
    <w:rsid w:val="00374DB5"/>
    <w:rsid w:val="00376948"/>
    <w:rsid w:val="00377B85"/>
    <w:rsid w:val="0038122B"/>
    <w:rsid w:val="0038245B"/>
    <w:rsid w:val="003842BF"/>
    <w:rsid w:val="0038579B"/>
    <w:rsid w:val="00386D33"/>
    <w:rsid w:val="00387027"/>
    <w:rsid w:val="00387335"/>
    <w:rsid w:val="00387E46"/>
    <w:rsid w:val="00387E4E"/>
    <w:rsid w:val="0039017A"/>
    <w:rsid w:val="003908C4"/>
    <w:rsid w:val="00392C6F"/>
    <w:rsid w:val="00393777"/>
    <w:rsid w:val="00394702"/>
    <w:rsid w:val="003A0EFE"/>
    <w:rsid w:val="003A2D94"/>
    <w:rsid w:val="003A3570"/>
    <w:rsid w:val="003A626B"/>
    <w:rsid w:val="003A6FC4"/>
    <w:rsid w:val="003A7989"/>
    <w:rsid w:val="003B1216"/>
    <w:rsid w:val="003B1284"/>
    <w:rsid w:val="003B226E"/>
    <w:rsid w:val="003B7463"/>
    <w:rsid w:val="003C0586"/>
    <w:rsid w:val="003C11BF"/>
    <w:rsid w:val="003C31BD"/>
    <w:rsid w:val="003C650F"/>
    <w:rsid w:val="003C6AAF"/>
    <w:rsid w:val="003D0DE6"/>
    <w:rsid w:val="003D11EB"/>
    <w:rsid w:val="003D2E66"/>
    <w:rsid w:val="003D2ED0"/>
    <w:rsid w:val="003D43CB"/>
    <w:rsid w:val="003D6086"/>
    <w:rsid w:val="003D7323"/>
    <w:rsid w:val="003D7A83"/>
    <w:rsid w:val="003E0A46"/>
    <w:rsid w:val="003E2E2F"/>
    <w:rsid w:val="003E322B"/>
    <w:rsid w:val="003E3FB5"/>
    <w:rsid w:val="003E45AE"/>
    <w:rsid w:val="003E6BC1"/>
    <w:rsid w:val="003E7F3F"/>
    <w:rsid w:val="003F224E"/>
    <w:rsid w:val="003F292D"/>
    <w:rsid w:val="003F3373"/>
    <w:rsid w:val="003F421B"/>
    <w:rsid w:val="003F4EBB"/>
    <w:rsid w:val="003F4FF0"/>
    <w:rsid w:val="003F5FDA"/>
    <w:rsid w:val="003F6402"/>
    <w:rsid w:val="003F6D74"/>
    <w:rsid w:val="003F7442"/>
    <w:rsid w:val="003F7EC9"/>
    <w:rsid w:val="00400B78"/>
    <w:rsid w:val="00402456"/>
    <w:rsid w:val="00402D58"/>
    <w:rsid w:val="00403143"/>
    <w:rsid w:val="00405BC9"/>
    <w:rsid w:val="0041126D"/>
    <w:rsid w:val="004116AC"/>
    <w:rsid w:val="0041447D"/>
    <w:rsid w:val="00415BEA"/>
    <w:rsid w:val="00416F7D"/>
    <w:rsid w:val="00417779"/>
    <w:rsid w:val="004218B9"/>
    <w:rsid w:val="00423D0C"/>
    <w:rsid w:val="00426C50"/>
    <w:rsid w:val="00426C62"/>
    <w:rsid w:val="00426D3E"/>
    <w:rsid w:val="00427BF1"/>
    <w:rsid w:val="004301A4"/>
    <w:rsid w:val="0043028C"/>
    <w:rsid w:val="00430C7F"/>
    <w:rsid w:val="00433472"/>
    <w:rsid w:val="00434A93"/>
    <w:rsid w:val="00435004"/>
    <w:rsid w:val="00435689"/>
    <w:rsid w:val="0043676D"/>
    <w:rsid w:val="0043741E"/>
    <w:rsid w:val="004376E9"/>
    <w:rsid w:val="00437C73"/>
    <w:rsid w:val="00437D01"/>
    <w:rsid w:val="00440273"/>
    <w:rsid w:val="004418A9"/>
    <w:rsid w:val="00442281"/>
    <w:rsid w:val="0044271A"/>
    <w:rsid w:val="00443AC4"/>
    <w:rsid w:val="0045107D"/>
    <w:rsid w:val="004519C3"/>
    <w:rsid w:val="00453C5D"/>
    <w:rsid w:val="00455763"/>
    <w:rsid w:val="00455B34"/>
    <w:rsid w:val="004602D7"/>
    <w:rsid w:val="00460751"/>
    <w:rsid w:val="00460A19"/>
    <w:rsid w:val="0046128A"/>
    <w:rsid w:val="0046149D"/>
    <w:rsid w:val="0046169A"/>
    <w:rsid w:val="004620D6"/>
    <w:rsid w:val="00467DDA"/>
    <w:rsid w:val="00467E9A"/>
    <w:rsid w:val="00472679"/>
    <w:rsid w:val="004741DF"/>
    <w:rsid w:val="00474EF7"/>
    <w:rsid w:val="00474FEE"/>
    <w:rsid w:val="00476032"/>
    <w:rsid w:val="00476850"/>
    <w:rsid w:val="00480302"/>
    <w:rsid w:val="00481235"/>
    <w:rsid w:val="00482A7A"/>
    <w:rsid w:val="00485266"/>
    <w:rsid w:val="004863E5"/>
    <w:rsid w:val="00486D1A"/>
    <w:rsid w:val="004905C7"/>
    <w:rsid w:val="00490BE9"/>
    <w:rsid w:val="004920BD"/>
    <w:rsid w:val="00492E09"/>
    <w:rsid w:val="00493AF1"/>
    <w:rsid w:val="00493CB4"/>
    <w:rsid w:val="0049491F"/>
    <w:rsid w:val="0049544A"/>
    <w:rsid w:val="00495FE1"/>
    <w:rsid w:val="004962B4"/>
    <w:rsid w:val="004967DB"/>
    <w:rsid w:val="00497452"/>
    <w:rsid w:val="00497511"/>
    <w:rsid w:val="00497E33"/>
    <w:rsid w:val="004A0B32"/>
    <w:rsid w:val="004A1393"/>
    <w:rsid w:val="004A2882"/>
    <w:rsid w:val="004A2FF4"/>
    <w:rsid w:val="004A47E5"/>
    <w:rsid w:val="004A635D"/>
    <w:rsid w:val="004A6D36"/>
    <w:rsid w:val="004B2EED"/>
    <w:rsid w:val="004B321A"/>
    <w:rsid w:val="004B3C50"/>
    <w:rsid w:val="004B46FB"/>
    <w:rsid w:val="004B58E3"/>
    <w:rsid w:val="004B5B58"/>
    <w:rsid w:val="004B5D2B"/>
    <w:rsid w:val="004B651A"/>
    <w:rsid w:val="004B712E"/>
    <w:rsid w:val="004B7FC3"/>
    <w:rsid w:val="004C034F"/>
    <w:rsid w:val="004C15CC"/>
    <w:rsid w:val="004C2E40"/>
    <w:rsid w:val="004C352D"/>
    <w:rsid w:val="004C5378"/>
    <w:rsid w:val="004C598C"/>
    <w:rsid w:val="004C6A5D"/>
    <w:rsid w:val="004C7397"/>
    <w:rsid w:val="004C7608"/>
    <w:rsid w:val="004D03F2"/>
    <w:rsid w:val="004D0C9F"/>
    <w:rsid w:val="004D4113"/>
    <w:rsid w:val="004E0137"/>
    <w:rsid w:val="004E1FA4"/>
    <w:rsid w:val="004E43AE"/>
    <w:rsid w:val="004E4433"/>
    <w:rsid w:val="004E7121"/>
    <w:rsid w:val="004E78B6"/>
    <w:rsid w:val="004E7DBA"/>
    <w:rsid w:val="004F0974"/>
    <w:rsid w:val="004F0B13"/>
    <w:rsid w:val="004F144B"/>
    <w:rsid w:val="004F2474"/>
    <w:rsid w:val="004F4110"/>
    <w:rsid w:val="004F4197"/>
    <w:rsid w:val="004F41B2"/>
    <w:rsid w:val="004F4308"/>
    <w:rsid w:val="004F4AD5"/>
    <w:rsid w:val="004F4BC4"/>
    <w:rsid w:val="004F4D1C"/>
    <w:rsid w:val="004F5392"/>
    <w:rsid w:val="00500107"/>
    <w:rsid w:val="005006E2"/>
    <w:rsid w:val="005009A9"/>
    <w:rsid w:val="00500B56"/>
    <w:rsid w:val="005014A2"/>
    <w:rsid w:val="00501D13"/>
    <w:rsid w:val="00504D21"/>
    <w:rsid w:val="0050594B"/>
    <w:rsid w:val="0051054A"/>
    <w:rsid w:val="00512446"/>
    <w:rsid w:val="0051257F"/>
    <w:rsid w:val="0051562B"/>
    <w:rsid w:val="00516980"/>
    <w:rsid w:val="0052029B"/>
    <w:rsid w:val="005214C8"/>
    <w:rsid w:val="0052240F"/>
    <w:rsid w:val="005232B8"/>
    <w:rsid w:val="0052445E"/>
    <w:rsid w:val="00526441"/>
    <w:rsid w:val="00526624"/>
    <w:rsid w:val="00527823"/>
    <w:rsid w:val="005278EF"/>
    <w:rsid w:val="005301BF"/>
    <w:rsid w:val="0053308A"/>
    <w:rsid w:val="005338F1"/>
    <w:rsid w:val="00536864"/>
    <w:rsid w:val="00536F26"/>
    <w:rsid w:val="00537902"/>
    <w:rsid w:val="00540307"/>
    <w:rsid w:val="00542DA2"/>
    <w:rsid w:val="00543C0C"/>
    <w:rsid w:val="00546989"/>
    <w:rsid w:val="00547425"/>
    <w:rsid w:val="005501C1"/>
    <w:rsid w:val="0055151A"/>
    <w:rsid w:val="005521BE"/>
    <w:rsid w:val="005527E8"/>
    <w:rsid w:val="00553088"/>
    <w:rsid w:val="00554376"/>
    <w:rsid w:val="0055469D"/>
    <w:rsid w:val="005563F6"/>
    <w:rsid w:val="00556F17"/>
    <w:rsid w:val="00556FB8"/>
    <w:rsid w:val="00557841"/>
    <w:rsid w:val="00557FA7"/>
    <w:rsid w:val="00560A91"/>
    <w:rsid w:val="0056269C"/>
    <w:rsid w:val="00562AB7"/>
    <w:rsid w:val="005640E3"/>
    <w:rsid w:val="00564784"/>
    <w:rsid w:val="0056634F"/>
    <w:rsid w:val="00566470"/>
    <w:rsid w:val="0056663F"/>
    <w:rsid w:val="00570684"/>
    <w:rsid w:val="00570784"/>
    <w:rsid w:val="00571F70"/>
    <w:rsid w:val="00572F76"/>
    <w:rsid w:val="005735E7"/>
    <w:rsid w:val="00573876"/>
    <w:rsid w:val="005738FC"/>
    <w:rsid w:val="00573A01"/>
    <w:rsid w:val="00574A39"/>
    <w:rsid w:val="0057666C"/>
    <w:rsid w:val="00576DB9"/>
    <w:rsid w:val="00580734"/>
    <w:rsid w:val="005814FF"/>
    <w:rsid w:val="00581AEA"/>
    <w:rsid w:val="00582DB8"/>
    <w:rsid w:val="0058445B"/>
    <w:rsid w:val="00585669"/>
    <w:rsid w:val="00585F5E"/>
    <w:rsid w:val="005864FA"/>
    <w:rsid w:val="00586884"/>
    <w:rsid w:val="00587F61"/>
    <w:rsid w:val="00592E1A"/>
    <w:rsid w:val="005938C7"/>
    <w:rsid w:val="00593CB6"/>
    <w:rsid w:val="005940F1"/>
    <w:rsid w:val="00594E5C"/>
    <w:rsid w:val="005951B1"/>
    <w:rsid w:val="00596D2E"/>
    <w:rsid w:val="005A0C95"/>
    <w:rsid w:val="005A1AD3"/>
    <w:rsid w:val="005A3945"/>
    <w:rsid w:val="005A5934"/>
    <w:rsid w:val="005A630E"/>
    <w:rsid w:val="005A6376"/>
    <w:rsid w:val="005A72D4"/>
    <w:rsid w:val="005B10D6"/>
    <w:rsid w:val="005B1296"/>
    <w:rsid w:val="005B2AE5"/>
    <w:rsid w:val="005B425E"/>
    <w:rsid w:val="005B62DD"/>
    <w:rsid w:val="005B6A0D"/>
    <w:rsid w:val="005B6FCE"/>
    <w:rsid w:val="005C043B"/>
    <w:rsid w:val="005C0C0A"/>
    <w:rsid w:val="005C0D22"/>
    <w:rsid w:val="005C22B1"/>
    <w:rsid w:val="005C2611"/>
    <w:rsid w:val="005C2C1E"/>
    <w:rsid w:val="005C2DE2"/>
    <w:rsid w:val="005C3855"/>
    <w:rsid w:val="005C4035"/>
    <w:rsid w:val="005C44AF"/>
    <w:rsid w:val="005C713B"/>
    <w:rsid w:val="005D0A43"/>
    <w:rsid w:val="005D4BB2"/>
    <w:rsid w:val="005D7236"/>
    <w:rsid w:val="005E07BC"/>
    <w:rsid w:val="005E3A6A"/>
    <w:rsid w:val="005E5C0C"/>
    <w:rsid w:val="005E7FDE"/>
    <w:rsid w:val="005F0222"/>
    <w:rsid w:val="005F0B53"/>
    <w:rsid w:val="005F0F35"/>
    <w:rsid w:val="005F29DF"/>
    <w:rsid w:val="005F6590"/>
    <w:rsid w:val="006007DA"/>
    <w:rsid w:val="00604EC2"/>
    <w:rsid w:val="006062B0"/>
    <w:rsid w:val="00606FCC"/>
    <w:rsid w:val="00607532"/>
    <w:rsid w:val="00611CF3"/>
    <w:rsid w:val="00611F93"/>
    <w:rsid w:val="00612870"/>
    <w:rsid w:val="0061360E"/>
    <w:rsid w:val="00614073"/>
    <w:rsid w:val="00615FCD"/>
    <w:rsid w:val="006169E8"/>
    <w:rsid w:val="00617662"/>
    <w:rsid w:val="00617F50"/>
    <w:rsid w:val="006225C5"/>
    <w:rsid w:val="0062336C"/>
    <w:rsid w:val="0062377A"/>
    <w:rsid w:val="00625548"/>
    <w:rsid w:val="006317B3"/>
    <w:rsid w:val="006326AD"/>
    <w:rsid w:val="00640379"/>
    <w:rsid w:val="00640E7C"/>
    <w:rsid w:val="00641845"/>
    <w:rsid w:val="0064716E"/>
    <w:rsid w:val="00650DF9"/>
    <w:rsid w:val="00651997"/>
    <w:rsid w:val="00655119"/>
    <w:rsid w:val="00656268"/>
    <w:rsid w:val="0065710D"/>
    <w:rsid w:val="00660080"/>
    <w:rsid w:val="006600C2"/>
    <w:rsid w:val="006609F3"/>
    <w:rsid w:val="00660A4A"/>
    <w:rsid w:val="00664191"/>
    <w:rsid w:val="00665188"/>
    <w:rsid w:val="006655B0"/>
    <w:rsid w:val="00666188"/>
    <w:rsid w:val="00666644"/>
    <w:rsid w:val="00670134"/>
    <w:rsid w:val="0067097E"/>
    <w:rsid w:val="00671C7E"/>
    <w:rsid w:val="00672122"/>
    <w:rsid w:val="00672CE1"/>
    <w:rsid w:val="006730B8"/>
    <w:rsid w:val="006777E5"/>
    <w:rsid w:val="00677DDF"/>
    <w:rsid w:val="0068240F"/>
    <w:rsid w:val="00685ECE"/>
    <w:rsid w:val="006865FB"/>
    <w:rsid w:val="006869F3"/>
    <w:rsid w:val="00690FFC"/>
    <w:rsid w:val="00693E27"/>
    <w:rsid w:val="0069417E"/>
    <w:rsid w:val="0069587B"/>
    <w:rsid w:val="00696C70"/>
    <w:rsid w:val="00697CB6"/>
    <w:rsid w:val="006A035A"/>
    <w:rsid w:val="006A1684"/>
    <w:rsid w:val="006A16B3"/>
    <w:rsid w:val="006A3585"/>
    <w:rsid w:val="006A4A07"/>
    <w:rsid w:val="006A55D2"/>
    <w:rsid w:val="006A5B72"/>
    <w:rsid w:val="006A60A8"/>
    <w:rsid w:val="006A6C8B"/>
    <w:rsid w:val="006B02F4"/>
    <w:rsid w:val="006B1161"/>
    <w:rsid w:val="006B1D8B"/>
    <w:rsid w:val="006B35E6"/>
    <w:rsid w:val="006B5EC9"/>
    <w:rsid w:val="006B65E0"/>
    <w:rsid w:val="006B6911"/>
    <w:rsid w:val="006B70C8"/>
    <w:rsid w:val="006B7D0E"/>
    <w:rsid w:val="006C1D35"/>
    <w:rsid w:val="006C3D38"/>
    <w:rsid w:val="006C3D93"/>
    <w:rsid w:val="006C59BA"/>
    <w:rsid w:val="006C5E49"/>
    <w:rsid w:val="006C67E2"/>
    <w:rsid w:val="006D012E"/>
    <w:rsid w:val="006D0B11"/>
    <w:rsid w:val="006D4D2D"/>
    <w:rsid w:val="006D4D2F"/>
    <w:rsid w:val="006D4ED2"/>
    <w:rsid w:val="006D731F"/>
    <w:rsid w:val="006E0747"/>
    <w:rsid w:val="006E0971"/>
    <w:rsid w:val="006E1499"/>
    <w:rsid w:val="006E1B8D"/>
    <w:rsid w:val="006E2C32"/>
    <w:rsid w:val="006E4937"/>
    <w:rsid w:val="006E4B1E"/>
    <w:rsid w:val="006E6164"/>
    <w:rsid w:val="006E7C2E"/>
    <w:rsid w:val="006F125F"/>
    <w:rsid w:val="006F4627"/>
    <w:rsid w:val="006F4F72"/>
    <w:rsid w:val="006F5043"/>
    <w:rsid w:val="006F6254"/>
    <w:rsid w:val="006F70B9"/>
    <w:rsid w:val="006F79CB"/>
    <w:rsid w:val="00700DD1"/>
    <w:rsid w:val="00701A26"/>
    <w:rsid w:val="007024AC"/>
    <w:rsid w:val="0070342D"/>
    <w:rsid w:val="007039C8"/>
    <w:rsid w:val="00703C36"/>
    <w:rsid w:val="00704770"/>
    <w:rsid w:val="00706261"/>
    <w:rsid w:val="0070713B"/>
    <w:rsid w:val="007077BB"/>
    <w:rsid w:val="007108AD"/>
    <w:rsid w:val="00710D66"/>
    <w:rsid w:val="0071165A"/>
    <w:rsid w:val="00711A70"/>
    <w:rsid w:val="00713A13"/>
    <w:rsid w:val="0071454F"/>
    <w:rsid w:val="00715FF5"/>
    <w:rsid w:val="007208B7"/>
    <w:rsid w:val="00720DAE"/>
    <w:rsid w:val="00721D23"/>
    <w:rsid w:val="0072257B"/>
    <w:rsid w:val="00725578"/>
    <w:rsid w:val="00725777"/>
    <w:rsid w:val="007262FE"/>
    <w:rsid w:val="00726EB6"/>
    <w:rsid w:val="0072711A"/>
    <w:rsid w:val="00735C8D"/>
    <w:rsid w:val="007371A6"/>
    <w:rsid w:val="007419DB"/>
    <w:rsid w:val="00742CE5"/>
    <w:rsid w:val="007431DB"/>
    <w:rsid w:val="00743B71"/>
    <w:rsid w:val="00746D87"/>
    <w:rsid w:val="00750DEA"/>
    <w:rsid w:val="007557EF"/>
    <w:rsid w:val="0075672B"/>
    <w:rsid w:val="00756874"/>
    <w:rsid w:val="00756A22"/>
    <w:rsid w:val="00757485"/>
    <w:rsid w:val="00757C24"/>
    <w:rsid w:val="00757EB0"/>
    <w:rsid w:val="007609DB"/>
    <w:rsid w:val="007616F5"/>
    <w:rsid w:val="00761716"/>
    <w:rsid w:val="00762110"/>
    <w:rsid w:val="00762297"/>
    <w:rsid w:val="00762637"/>
    <w:rsid w:val="00762BAC"/>
    <w:rsid w:val="00762D30"/>
    <w:rsid w:val="0076341E"/>
    <w:rsid w:val="007668E0"/>
    <w:rsid w:val="00771FF2"/>
    <w:rsid w:val="00773402"/>
    <w:rsid w:val="0077388E"/>
    <w:rsid w:val="00776716"/>
    <w:rsid w:val="007768E8"/>
    <w:rsid w:val="00777A7A"/>
    <w:rsid w:val="00781F3B"/>
    <w:rsid w:val="00782089"/>
    <w:rsid w:val="0078217A"/>
    <w:rsid w:val="0078417D"/>
    <w:rsid w:val="0078437E"/>
    <w:rsid w:val="00786051"/>
    <w:rsid w:val="0078700A"/>
    <w:rsid w:val="00787480"/>
    <w:rsid w:val="007905D4"/>
    <w:rsid w:val="00791772"/>
    <w:rsid w:val="00792032"/>
    <w:rsid w:val="00794B39"/>
    <w:rsid w:val="00795206"/>
    <w:rsid w:val="00797984"/>
    <w:rsid w:val="00797BDC"/>
    <w:rsid w:val="007A0999"/>
    <w:rsid w:val="007A0EF9"/>
    <w:rsid w:val="007A11FC"/>
    <w:rsid w:val="007A280A"/>
    <w:rsid w:val="007A2C51"/>
    <w:rsid w:val="007A3E23"/>
    <w:rsid w:val="007A4757"/>
    <w:rsid w:val="007A4CF6"/>
    <w:rsid w:val="007A6893"/>
    <w:rsid w:val="007A6EF1"/>
    <w:rsid w:val="007B0251"/>
    <w:rsid w:val="007B060C"/>
    <w:rsid w:val="007B3465"/>
    <w:rsid w:val="007B5787"/>
    <w:rsid w:val="007B5CFE"/>
    <w:rsid w:val="007B5EA9"/>
    <w:rsid w:val="007B6429"/>
    <w:rsid w:val="007B652B"/>
    <w:rsid w:val="007B7DF0"/>
    <w:rsid w:val="007C3D10"/>
    <w:rsid w:val="007C418B"/>
    <w:rsid w:val="007C484C"/>
    <w:rsid w:val="007C53FB"/>
    <w:rsid w:val="007C5E16"/>
    <w:rsid w:val="007C6B65"/>
    <w:rsid w:val="007C7076"/>
    <w:rsid w:val="007D120D"/>
    <w:rsid w:val="007D14A1"/>
    <w:rsid w:val="007D258E"/>
    <w:rsid w:val="007D2E51"/>
    <w:rsid w:val="007D52C9"/>
    <w:rsid w:val="007D52FB"/>
    <w:rsid w:val="007E0ED0"/>
    <w:rsid w:val="007E12AC"/>
    <w:rsid w:val="007E5D6A"/>
    <w:rsid w:val="007E5E68"/>
    <w:rsid w:val="007E7FF7"/>
    <w:rsid w:val="007F0660"/>
    <w:rsid w:val="007F0C1E"/>
    <w:rsid w:val="007F21C3"/>
    <w:rsid w:val="007F672D"/>
    <w:rsid w:val="007F7E17"/>
    <w:rsid w:val="008027F4"/>
    <w:rsid w:val="0080336A"/>
    <w:rsid w:val="00804123"/>
    <w:rsid w:val="008044F5"/>
    <w:rsid w:val="008056F4"/>
    <w:rsid w:val="00805BA4"/>
    <w:rsid w:val="0080641B"/>
    <w:rsid w:val="008073F5"/>
    <w:rsid w:val="00810427"/>
    <w:rsid w:val="008104EF"/>
    <w:rsid w:val="00811CB4"/>
    <w:rsid w:val="00812789"/>
    <w:rsid w:val="00812933"/>
    <w:rsid w:val="0081521C"/>
    <w:rsid w:val="008205AA"/>
    <w:rsid w:val="00822569"/>
    <w:rsid w:val="0082273C"/>
    <w:rsid w:val="00824A40"/>
    <w:rsid w:val="00825A76"/>
    <w:rsid w:val="00831EC8"/>
    <w:rsid w:val="008328D8"/>
    <w:rsid w:val="00833B07"/>
    <w:rsid w:val="00834B4E"/>
    <w:rsid w:val="00836685"/>
    <w:rsid w:val="00837040"/>
    <w:rsid w:val="00837210"/>
    <w:rsid w:val="00840F1F"/>
    <w:rsid w:val="0084146C"/>
    <w:rsid w:val="00842641"/>
    <w:rsid w:val="0084273C"/>
    <w:rsid w:val="008427E1"/>
    <w:rsid w:val="00843FB3"/>
    <w:rsid w:val="0084406D"/>
    <w:rsid w:val="0084464E"/>
    <w:rsid w:val="00846704"/>
    <w:rsid w:val="00846D1F"/>
    <w:rsid w:val="008473CF"/>
    <w:rsid w:val="00850136"/>
    <w:rsid w:val="008505A5"/>
    <w:rsid w:val="00851860"/>
    <w:rsid w:val="00851E23"/>
    <w:rsid w:val="0085302B"/>
    <w:rsid w:val="00853A0F"/>
    <w:rsid w:val="0085475B"/>
    <w:rsid w:val="0085496F"/>
    <w:rsid w:val="00857669"/>
    <w:rsid w:val="00860989"/>
    <w:rsid w:val="00860B41"/>
    <w:rsid w:val="008628F2"/>
    <w:rsid w:val="0086354C"/>
    <w:rsid w:val="00864173"/>
    <w:rsid w:val="008656D0"/>
    <w:rsid w:val="008679F6"/>
    <w:rsid w:val="00873219"/>
    <w:rsid w:val="0087360B"/>
    <w:rsid w:val="00873B19"/>
    <w:rsid w:val="00873DAA"/>
    <w:rsid w:val="008747F3"/>
    <w:rsid w:val="00875C9C"/>
    <w:rsid w:val="00877033"/>
    <w:rsid w:val="00882868"/>
    <w:rsid w:val="00886357"/>
    <w:rsid w:val="00891DC9"/>
    <w:rsid w:val="00893199"/>
    <w:rsid w:val="00894929"/>
    <w:rsid w:val="00894EB8"/>
    <w:rsid w:val="008951AA"/>
    <w:rsid w:val="0089687A"/>
    <w:rsid w:val="0089795B"/>
    <w:rsid w:val="008A008B"/>
    <w:rsid w:val="008A05A6"/>
    <w:rsid w:val="008A2F1D"/>
    <w:rsid w:val="008A6C20"/>
    <w:rsid w:val="008B03DC"/>
    <w:rsid w:val="008B0A92"/>
    <w:rsid w:val="008B13FC"/>
    <w:rsid w:val="008B46C2"/>
    <w:rsid w:val="008C022D"/>
    <w:rsid w:val="008C1182"/>
    <w:rsid w:val="008C3136"/>
    <w:rsid w:val="008C3A39"/>
    <w:rsid w:val="008C42A4"/>
    <w:rsid w:val="008C51EC"/>
    <w:rsid w:val="008C61A9"/>
    <w:rsid w:val="008C688E"/>
    <w:rsid w:val="008C6F6A"/>
    <w:rsid w:val="008D1B0D"/>
    <w:rsid w:val="008D204E"/>
    <w:rsid w:val="008D4282"/>
    <w:rsid w:val="008D5325"/>
    <w:rsid w:val="008E0328"/>
    <w:rsid w:val="008E093E"/>
    <w:rsid w:val="008E110E"/>
    <w:rsid w:val="008E2BD7"/>
    <w:rsid w:val="008E34B4"/>
    <w:rsid w:val="008E3BCF"/>
    <w:rsid w:val="008E3BF1"/>
    <w:rsid w:val="008E4BD8"/>
    <w:rsid w:val="008E5D6D"/>
    <w:rsid w:val="008E6F8B"/>
    <w:rsid w:val="008E6FFF"/>
    <w:rsid w:val="008E74A5"/>
    <w:rsid w:val="008F2D47"/>
    <w:rsid w:val="008F3D3F"/>
    <w:rsid w:val="008F3E75"/>
    <w:rsid w:val="008F3E8D"/>
    <w:rsid w:val="008F4FC0"/>
    <w:rsid w:val="00900F88"/>
    <w:rsid w:val="00904EBB"/>
    <w:rsid w:val="00905D33"/>
    <w:rsid w:val="00910330"/>
    <w:rsid w:val="009127B7"/>
    <w:rsid w:val="0091448C"/>
    <w:rsid w:val="00914C12"/>
    <w:rsid w:val="00916867"/>
    <w:rsid w:val="009168C1"/>
    <w:rsid w:val="009177CF"/>
    <w:rsid w:val="009179FB"/>
    <w:rsid w:val="00917D35"/>
    <w:rsid w:val="009213DB"/>
    <w:rsid w:val="00921D2A"/>
    <w:rsid w:val="009236CB"/>
    <w:rsid w:val="0092460A"/>
    <w:rsid w:val="00925E5A"/>
    <w:rsid w:val="00926F06"/>
    <w:rsid w:val="009274CE"/>
    <w:rsid w:val="00927938"/>
    <w:rsid w:val="009304BF"/>
    <w:rsid w:val="00933BFE"/>
    <w:rsid w:val="009347DF"/>
    <w:rsid w:val="00934D4D"/>
    <w:rsid w:val="0093537B"/>
    <w:rsid w:val="00935BDD"/>
    <w:rsid w:val="00935E39"/>
    <w:rsid w:val="00936460"/>
    <w:rsid w:val="00941A32"/>
    <w:rsid w:val="00941B6A"/>
    <w:rsid w:val="00943832"/>
    <w:rsid w:val="00943FA1"/>
    <w:rsid w:val="009445B7"/>
    <w:rsid w:val="009464D5"/>
    <w:rsid w:val="00946A6D"/>
    <w:rsid w:val="00947916"/>
    <w:rsid w:val="00947AE3"/>
    <w:rsid w:val="009519CF"/>
    <w:rsid w:val="00954B8A"/>
    <w:rsid w:val="00954FDF"/>
    <w:rsid w:val="009556C5"/>
    <w:rsid w:val="00955AA5"/>
    <w:rsid w:val="00956410"/>
    <w:rsid w:val="009566E2"/>
    <w:rsid w:val="00956C45"/>
    <w:rsid w:val="00956DAA"/>
    <w:rsid w:val="00956DFF"/>
    <w:rsid w:val="00956F41"/>
    <w:rsid w:val="009573C6"/>
    <w:rsid w:val="00962466"/>
    <w:rsid w:val="00962C9D"/>
    <w:rsid w:val="009640CC"/>
    <w:rsid w:val="0096455D"/>
    <w:rsid w:val="00967314"/>
    <w:rsid w:val="00970F7C"/>
    <w:rsid w:val="0097231F"/>
    <w:rsid w:val="009731DE"/>
    <w:rsid w:val="00974F13"/>
    <w:rsid w:val="00982181"/>
    <w:rsid w:val="0098288E"/>
    <w:rsid w:val="009835AD"/>
    <w:rsid w:val="00983F00"/>
    <w:rsid w:val="00987133"/>
    <w:rsid w:val="0099008E"/>
    <w:rsid w:val="00990558"/>
    <w:rsid w:val="009905E1"/>
    <w:rsid w:val="009912E2"/>
    <w:rsid w:val="009921A2"/>
    <w:rsid w:val="00992E36"/>
    <w:rsid w:val="00993155"/>
    <w:rsid w:val="009932FD"/>
    <w:rsid w:val="00994231"/>
    <w:rsid w:val="0099470D"/>
    <w:rsid w:val="009A0CF5"/>
    <w:rsid w:val="009A45C5"/>
    <w:rsid w:val="009A5144"/>
    <w:rsid w:val="009A6365"/>
    <w:rsid w:val="009B348C"/>
    <w:rsid w:val="009B52AC"/>
    <w:rsid w:val="009B53B2"/>
    <w:rsid w:val="009B6B3E"/>
    <w:rsid w:val="009C1046"/>
    <w:rsid w:val="009C169A"/>
    <w:rsid w:val="009C2916"/>
    <w:rsid w:val="009C4D28"/>
    <w:rsid w:val="009C7326"/>
    <w:rsid w:val="009D059F"/>
    <w:rsid w:val="009D0D93"/>
    <w:rsid w:val="009D2A6F"/>
    <w:rsid w:val="009D3CE9"/>
    <w:rsid w:val="009D6040"/>
    <w:rsid w:val="009D6274"/>
    <w:rsid w:val="009E3904"/>
    <w:rsid w:val="009E48BE"/>
    <w:rsid w:val="009E492E"/>
    <w:rsid w:val="009E6B72"/>
    <w:rsid w:val="009F0259"/>
    <w:rsid w:val="009F1893"/>
    <w:rsid w:val="009F49FC"/>
    <w:rsid w:val="009F578E"/>
    <w:rsid w:val="009F7B8F"/>
    <w:rsid w:val="00A000FB"/>
    <w:rsid w:val="00A00DF2"/>
    <w:rsid w:val="00A0132D"/>
    <w:rsid w:val="00A02BEB"/>
    <w:rsid w:val="00A03022"/>
    <w:rsid w:val="00A032D0"/>
    <w:rsid w:val="00A040D6"/>
    <w:rsid w:val="00A115AA"/>
    <w:rsid w:val="00A166DC"/>
    <w:rsid w:val="00A17B44"/>
    <w:rsid w:val="00A17F54"/>
    <w:rsid w:val="00A20534"/>
    <w:rsid w:val="00A20F43"/>
    <w:rsid w:val="00A232C5"/>
    <w:rsid w:val="00A24C1B"/>
    <w:rsid w:val="00A251D2"/>
    <w:rsid w:val="00A26378"/>
    <w:rsid w:val="00A27CF2"/>
    <w:rsid w:val="00A27EE1"/>
    <w:rsid w:val="00A319EA"/>
    <w:rsid w:val="00A3287D"/>
    <w:rsid w:val="00A32BF4"/>
    <w:rsid w:val="00A332E9"/>
    <w:rsid w:val="00A34743"/>
    <w:rsid w:val="00A348CC"/>
    <w:rsid w:val="00A35DA8"/>
    <w:rsid w:val="00A35DDF"/>
    <w:rsid w:val="00A3674F"/>
    <w:rsid w:val="00A37428"/>
    <w:rsid w:val="00A37A9F"/>
    <w:rsid w:val="00A40924"/>
    <w:rsid w:val="00A40AD7"/>
    <w:rsid w:val="00A41AE3"/>
    <w:rsid w:val="00A41C82"/>
    <w:rsid w:val="00A43E55"/>
    <w:rsid w:val="00A44A49"/>
    <w:rsid w:val="00A4542D"/>
    <w:rsid w:val="00A457F0"/>
    <w:rsid w:val="00A51987"/>
    <w:rsid w:val="00A52C73"/>
    <w:rsid w:val="00A54AD0"/>
    <w:rsid w:val="00A56450"/>
    <w:rsid w:val="00A60741"/>
    <w:rsid w:val="00A60BFB"/>
    <w:rsid w:val="00A60C9B"/>
    <w:rsid w:val="00A6174F"/>
    <w:rsid w:val="00A63FF7"/>
    <w:rsid w:val="00A644E7"/>
    <w:rsid w:val="00A6626D"/>
    <w:rsid w:val="00A66A50"/>
    <w:rsid w:val="00A67715"/>
    <w:rsid w:val="00A70023"/>
    <w:rsid w:val="00A71318"/>
    <w:rsid w:val="00A71496"/>
    <w:rsid w:val="00A71CA8"/>
    <w:rsid w:val="00A71EE0"/>
    <w:rsid w:val="00A72451"/>
    <w:rsid w:val="00A72796"/>
    <w:rsid w:val="00A74768"/>
    <w:rsid w:val="00A800E8"/>
    <w:rsid w:val="00A8444E"/>
    <w:rsid w:val="00A916A1"/>
    <w:rsid w:val="00A91DF9"/>
    <w:rsid w:val="00A92253"/>
    <w:rsid w:val="00A9275A"/>
    <w:rsid w:val="00A94819"/>
    <w:rsid w:val="00A958A1"/>
    <w:rsid w:val="00AA0FFB"/>
    <w:rsid w:val="00AA1E97"/>
    <w:rsid w:val="00AA243F"/>
    <w:rsid w:val="00AA3311"/>
    <w:rsid w:val="00AA44F1"/>
    <w:rsid w:val="00AA4B0B"/>
    <w:rsid w:val="00AA787A"/>
    <w:rsid w:val="00AA7AAA"/>
    <w:rsid w:val="00AB31B7"/>
    <w:rsid w:val="00AB3B2A"/>
    <w:rsid w:val="00AB4000"/>
    <w:rsid w:val="00AB429F"/>
    <w:rsid w:val="00AB4AFE"/>
    <w:rsid w:val="00AB532F"/>
    <w:rsid w:val="00AB758D"/>
    <w:rsid w:val="00AB7D46"/>
    <w:rsid w:val="00AB7F00"/>
    <w:rsid w:val="00AB7F42"/>
    <w:rsid w:val="00AC04A6"/>
    <w:rsid w:val="00AC1722"/>
    <w:rsid w:val="00AC278A"/>
    <w:rsid w:val="00AC3159"/>
    <w:rsid w:val="00AC3994"/>
    <w:rsid w:val="00AC3B02"/>
    <w:rsid w:val="00AC3D1E"/>
    <w:rsid w:val="00AC5C48"/>
    <w:rsid w:val="00AC7894"/>
    <w:rsid w:val="00AD0C69"/>
    <w:rsid w:val="00AD1778"/>
    <w:rsid w:val="00AD1B51"/>
    <w:rsid w:val="00AD2138"/>
    <w:rsid w:val="00AD259D"/>
    <w:rsid w:val="00AD3210"/>
    <w:rsid w:val="00AD3EEA"/>
    <w:rsid w:val="00AD5245"/>
    <w:rsid w:val="00AD5365"/>
    <w:rsid w:val="00AD556F"/>
    <w:rsid w:val="00AD606B"/>
    <w:rsid w:val="00AD670F"/>
    <w:rsid w:val="00AD7CD2"/>
    <w:rsid w:val="00AE0D57"/>
    <w:rsid w:val="00AE2DDB"/>
    <w:rsid w:val="00AE2E1F"/>
    <w:rsid w:val="00AE30AC"/>
    <w:rsid w:val="00AE5028"/>
    <w:rsid w:val="00AE6841"/>
    <w:rsid w:val="00AE78F5"/>
    <w:rsid w:val="00AF0781"/>
    <w:rsid w:val="00AF084B"/>
    <w:rsid w:val="00AF193B"/>
    <w:rsid w:val="00AF36F1"/>
    <w:rsid w:val="00AF3B34"/>
    <w:rsid w:val="00AF53D6"/>
    <w:rsid w:val="00B01F81"/>
    <w:rsid w:val="00B047BE"/>
    <w:rsid w:val="00B05479"/>
    <w:rsid w:val="00B06406"/>
    <w:rsid w:val="00B06564"/>
    <w:rsid w:val="00B07FBB"/>
    <w:rsid w:val="00B108C3"/>
    <w:rsid w:val="00B13FC5"/>
    <w:rsid w:val="00B1500E"/>
    <w:rsid w:val="00B15D67"/>
    <w:rsid w:val="00B160DC"/>
    <w:rsid w:val="00B16582"/>
    <w:rsid w:val="00B16C87"/>
    <w:rsid w:val="00B22263"/>
    <w:rsid w:val="00B22F17"/>
    <w:rsid w:val="00B26E4D"/>
    <w:rsid w:val="00B33918"/>
    <w:rsid w:val="00B34FF9"/>
    <w:rsid w:val="00B357A3"/>
    <w:rsid w:val="00B35C97"/>
    <w:rsid w:val="00B35D02"/>
    <w:rsid w:val="00B36027"/>
    <w:rsid w:val="00B36228"/>
    <w:rsid w:val="00B36999"/>
    <w:rsid w:val="00B402D3"/>
    <w:rsid w:val="00B41454"/>
    <w:rsid w:val="00B41F16"/>
    <w:rsid w:val="00B42446"/>
    <w:rsid w:val="00B42F0A"/>
    <w:rsid w:val="00B43716"/>
    <w:rsid w:val="00B45B47"/>
    <w:rsid w:val="00B478A7"/>
    <w:rsid w:val="00B47B7D"/>
    <w:rsid w:val="00B507E2"/>
    <w:rsid w:val="00B51E85"/>
    <w:rsid w:val="00B5428C"/>
    <w:rsid w:val="00B565D5"/>
    <w:rsid w:val="00B60C31"/>
    <w:rsid w:val="00B63281"/>
    <w:rsid w:val="00B64565"/>
    <w:rsid w:val="00B65224"/>
    <w:rsid w:val="00B70FDD"/>
    <w:rsid w:val="00B726CD"/>
    <w:rsid w:val="00B731DB"/>
    <w:rsid w:val="00B755DA"/>
    <w:rsid w:val="00B766E1"/>
    <w:rsid w:val="00B801C3"/>
    <w:rsid w:val="00B80AEC"/>
    <w:rsid w:val="00B83859"/>
    <w:rsid w:val="00B839FD"/>
    <w:rsid w:val="00B83FC3"/>
    <w:rsid w:val="00B8633C"/>
    <w:rsid w:val="00B8693F"/>
    <w:rsid w:val="00B87114"/>
    <w:rsid w:val="00B91BD1"/>
    <w:rsid w:val="00B92475"/>
    <w:rsid w:val="00B93788"/>
    <w:rsid w:val="00B9541B"/>
    <w:rsid w:val="00B9629E"/>
    <w:rsid w:val="00B9779A"/>
    <w:rsid w:val="00B97B3D"/>
    <w:rsid w:val="00B97B7B"/>
    <w:rsid w:val="00BA03F6"/>
    <w:rsid w:val="00BA17ED"/>
    <w:rsid w:val="00BA2AEC"/>
    <w:rsid w:val="00BA31EA"/>
    <w:rsid w:val="00BA3AD8"/>
    <w:rsid w:val="00BA4DE6"/>
    <w:rsid w:val="00BA4F05"/>
    <w:rsid w:val="00BA5408"/>
    <w:rsid w:val="00BA5992"/>
    <w:rsid w:val="00BA6D88"/>
    <w:rsid w:val="00BB1961"/>
    <w:rsid w:val="00BB673A"/>
    <w:rsid w:val="00BB754D"/>
    <w:rsid w:val="00BC0D76"/>
    <w:rsid w:val="00BC2A02"/>
    <w:rsid w:val="00BD1C49"/>
    <w:rsid w:val="00BD1E4A"/>
    <w:rsid w:val="00BD2BD4"/>
    <w:rsid w:val="00BD3B3C"/>
    <w:rsid w:val="00BD4168"/>
    <w:rsid w:val="00BD489C"/>
    <w:rsid w:val="00BD6962"/>
    <w:rsid w:val="00BD763E"/>
    <w:rsid w:val="00BD7797"/>
    <w:rsid w:val="00BE1672"/>
    <w:rsid w:val="00BE1E46"/>
    <w:rsid w:val="00BE1F65"/>
    <w:rsid w:val="00BE30F5"/>
    <w:rsid w:val="00BE4600"/>
    <w:rsid w:val="00BE5FDE"/>
    <w:rsid w:val="00BE76B4"/>
    <w:rsid w:val="00BE76D2"/>
    <w:rsid w:val="00BF34A6"/>
    <w:rsid w:val="00BF619A"/>
    <w:rsid w:val="00BF7904"/>
    <w:rsid w:val="00BF7FE0"/>
    <w:rsid w:val="00C01331"/>
    <w:rsid w:val="00C0169D"/>
    <w:rsid w:val="00C0243D"/>
    <w:rsid w:val="00C03873"/>
    <w:rsid w:val="00C04E8E"/>
    <w:rsid w:val="00C0559C"/>
    <w:rsid w:val="00C0594B"/>
    <w:rsid w:val="00C05E36"/>
    <w:rsid w:val="00C078D1"/>
    <w:rsid w:val="00C10679"/>
    <w:rsid w:val="00C114A5"/>
    <w:rsid w:val="00C13C0B"/>
    <w:rsid w:val="00C14AB9"/>
    <w:rsid w:val="00C159CE"/>
    <w:rsid w:val="00C16570"/>
    <w:rsid w:val="00C16AEA"/>
    <w:rsid w:val="00C17BDC"/>
    <w:rsid w:val="00C20EC5"/>
    <w:rsid w:val="00C2104E"/>
    <w:rsid w:val="00C21DF0"/>
    <w:rsid w:val="00C23281"/>
    <w:rsid w:val="00C23865"/>
    <w:rsid w:val="00C24738"/>
    <w:rsid w:val="00C258E0"/>
    <w:rsid w:val="00C302D9"/>
    <w:rsid w:val="00C31233"/>
    <w:rsid w:val="00C32085"/>
    <w:rsid w:val="00C32818"/>
    <w:rsid w:val="00C33282"/>
    <w:rsid w:val="00C36093"/>
    <w:rsid w:val="00C360F2"/>
    <w:rsid w:val="00C363F4"/>
    <w:rsid w:val="00C377CB"/>
    <w:rsid w:val="00C37F08"/>
    <w:rsid w:val="00C37FFB"/>
    <w:rsid w:val="00C40B64"/>
    <w:rsid w:val="00C4365E"/>
    <w:rsid w:val="00C44E11"/>
    <w:rsid w:val="00C4519D"/>
    <w:rsid w:val="00C4614B"/>
    <w:rsid w:val="00C46821"/>
    <w:rsid w:val="00C47719"/>
    <w:rsid w:val="00C501CE"/>
    <w:rsid w:val="00C54A5C"/>
    <w:rsid w:val="00C54FFD"/>
    <w:rsid w:val="00C555B7"/>
    <w:rsid w:val="00C5722F"/>
    <w:rsid w:val="00C57CEE"/>
    <w:rsid w:val="00C60423"/>
    <w:rsid w:val="00C60C48"/>
    <w:rsid w:val="00C62A50"/>
    <w:rsid w:val="00C6354C"/>
    <w:rsid w:val="00C6387A"/>
    <w:rsid w:val="00C6488E"/>
    <w:rsid w:val="00C6579F"/>
    <w:rsid w:val="00C71248"/>
    <w:rsid w:val="00C71C38"/>
    <w:rsid w:val="00C72B62"/>
    <w:rsid w:val="00C7572A"/>
    <w:rsid w:val="00C758B4"/>
    <w:rsid w:val="00C8018B"/>
    <w:rsid w:val="00C82E1E"/>
    <w:rsid w:val="00C847A6"/>
    <w:rsid w:val="00C852F5"/>
    <w:rsid w:val="00C87A83"/>
    <w:rsid w:val="00C91161"/>
    <w:rsid w:val="00C92CA1"/>
    <w:rsid w:val="00C93DE1"/>
    <w:rsid w:val="00C93F0A"/>
    <w:rsid w:val="00C95560"/>
    <w:rsid w:val="00C96147"/>
    <w:rsid w:val="00C9647B"/>
    <w:rsid w:val="00CA0546"/>
    <w:rsid w:val="00CA15DF"/>
    <w:rsid w:val="00CA3180"/>
    <w:rsid w:val="00CA33D9"/>
    <w:rsid w:val="00CA3D8C"/>
    <w:rsid w:val="00CA403B"/>
    <w:rsid w:val="00CA5339"/>
    <w:rsid w:val="00CA59DD"/>
    <w:rsid w:val="00CA5E34"/>
    <w:rsid w:val="00CA768F"/>
    <w:rsid w:val="00CB1110"/>
    <w:rsid w:val="00CB138D"/>
    <w:rsid w:val="00CB1817"/>
    <w:rsid w:val="00CB3E68"/>
    <w:rsid w:val="00CB4D87"/>
    <w:rsid w:val="00CB566E"/>
    <w:rsid w:val="00CB703D"/>
    <w:rsid w:val="00CB7F47"/>
    <w:rsid w:val="00CC11F7"/>
    <w:rsid w:val="00CC237C"/>
    <w:rsid w:val="00CC242E"/>
    <w:rsid w:val="00CC38F7"/>
    <w:rsid w:val="00CC575E"/>
    <w:rsid w:val="00CC6A0F"/>
    <w:rsid w:val="00CC6E52"/>
    <w:rsid w:val="00CC6FB8"/>
    <w:rsid w:val="00CD0804"/>
    <w:rsid w:val="00CD0858"/>
    <w:rsid w:val="00CD19CC"/>
    <w:rsid w:val="00CD1F85"/>
    <w:rsid w:val="00CD2755"/>
    <w:rsid w:val="00CD2B25"/>
    <w:rsid w:val="00CD3B3A"/>
    <w:rsid w:val="00CD3B99"/>
    <w:rsid w:val="00CD3BB8"/>
    <w:rsid w:val="00CD3BE3"/>
    <w:rsid w:val="00CD3D4A"/>
    <w:rsid w:val="00CD5D4A"/>
    <w:rsid w:val="00CD6598"/>
    <w:rsid w:val="00CE1413"/>
    <w:rsid w:val="00CE3041"/>
    <w:rsid w:val="00CE3C5D"/>
    <w:rsid w:val="00CE4A43"/>
    <w:rsid w:val="00CE62E6"/>
    <w:rsid w:val="00CE762D"/>
    <w:rsid w:val="00CE7944"/>
    <w:rsid w:val="00CE7B6E"/>
    <w:rsid w:val="00CF15B9"/>
    <w:rsid w:val="00CF17E5"/>
    <w:rsid w:val="00CF1F6C"/>
    <w:rsid w:val="00CF3111"/>
    <w:rsid w:val="00CF3D06"/>
    <w:rsid w:val="00CF4685"/>
    <w:rsid w:val="00CF561A"/>
    <w:rsid w:val="00CF7983"/>
    <w:rsid w:val="00D00E32"/>
    <w:rsid w:val="00D0196C"/>
    <w:rsid w:val="00D0207B"/>
    <w:rsid w:val="00D024F8"/>
    <w:rsid w:val="00D03467"/>
    <w:rsid w:val="00D03DEE"/>
    <w:rsid w:val="00D04E35"/>
    <w:rsid w:val="00D05772"/>
    <w:rsid w:val="00D0692F"/>
    <w:rsid w:val="00D10669"/>
    <w:rsid w:val="00D11247"/>
    <w:rsid w:val="00D147D1"/>
    <w:rsid w:val="00D15184"/>
    <w:rsid w:val="00D15C43"/>
    <w:rsid w:val="00D15EBC"/>
    <w:rsid w:val="00D15FC4"/>
    <w:rsid w:val="00D1685A"/>
    <w:rsid w:val="00D168E4"/>
    <w:rsid w:val="00D17723"/>
    <w:rsid w:val="00D17B4F"/>
    <w:rsid w:val="00D20667"/>
    <w:rsid w:val="00D21536"/>
    <w:rsid w:val="00D21E42"/>
    <w:rsid w:val="00D2227F"/>
    <w:rsid w:val="00D23186"/>
    <w:rsid w:val="00D237C7"/>
    <w:rsid w:val="00D25092"/>
    <w:rsid w:val="00D2731D"/>
    <w:rsid w:val="00D2740E"/>
    <w:rsid w:val="00D27696"/>
    <w:rsid w:val="00D327E4"/>
    <w:rsid w:val="00D32D23"/>
    <w:rsid w:val="00D3353C"/>
    <w:rsid w:val="00D33B7A"/>
    <w:rsid w:val="00D33FE7"/>
    <w:rsid w:val="00D34FB6"/>
    <w:rsid w:val="00D35B7E"/>
    <w:rsid w:val="00D36CC9"/>
    <w:rsid w:val="00D378A6"/>
    <w:rsid w:val="00D41770"/>
    <w:rsid w:val="00D417E6"/>
    <w:rsid w:val="00D41C1B"/>
    <w:rsid w:val="00D4266B"/>
    <w:rsid w:val="00D4316E"/>
    <w:rsid w:val="00D444FD"/>
    <w:rsid w:val="00D45195"/>
    <w:rsid w:val="00D47543"/>
    <w:rsid w:val="00D477AF"/>
    <w:rsid w:val="00D508F9"/>
    <w:rsid w:val="00D51741"/>
    <w:rsid w:val="00D51CE6"/>
    <w:rsid w:val="00D539B3"/>
    <w:rsid w:val="00D54F6A"/>
    <w:rsid w:val="00D55916"/>
    <w:rsid w:val="00D61E57"/>
    <w:rsid w:val="00D63A04"/>
    <w:rsid w:val="00D643B1"/>
    <w:rsid w:val="00D64E00"/>
    <w:rsid w:val="00D64F97"/>
    <w:rsid w:val="00D6576B"/>
    <w:rsid w:val="00D65921"/>
    <w:rsid w:val="00D67204"/>
    <w:rsid w:val="00D6746F"/>
    <w:rsid w:val="00D73A93"/>
    <w:rsid w:val="00D74604"/>
    <w:rsid w:val="00D749DB"/>
    <w:rsid w:val="00D75822"/>
    <w:rsid w:val="00D76A10"/>
    <w:rsid w:val="00D76E9B"/>
    <w:rsid w:val="00D776A1"/>
    <w:rsid w:val="00D81B37"/>
    <w:rsid w:val="00D8236A"/>
    <w:rsid w:val="00D84A86"/>
    <w:rsid w:val="00D860C9"/>
    <w:rsid w:val="00D86624"/>
    <w:rsid w:val="00D86975"/>
    <w:rsid w:val="00D879BE"/>
    <w:rsid w:val="00D92547"/>
    <w:rsid w:val="00D92815"/>
    <w:rsid w:val="00D92DAA"/>
    <w:rsid w:val="00D93EC5"/>
    <w:rsid w:val="00D947D8"/>
    <w:rsid w:val="00D9584E"/>
    <w:rsid w:val="00D95FE4"/>
    <w:rsid w:val="00D97810"/>
    <w:rsid w:val="00DA0BEB"/>
    <w:rsid w:val="00DA2281"/>
    <w:rsid w:val="00DA2387"/>
    <w:rsid w:val="00DA330D"/>
    <w:rsid w:val="00DA3B1E"/>
    <w:rsid w:val="00DA411F"/>
    <w:rsid w:val="00DA414D"/>
    <w:rsid w:val="00DA56E0"/>
    <w:rsid w:val="00DB1809"/>
    <w:rsid w:val="00DB1D05"/>
    <w:rsid w:val="00DB3646"/>
    <w:rsid w:val="00DB369A"/>
    <w:rsid w:val="00DB3970"/>
    <w:rsid w:val="00DB412E"/>
    <w:rsid w:val="00DB4C90"/>
    <w:rsid w:val="00DB68FA"/>
    <w:rsid w:val="00DB7BAF"/>
    <w:rsid w:val="00DC02CF"/>
    <w:rsid w:val="00DC0F43"/>
    <w:rsid w:val="00DC2D2B"/>
    <w:rsid w:val="00DC369F"/>
    <w:rsid w:val="00DC44F4"/>
    <w:rsid w:val="00DC4550"/>
    <w:rsid w:val="00DC4D3B"/>
    <w:rsid w:val="00DC7F0D"/>
    <w:rsid w:val="00DD11B2"/>
    <w:rsid w:val="00DD163A"/>
    <w:rsid w:val="00DD230C"/>
    <w:rsid w:val="00DD29B5"/>
    <w:rsid w:val="00DD2DD7"/>
    <w:rsid w:val="00DD4117"/>
    <w:rsid w:val="00DD5111"/>
    <w:rsid w:val="00DD52C3"/>
    <w:rsid w:val="00DD5EAD"/>
    <w:rsid w:val="00DD67F6"/>
    <w:rsid w:val="00DE0F34"/>
    <w:rsid w:val="00DE1633"/>
    <w:rsid w:val="00DE4064"/>
    <w:rsid w:val="00DE5243"/>
    <w:rsid w:val="00DF0D76"/>
    <w:rsid w:val="00DF1590"/>
    <w:rsid w:val="00DF2013"/>
    <w:rsid w:val="00DF2476"/>
    <w:rsid w:val="00DF4BB4"/>
    <w:rsid w:val="00DF4DA6"/>
    <w:rsid w:val="00DF4E3D"/>
    <w:rsid w:val="00DF5468"/>
    <w:rsid w:val="00DF737F"/>
    <w:rsid w:val="00DF7DFF"/>
    <w:rsid w:val="00E0029A"/>
    <w:rsid w:val="00E010FE"/>
    <w:rsid w:val="00E01965"/>
    <w:rsid w:val="00E03E7F"/>
    <w:rsid w:val="00E03FEE"/>
    <w:rsid w:val="00E04EBF"/>
    <w:rsid w:val="00E04FD8"/>
    <w:rsid w:val="00E06998"/>
    <w:rsid w:val="00E0716C"/>
    <w:rsid w:val="00E103A9"/>
    <w:rsid w:val="00E1084C"/>
    <w:rsid w:val="00E10995"/>
    <w:rsid w:val="00E10D11"/>
    <w:rsid w:val="00E11A50"/>
    <w:rsid w:val="00E11E5A"/>
    <w:rsid w:val="00E1414B"/>
    <w:rsid w:val="00E2250F"/>
    <w:rsid w:val="00E2444B"/>
    <w:rsid w:val="00E24BCD"/>
    <w:rsid w:val="00E2502C"/>
    <w:rsid w:val="00E252BE"/>
    <w:rsid w:val="00E25F0F"/>
    <w:rsid w:val="00E267A7"/>
    <w:rsid w:val="00E26B93"/>
    <w:rsid w:val="00E27B79"/>
    <w:rsid w:val="00E30C60"/>
    <w:rsid w:val="00E3150D"/>
    <w:rsid w:val="00E333C3"/>
    <w:rsid w:val="00E36B4F"/>
    <w:rsid w:val="00E41C33"/>
    <w:rsid w:val="00E47815"/>
    <w:rsid w:val="00E5092F"/>
    <w:rsid w:val="00E5099A"/>
    <w:rsid w:val="00E5192D"/>
    <w:rsid w:val="00E53F93"/>
    <w:rsid w:val="00E5496F"/>
    <w:rsid w:val="00E573C7"/>
    <w:rsid w:val="00E611CA"/>
    <w:rsid w:val="00E624F5"/>
    <w:rsid w:val="00E62957"/>
    <w:rsid w:val="00E63072"/>
    <w:rsid w:val="00E63D80"/>
    <w:rsid w:val="00E66CAB"/>
    <w:rsid w:val="00E672E6"/>
    <w:rsid w:val="00E67E1D"/>
    <w:rsid w:val="00E70AEF"/>
    <w:rsid w:val="00E71D69"/>
    <w:rsid w:val="00E71DA2"/>
    <w:rsid w:val="00E73247"/>
    <w:rsid w:val="00E74DCF"/>
    <w:rsid w:val="00E760F4"/>
    <w:rsid w:val="00E7660E"/>
    <w:rsid w:val="00E77744"/>
    <w:rsid w:val="00E8010C"/>
    <w:rsid w:val="00E816FF"/>
    <w:rsid w:val="00E83431"/>
    <w:rsid w:val="00E870C3"/>
    <w:rsid w:val="00E87C60"/>
    <w:rsid w:val="00E91093"/>
    <w:rsid w:val="00E93378"/>
    <w:rsid w:val="00E934F2"/>
    <w:rsid w:val="00E93877"/>
    <w:rsid w:val="00E93ADE"/>
    <w:rsid w:val="00E93D39"/>
    <w:rsid w:val="00E948A2"/>
    <w:rsid w:val="00E97134"/>
    <w:rsid w:val="00E979D9"/>
    <w:rsid w:val="00EA07C8"/>
    <w:rsid w:val="00EA1FC6"/>
    <w:rsid w:val="00EA3DC4"/>
    <w:rsid w:val="00EA5C3E"/>
    <w:rsid w:val="00EA5C63"/>
    <w:rsid w:val="00EA7526"/>
    <w:rsid w:val="00EB09B7"/>
    <w:rsid w:val="00EB13CA"/>
    <w:rsid w:val="00EB165E"/>
    <w:rsid w:val="00EB1D38"/>
    <w:rsid w:val="00EB4004"/>
    <w:rsid w:val="00EB5B69"/>
    <w:rsid w:val="00EB5E11"/>
    <w:rsid w:val="00EB6231"/>
    <w:rsid w:val="00EB6EE3"/>
    <w:rsid w:val="00EB7E97"/>
    <w:rsid w:val="00EC26FE"/>
    <w:rsid w:val="00EC27B6"/>
    <w:rsid w:val="00EC39CA"/>
    <w:rsid w:val="00EC4C89"/>
    <w:rsid w:val="00EC6609"/>
    <w:rsid w:val="00EC6E58"/>
    <w:rsid w:val="00EC786E"/>
    <w:rsid w:val="00ED5B19"/>
    <w:rsid w:val="00ED5E4B"/>
    <w:rsid w:val="00ED7720"/>
    <w:rsid w:val="00EE1C27"/>
    <w:rsid w:val="00EE24F8"/>
    <w:rsid w:val="00EE2621"/>
    <w:rsid w:val="00EE2647"/>
    <w:rsid w:val="00EE2AB7"/>
    <w:rsid w:val="00EE3945"/>
    <w:rsid w:val="00EE3BDD"/>
    <w:rsid w:val="00EE4F06"/>
    <w:rsid w:val="00EE67C0"/>
    <w:rsid w:val="00EE6F24"/>
    <w:rsid w:val="00EE708D"/>
    <w:rsid w:val="00EF00D0"/>
    <w:rsid w:val="00EF125C"/>
    <w:rsid w:val="00EF19A6"/>
    <w:rsid w:val="00EF1C95"/>
    <w:rsid w:val="00EF1F5F"/>
    <w:rsid w:val="00EF2862"/>
    <w:rsid w:val="00EF4271"/>
    <w:rsid w:val="00EF64F7"/>
    <w:rsid w:val="00F021AA"/>
    <w:rsid w:val="00F0428F"/>
    <w:rsid w:val="00F1359C"/>
    <w:rsid w:val="00F13974"/>
    <w:rsid w:val="00F14A9F"/>
    <w:rsid w:val="00F2105C"/>
    <w:rsid w:val="00F2329D"/>
    <w:rsid w:val="00F259A9"/>
    <w:rsid w:val="00F26109"/>
    <w:rsid w:val="00F27846"/>
    <w:rsid w:val="00F318AC"/>
    <w:rsid w:val="00F31EAF"/>
    <w:rsid w:val="00F32819"/>
    <w:rsid w:val="00F35F0B"/>
    <w:rsid w:val="00F4054B"/>
    <w:rsid w:val="00F41535"/>
    <w:rsid w:val="00F42EDD"/>
    <w:rsid w:val="00F4311D"/>
    <w:rsid w:val="00F435EC"/>
    <w:rsid w:val="00F45E1A"/>
    <w:rsid w:val="00F47AF3"/>
    <w:rsid w:val="00F50DA4"/>
    <w:rsid w:val="00F51D9A"/>
    <w:rsid w:val="00F57158"/>
    <w:rsid w:val="00F605A0"/>
    <w:rsid w:val="00F6286F"/>
    <w:rsid w:val="00F62B9A"/>
    <w:rsid w:val="00F66064"/>
    <w:rsid w:val="00F67D0F"/>
    <w:rsid w:val="00F70276"/>
    <w:rsid w:val="00F712C1"/>
    <w:rsid w:val="00F715A7"/>
    <w:rsid w:val="00F71D38"/>
    <w:rsid w:val="00F73809"/>
    <w:rsid w:val="00F73A8A"/>
    <w:rsid w:val="00F761B8"/>
    <w:rsid w:val="00F77D0B"/>
    <w:rsid w:val="00F8006F"/>
    <w:rsid w:val="00F805EC"/>
    <w:rsid w:val="00F824A1"/>
    <w:rsid w:val="00F834B0"/>
    <w:rsid w:val="00F83DB0"/>
    <w:rsid w:val="00F83FF9"/>
    <w:rsid w:val="00F84793"/>
    <w:rsid w:val="00F84D67"/>
    <w:rsid w:val="00F85465"/>
    <w:rsid w:val="00F85CC3"/>
    <w:rsid w:val="00F861D2"/>
    <w:rsid w:val="00F8678D"/>
    <w:rsid w:val="00F87EB9"/>
    <w:rsid w:val="00F91649"/>
    <w:rsid w:val="00F920E8"/>
    <w:rsid w:val="00F922F6"/>
    <w:rsid w:val="00F92DD2"/>
    <w:rsid w:val="00F92EB5"/>
    <w:rsid w:val="00F9471F"/>
    <w:rsid w:val="00F95197"/>
    <w:rsid w:val="00F97F46"/>
    <w:rsid w:val="00FA20D7"/>
    <w:rsid w:val="00FA320C"/>
    <w:rsid w:val="00FA38C4"/>
    <w:rsid w:val="00FA3FD2"/>
    <w:rsid w:val="00FA4603"/>
    <w:rsid w:val="00FA5BA0"/>
    <w:rsid w:val="00FA7D83"/>
    <w:rsid w:val="00FB087D"/>
    <w:rsid w:val="00FB2795"/>
    <w:rsid w:val="00FC23E7"/>
    <w:rsid w:val="00FC2477"/>
    <w:rsid w:val="00FC265E"/>
    <w:rsid w:val="00FC378D"/>
    <w:rsid w:val="00FC718A"/>
    <w:rsid w:val="00FD069D"/>
    <w:rsid w:val="00FD1FEE"/>
    <w:rsid w:val="00FD2F02"/>
    <w:rsid w:val="00FD6791"/>
    <w:rsid w:val="00FD6DE6"/>
    <w:rsid w:val="00FE05BC"/>
    <w:rsid w:val="00FE1A06"/>
    <w:rsid w:val="00FE2023"/>
    <w:rsid w:val="00FE20D0"/>
    <w:rsid w:val="00FE3AA0"/>
    <w:rsid w:val="00FE42B1"/>
    <w:rsid w:val="00FE5004"/>
    <w:rsid w:val="00FE67F2"/>
    <w:rsid w:val="00FE6DB1"/>
    <w:rsid w:val="00FE7477"/>
    <w:rsid w:val="00FF0D46"/>
    <w:rsid w:val="00FF1E82"/>
    <w:rsid w:val="00FF2DFE"/>
    <w:rsid w:val="00FF2F74"/>
    <w:rsid w:val="00FF4AE4"/>
    <w:rsid w:val="00FF4FCD"/>
    <w:rsid w:val="00FF5A4A"/>
    <w:rsid w:val="00FF6E01"/>
    <w:rsid w:val="00FF7083"/>
    <w:rsid w:val="00FF7D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743599"/>
  <w15:chartTrackingRefBased/>
  <w15:docId w15:val="{D3750A07-DCC0-4129-BD9B-5ECC5CE20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rPr>
  </w:style>
  <w:style w:type="paragraph" w:styleId="1">
    <w:name w:val="heading 1"/>
    <w:basedOn w:val="a"/>
    <w:next w:val="a"/>
    <w:qFormat/>
    <w:pPr>
      <w:keepNext/>
      <w:outlineLvl w:val="0"/>
    </w:pPr>
    <w:rPr>
      <w:szCs w:val="20"/>
    </w:rPr>
  </w:style>
  <w:style w:type="paragraph" w:styleId="2">
    <w:name w:val="heading 2"/>
    <w:basedOn w:val="a"/>
    <w:next w:val="a"/>
    <w:qFormat/>
    <w:pPr>
      <w:keepNext/>
      <w:jc w:val="center"/>
      <w:outlineLvl w:val="1"/>
    </w:pPr>
    <w:rPr>
      <w:i/>
      <w:iCs/>
      <w:sz w:val="32"/>
    </w:rPr>
  </w:style>
  <w:style w:type="paragraph" w:styleId="3">
    <w:name w:val="heading 3"/>
    <w:basedOn w:val="a"/>
    <w:next w:val="a"/>
    <w:qFormat/>
    <w:pPr>
      <w:keepNext/>
      <w:jc w:val="right"/>
      <w:outlineLvl w:val="2"/>
    </w:pPr>
    <w:rPr>
      <w:sz w:val="28"/>
    </w:rPr>
  </w:style>
  <w:style w:type="paragraph" w:styleId="4">
    <w:name w:val="heading 4"/>
    <w:basedOn w:val="a"/>
    <w:next w:val="a"/>
    <w:qFormat/>
    <w:pPr>
      <w:keepNext/>
      <w:widowControl w:val="0"/>
      <w:jc w:val="both"/>
      <w:outlineLvl w:val="3"/>
    </w:pPr>
    <w:rPr>
      <w:rFonts w:ascii="Arial" w:hAnsi="Arial" w:cs="Arial"/>
      <w:b/>
      <w:bCs/>
      <w:sz w:val="28"/>
      <w:szCs w:val="20"/>
    </w:rPr>
  </w:style>
  <w:style w:type="paragraph" w:styleId="5">
    <w:name w:val="heading 5"/>
    <w:basedOn w:val="a"/>
    <w:next w:val="a"/>
    <w:qFormat/>
    <w:pPr>
      <w:keepNext/>
      <w:widowControl w:val="0"/>
      <w:jc w:val="both"/>
      <w:outlineLvl w:val="4"/>
    </w:pPr>
    <w:rPr>
      <w:b/>
      <w:sz w:val="28"/>
      <w:szCs w:val="20"/>
    </w:rPr>
  </w:style>
  <w:style w:type="paragraph" w:styleId="6">
    <w:name w:val="heading 6"/>
    <w:basedOn w:val="a"/>
    <w:next w:val="a"/>
    <w:qFormat/>
    <w:pPr>
      <w:keepNext/>
      <w:outlineLvl w:val="5"/>
    </w:pPr>
    <w:rPr>
      <w:sz w:val="32"/>
    </w:rPr>
  </w:style>
  <w:style w:type="paragraph" w:styleId="7">
    <w:name w:val="heading 7"/>
    <w:basedOn w:val="a"/>
    <w:next w:val="a"/>
    <w:qFormat/>
    <w:pPr>
      <w:keepNext/>
      <w:outlineLvl w:val="6"/>
    </w:pPr>
    <w:rPr>
      <w:sz w:val="28"/>
    </w:rPr>
  </w:style>
  <w:style w:type="paragraph" w:styleId="8">
    <w:name w:val="heading 8"/>
    <w:basedOn w:val="a"/>
    <w:next w:val="a"/>
    <w:qFormat/>
    <w:pPr>
      <w:keepNext/>
      <w:outlineLvl w:val="7"/>
    </w:pPr>
    <w:rPr>
      <w:b/>
      <w:bCs/>
      <w:sz w:val="28"/>
    </w:rPr>
  </w:style>
  <w:style w:type="paragraph" w:styleId="9">
    <w:name w:val="heading 9"/>
    <w:basedOn w:val="a"/>
    <w:next w:val="a"/>
    <w:qFormat/>
    <w:pPr>
      <w:keepNext/>
      <w:jc w:val="center"/>
      <w:outlineLvl w:val="8"/>
    </w:pPr>
    <w:rPr>
      <w:b/>
      <w:bCs/>
      <w:sz w:val="20"/>
    </w:rPr>
  </w:style>
  <w:style w:type="character" w:default="1" w:styleId="a0">
    <w:name w:val="Default Paragraph Font"/>
    <w:aliases w:val=" Знак Знак Знак Знак Знак Знак Знак Знак"/>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30">
    <w:name w:val="Body Text Indent 3"/>
    <w:basedOn w:val="a"/>
    <w:pPr>
      <w:widowControl w:val="0"/>
      <w:ind w:firstLine="720"/>
    </w:pPr>
    <w:rPr>
      <w:rFonts w:ascii="Arial" w:hAnsi="Arial" w:cs="Arial"/>
      <w:bCs/>
      <w:sz w:val="28"/>
      <w:szCs w:val="20"/>
    </w:rPr>
  </w:style>
  <w:style w:type="paragraph" w:styleId="a3">
    <w:name w:val="Body Text"/>
    <w:basedOn w:val="a"/>
    <w:pPr>
      <w:jc w:val="both"/>
    </w:pPr>
  </w:style>
  <w:style w:type="paragraph" w:styleId="a4">
    <w:name w:val="Body Text Indent"/>
    <w:basedOn w:val="a"/>
    <w:pPr>
      <w:ind w:firstLine="708"/>
      <w:jc w:val="both"/>
    </w:pPr>
  </w:style>
  <w:style w:type="paragraph" w:styleId="20">
    <w:name w:val="Body Text Indent 2"/>
    <w:basedOn w:val="a"/>
    <w:link w:val="21"/>
    <w:pPr>
      <w:ind w:firstLine="708"/>
      <w:jc w:val="both"/>
    </w:pPr>
    <w:rPr>
      <w:sz w:val="28"/>
    </w:rPr>
  </w:style>
  <w:style w:type="paragraph" w:styleId="a5">
    <w:name w:val="caption"/>
    <w:basedOn w:val="a"/>
    <w:next w:val="a"/>
    <w:qFormat/>
    <w:pPr>
      <w:framePr w:w="3945" w:h="4493" w:hSpace="141" w:wrap="around" w:vAnchor="text" w:hAnchor="page" w:x="1598" w:y="-531"/>
      <w:ind w:firstLine="360"/>
    </w:pPr>
    <w:rPr>
      <w:b/>
    </w:rPr>
  </w:style>
  <w:style w:type="paragraph" w:styleId="22">
    <w:name w:val="Body Text 2"/>
    <w:basedOn w:val="a"/>
    <w:pPr>
      <w:framePr w:w="3945" w:h="4493" w:hSpace="141" w:wrap="around" w:vAnchor="text" w:hAnchor="page" w:x="1598" w:y="-531"/>
      <w:jc w:val="center"/>
    </w:pPr>
    <w:rPr>
      <w:sz w:val="18"/>
    </w:rPr>
  </w:style>
  <w:style w:type="paragraph" w:styleId="31">
    <w:name w:val="Body Text 3"/>
    <w:basedOn w:val="a"/>
    <w:pPr>
      <w:jc w:val="right"/>
    </w:pPr>
    <w:rPr>
      <w:b/>
      <w:bCs/>
      <w:sz w:val="28"/>
    </w:rPr>
  </w:style>
  <w:style w:type="paragraph" w:styleId="a6">
    <w:name w:val="header"/>
    <w:aliases w:val="Знак Знак Знак Знак, Знак Знак Знак,Знак Знак Знак,Знак Знак,Знак Знак Знак Знак Знак Знак Знак, Знак Знак,Знак Знак Знак Знак Знак Знак,Знак Знак Знак Знак Знак,Знак Знак Знак Знак З, Знак Знак Знак Знак Знак Знак"/>
    <w:basedOn w:val="a"/>
    <w:link w:val="a7"/>
    <w:pPr>
      <w:tabs>
        <w:tab w:val="center" w:pos="4677"/>
        <w:tab w:val="right" w:pos="9355"/>
      </w:tabs>
    </w:pPr>
    <w:rPr>
      <w:lang w:val="x-none" w:eastAsia="x-none"/>
    </w:rPr>
  </w:style>
  <w:style w:type="paragraph" w:styleId="a8">
    <w:name w:val="Normal (Web)"/>
    <w:basedOn w:val="a"/>
    <w:pPr>
      <w:spacing w:before="100" w:after="100"/>
    </w:pPr>
  </w:style>
  <w:style w:type="table" w:styleId="a9">
    <w:name w:val="Table Grid"/>
    <w:basedOn w:val="a1"/>
    <w:rsid w:val="00A232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BA2AEC"/>
    <w:rPr>
      <w:color w:val="0000FF"/>
      <w:u w:val="single"/>
    </w:rPr>
  </w:style>
  <w:style w:type="paragraph" w:styleId="ab">
    <w:name w:val="Balloon Text"/>
    <w:basedOn w:val="a"/>
    <w:semiHidden/>
    <w:rsid w:val="00C4365E"/>
    <w:rPr>
      <w:rFonts w:ascii="Tahoma" w:hAnsi="Tahoma" w:cs="Tahoma"/>
      <w:sz w:val="16"/>
      <w:szCs w:val="16"/>
    </w:rPr>
  </w:style>
  <w:style w:type="paragraph" w:customStyle="1" w:styleId="Style2">
    <w:name w:val="Style2"/>
    <w:basedOn w:val="a"/>
    <w:rsid w:val="00F26109"/>
    <w:pPr>
      <w:widowControl w:val="0"/>
      <w:autoSpaceDE w:val="0"/>
      <w:autoSpaceDN w:val="0"/>
      <w:adjustRightInd w:val="0"/>
      <w:spacing w:line="283" w:lineRule="exact"/>
      <w:ind w:hanging="106"/>
    </w:pPr>
    <w:rPr>
      <w:rFonts w:ascii="Trebuchet MS" w:hAnsi="Trebuchet MS"/>
    </w:rPr>
  </w:style>
  <w:style w:type="paragraph" w:customStyle="1" w:styleId="Style3">
    <w:name w:val="Style3"/>
    <w:basedOn w:val="a"/>
    <w:rsid w:val="00F26109"/>
    <w:pPr>
      <w:widowControl w:val="0"/>
      <w:autoSpaceDE w:val="0"/>
      <w:autoSpaceDN w:val="0"/>
      <w:adjustRightInd w:val="0"/>
      <w:spacing w:line="330" w:lineRule="exact"/>
      <w:jc w:val="center"/>
    </w:pPr>
    <w:rPr>
      <w:rFonts w:ascii="Trebuchet MS" w:hAnsi="Trebuchet MS"/>
    </w:rPr>
  </w:style>
  <w:style w:type="paragraph" w:customStyle="1" w:styleId="Style4">
    <w:name w:val="Style4"/>
    <w:basedOn w:val="a"/>
    <w:rsid w:val="00F26109"/>
    <w:pPr>
      <w:widowControl w:val="0"/>
      <w:autoSpaceDE w:val="0"/>
      <w:autoSpaceDN w:val="0"/>
      <w:adjustRightInd w:val="0"/>
    </w:pPr>
    <w:rPr>
      <w:rFonts w:ascii="Trebuchet MS" w:hAnsi="Trebuchet MS"/>
    </w:rPr>
  </w:style>
  <w:style w:type="paragraph" w:customStyle="1" w:styleId="Style5">
    <w:name w:val="Style5"/>
    <w:basedOn w:val="a"/>
    <w:rsid w:val="00F26109"/>
    <w:pPr>
      <w:widowControl w:val="0"/>
      <w:autoSpaceDE w:val="0"/>
      <w:autoSpaceDN w:val="0"/>
      <w:adjustRightInd w:val="0"/>
      <w:spacing w:line="240" w:lineRule="exact"/>
    </w:pPr>
    <w:rPr>
      <w:rFonts w:ascii="Trebuchet MS" w:hAnsi="Trebuchet MS"/>
    </w:rPr>
  </w:style>
  <w:style w:type="paragraph" w:customStyle="1" w:styleId="Style6">
    <w:name w:val="Style6"/>
    <w:basedOn w:val="a"/>
    <w:rsid w:val="00F26109"/>
    <w:pPr>
      <w:widowControl w:val="0"/>
      <w:autoSpaceDE w:val="0"/>
      <w:autoSpaceDN w:val="0"/>
      <w:adjustRightInd w:val="0"/>
    </w:pPr>
    <w:rPr>
      <w:rFonts w:ascii="Trebuchet MS" w:hAnsi="Trebuchet MS"/>
    </w:rPr>
  </w:style>
  <w:style w:type="paragraph" w:customStyle="1" w:styleId="Style7">
    <w:name w:val="Style7"/>
    <w:basedOn w:val="a"/>
    <w:rsid w:val="00F26109"/>
    <w:pPr>
      <w:widowControl w:val="0"/>
      <w:autoSpaceDE w:val="0"/>
      <w:autoSpaceDN w:val="0"/>
      <w:adjustRightInd w:val="0"/>
    </w:pPr>
    <w:rPr>
      <w:rFonts w:ascii="Trebuchet MS" w:hAnsi="Trebuchet MS"/>
    </w:rPr>
  </w:style>
  <w:style w:type="paragraph" w:customStyle="1" w:styleId="Style8">
    <w:name w:val="Style8"/>
    <w:basedOn w:val="a"/>
    <w:rsid w:val="00F26109"/>
    <w:pPr>
      <w:widowControl w:val="0"/>
      <w:autoSpaceDE w:val="0"/>
      <w:autoSpaceDN w:val="0"/>
      <w:adjustRightInd w:val="0"/>
    </w:pPr>
    <w:rPr>
      <w:rFonts w:ascii="Trebuchet MS" w:hAnsi="Trebuchet MS"/>
    </w:rPr>
  </w:style>
  <w:style w:type="paragraph" w:customStyle="1" w:styleId="Style9">
    <w:name w:val="Style9"/>
    <w:basedOn w:val="a"/>
    <w:rsid w:val="00F26109"/>
    <w:pPr>
      <w:widowControl w:val="0"/>
      <w:autoSpaceDE w:val="0"/>
      <w:autoSpaceDN w:val="0"/>
      <w:adjustRightInd w:val="0"/>
    </w:pPr>
    <w:rPr>
      <w:rFonts w:ascii="Trebuchet MS" w:hAnsi="Trebuchet MS"/>
    </w:rPr>
  </w:style>
  <w:style w:type="paragraph" w:customStyle="1" w:styleId="Style10">
    <w:name w:val="Style10"/>
    <w:basedOn w:val="a"/>
    <w:rsid w:val="00F26109"/>
    <w:pPr>
      <w:widowControl w:val="0"/>
      <w:autoSpaceDE w:val="0"/>
      <w:autoSpaceDN w:val="0"/>
      <w:adjustRightInd w:val="0"/>
    </w:pPr>
    <w:rPr>
      <w:rFonts w:ascii="Trebuchet MS" w:hAnsi="Trebuchet MS"/>
    </w:rPr>
  </w:style>
  <w:style w:type="paragraph" w:customStyle="1" w:styleId="Style11">
    <w:name w:val="Style11"/>
    <w:basedOn w:val="a"/>
    <w:rsid w:val="00F26109"/>
    <w:pPr>
      <w:widowControl w:val="0"/>
      <w:autoSpaceDE w:val="0"/>
      <w:autoSpaceDN w:val="0"/>
      <w:adjustRightInd w:val="0"/>
    </w:pPr>
    <w:rPr>
      <w:rFonts w:ascii="Trebuchet MS" w:hAnsi="Trebuchet MS"/>
    </w:rPr>
  </w:style>
  <w:style w:type="paragraph" w:customStyle="1" w:styleId="Style12">
    <w:name w:val="Style12"/>
    <w:basedOn w:val="a"/>
    <w:rsid w:val="00F26109"/>
    <w:pPr>
      <w:widowControl w:val="0"/>
      <w:autoSpaceDE w:val="0"/>
      <w:autoSpaceDN w:val="0"/>
      <w:adjustRightInd w:val="0"/>
      <w:spacing w:line="240" w:lineRule="exact"/>
    </w:pPr>
    <w:rPr>
      <w:rFonts w:ascii="Trebuchet MS" w:hAnsi="Trebuchet MS"/>
    </w:rPr>
  </w:style>
  <w:style w:type="character" w:customStyle="1" w:styleId="FontStyle14">
    <w:name w:val="Font Style14"/>
    <w:rsid w:val="00F26109"/>
    <w:rPr>
      <w:rFonts w:ascii="Trebuchet MS" w:hAnsi="Trebuchet MS" w:cs="Trebuchet MS"/>
      <w:sz w:val="20"/>
      <w:szCs w:val="20"/>
    </w:rPr>
  </w:style>
  <w:style w:type="character" w:customStyle="1" w:styleId="FontStyle15">
    <w:name w:val="Font Style15"/>
    <w:rsid w:val="00F26109"/>
    <w:rPr>
      <w:rFonts w:ascii="Times New Roman" w:hAnsi="Times New Roman" w:cs="Times New Roman"/>
      <w:sz w:val="22"/>
      <w:szCs w:val="22"/>
    </w:rPr>
  </w:style>
  <w:style w:type="character" w:customStyle="1" w:styleId="FontStyle16">
    <w:name w:val="Font Style16"/>
    <w:rsid w:val="00F26109"/>
    <w:rPr>
      <w:rFonts w:ascii="Trebuchet MS" w:hAnsi="Trebuchet MS" w:cs="Trebuchet MS"/>
      <w:sz w:val="20"/>
      <w:szCs w:val="20"/>
    </w:rPr>
  </w:style>
  <w:style w:type="character" w:customStyle="1" w:styleId="FontStyle17">
    <w:name w:val="Font Style17"/>
    <w:rsid w:val="00F26109"/>
    <w:rPr>
      <w:rFonts w:ascii="Times New Roman" w:hAnsi="Times New Roman" w:cs="Times New Roman"/>
      <w:sz w:val="26"/>
      <w:szCs w:val="26"/>
    </w:rPr>
  </w:style>
  <w:style w:type="character" w:customStyle="1" w:styleId="FontStyle18">
    <w:name w:val="Font Style18"/>
    <w:rsid w:val="00F26109"/>
    <w:rPr>
      <w:rFonts w:ascii="Trebuchet MS" w:hAnsi="Trebuchet MS" w:cs="Trebuchet MS"/>
      <w:spacing w:val="20"/>
      <w:sz w:val="10"/>
      <w:szCs w:val="10"/>
    </w:rPr>
  </w:style>
  <w:style w:type="character" w:customStyle="1" w:styleId="FontStyle19">
    <w:name w:val="Font Style19"/>
    <w:rsid w:val="00F26109"/>
    <w:rPr>
      <w:rFonts w:ascii="Trebuchet MS" w:hAnsi="Trebuchet MS" w:cs="Trebuchet MS"/>
      <w:sz w:val="18"/>
      <w:szCs w:val="18"/>
    </w:rPr>
  </w:style>
  <w:style w:type="character" w:customStyle="1" w:styleId="FontStyle20">
    <w:name w:val="Font Style20"/>
    <w:rsid w:val="00F26109"/>
    <w:rPr>
      <w:rFonts w:ascii="Trebuchet MS" w:hAnsi="Trebuchet MS" w:cs="Trebuchet MS"/>
      <w:b/>
      <w:bCs/>
      <w:sz w:val="18"/>
      <w:szCs w:val="18"/>
    </w:rPr>
  </w:style>
  <w:style w:type="character" w:customStyle="1" w:styleId="FontStyle21">
    <w:name w:val="Font Style21"/>
    <w:rsid w:val="00F26109"/>
    <w:rPr>
      <w:rFonts w:ascii="Times New Roman" w:hAnsi="Times New Roman" w:cs="Times New Roman"/>
      <w:sz w:val="24"/>
      <w:szCs w:val="24"/>
    </w:rPr>
  </w:style>
  <w:style w:type="character" w:customStyle="1" w:styleId="FontStyle24">
    <w:name w:val="Font Style24"/>
    <w:rsid w:val="00F26109"/>
    <w:rPr>
      <w:rFonts w:ascii="Trebuchet MS" w:hAnsi="Trebuchet MS" w:cs="Trebuchet MS"/>
      <w:b/>
      <w:bCs/>
      <w:sz w:val="12"/>
      <w:szCs w:val="12"/>
    </w:rPr>
  </w:style>
  <w:style w:type="paragraph" w:customStyle="1" w:styleId="ListParagraph">
    <w:name w:val="List Paragraph"/>
    <w:basedOn w:val="a"/>
    <w:rsid w:val="0003118D"/>
    <w:pPr>
      <w:spacing w:after="200" w:line="276" w:lineRule="auto"/>
      <w:ind w:left="720"/>
    </w:pPr>
    <w:rPr>
      <w:rFonts w:ascii="Calibri" w:eastAsia="Calibri" w:hAnsi="Calibri" w:cs="Calibri"/>
      <w:sz w:val="22"/>
      <w:szCs w:val="22"/>
    </w:rPr>
  </w:style>
  <w:style w:type="paragraph" w:customStyle="1" w:styleId="ac">
    <w:name w:val="Знак"/>
    <w:basedOn w:val="a"/>
    <w:rsid w:val="005B10D6"/>
    <w:pPr>
      <w:spacing w:after="160" w:line="240" w:lineRule="exact"/>
    </w:pPr>
    <w:rPr>
      <w:rFonts w:ascii="Tahoma" w:hAnsi="Tahoma"/>
      <w:sz w:val="20"/>
      <w:szCs w:val="20"/>
      <w:lang w:val="en-US" w:eastAsia="en-US"/>
    </w:rPr>
  </w:style>
  <w:style w:type="paragraph" w:styleId="ad">
    <w:name w:val="List Paragraph"/>
    <w:basedOn w:val="a"/>
    <w:uiPriority w:val="34"/>
    <w:qFormat/>
    <w:rsid w:val="005B10D6"/>
    <w:pPr>
      <w:spacing w:after="200" w:line="276" w:lineRule="auto"/>
      <w:ind w:left="720"/>
    </w:pPr>
    <w:rPr>
      <w:rFonts w:ascii="Calibri" w:hAnsi="Calibri"/>
      <w:sz w:val="22"/>
      <w:szCs w:val="22"/>
    </w:rPr>
  </w:style>
  <w:style w:type="paragraph" w:customStyle="1" w:styleId="msonormalcxspmiddle">
    <w:name w:val="msonormalcxspmiddle"/>
    <w:basedOn w:val="a"/>
    <w:rsid w:val="00894929"/>
    <w:pPr>
      <w:spacing w:before="100" w:beforeAutospacing="1" w:after="100" w:afterAutospacing="1"/>
    </w:pPr>
  </w:style>
  <w:style w:type="paragraph" w:styleId="ae">
    <w:name w:val="footnote text"/>
    <w:aliases w:val=" Знак"/>
    <w:basedOn w:val="a"/>
    <w:link w:val="af"/>
    <w:unhideWhenUsed/>
    <w:rsid w:val="00894929"/>
    <w:pPr>
      <w:spacing w:after="200" w:line="276" w:lineRule="auto"/>
    </w:pPr>
    <w:rPr>
      <w:rFonts w:ascii="Calibri" w:eastAsia="Calibri" w:hAnsi="Calibri"/>
      <w:sz w:val="20"/>
      <w:szCs w:val="20"/>
      <w:lang w:eastAsia="en-US"/>
    </w:rPr>
  </w:style>
  <w:style w:type="character" w:customStyle="1" w:styleId="af">
    <w:name w:val="Текст сноски Знак"/>
    <w:aliases w:val=" Знак Знак3"/>
    <w:link w:val="ae"/>
    <w:rsid w:val="00894929"/>
    <w:rPr>
      <w:rFonts w:ascii="Calibri" w:eastAsia="Calibri" w:hAnsi="Calibri"/>
      <w:lang w:val="ru-RU" w:eastAsia="en-US" w:bidi="ar-SA"/>
    </w:rPr>
  </w:style>
  <w:style w:type="paragraph" w:customStyle="1" w:styleId="23">
    <w:name w:val=" Знак Знак2"/>
    <w:basedOn w:val="a"/>
    <w:rsid w:val="00894929"/>
    <w:pPr>
      <w:spacing w:after="160" w:line="240" w:lineRule="exact"/>
    </w:pPr>
    <w:rPr>
      <w:rFonts w:ascii="Verdana" w:hAnsi="Verdana"/>
      <w:sz w:val="20"/>
      <w:szCs w:val="20"/>
      <w:lang w:val="en-US" w:eastAsia="en-US"/>
    </w:rPr>
  </w:style>
  <w:style w:type="paragraph" w:customStyle="1" w:styleId="msonormalcxspmiddlecxspmiddle">
    <w:name w:val="msonormalcxspmiddlecxspmiddle"/>
    <w:basedOn w:val="a"/>
    <w:rsid w:val="00894929"/>
    <w:pPr>
      <w:spacing w:before="100" w:beforeAutospacing="1" w:after="100" w:afterAutospacing="1"/>
    </w:pPr>
  </w:style>
  <w:style w:type="paragraph" w:customStyle="1" w:styleId="10">
    <w:name w:val=" Знак Знак Знак Знак Знак Знак Знак Знак Знак1 Знак Знак Знак"/>
    <w:basedOn w:val="a"/>
    <w:rsid w:val="008E3BCF"/>
    <w:pPr>
      <w:spacing w:after="160" w:line="240" w:lineRule="exact"/>
    </w:pPr>
    <w:rPr>
      <w:rFonts w:ascii="Verdana" w:hAnsi="Verdana"/>
      <w:sz w:val="20"/>
      <w:szCs w:val="20"/>
      <w:lang w:val="en-US" w:eastAsia="en-US"/>
    </w:rPr>
  </w:style>
  <w:style w:type="paragraph" w:customStyle="1" w:styleId="af0">
    <w:name w:val=" Знак Знак Знак Знак Знак Знак"/>
    <w:basedOn w:val="a"/>
    <w:rsid w:val="00A56450"/>
    <w:pPr>
      <w:spacing w:after="160" w:line="240" w:lineRule="exact"/>
    </w:pPr>
    <w:rPr>
      <w:rFonts w:ascii="Verdana" w:hAnsi="Verdana"/>
      <w:sz w:val="20"/>
      <w:szCs w:val="20"/>
      <w:lang w:val="en-US" w:eastAsia="en-US"/>
    </w:rPr>
  </w:style>
  <w:style w:type="paragraph" w:customStyle="1" w:styleId="11">
    <w:name w:val=" Знак Знак Знак Знак Знак Знак Знак Знак Знак1"/>
    <w:basedOn w:val="a"/>
    <w:rsid w:val="00F9471F"/>
    <w:pPr>
      <w:spacing w:after="160" w:line="240" w:lineRule="exact"/>
    </w:pPr>
    <w:rPr>
      <w:rFonts w:ascii="Verdana" w:hAnsi="Verdana"/>
      <w:sz w:val="20"/>
      <w:szCs w:val="20"/>
      <w:lang w:val="en-US" w:eastAsia="en-US"/>
    </w:rPr>
  </w:style>
  <w:style w:type="character" w:customStyle="1" w:styleId="a7">
    <w:name w:val="Верхний колонтитул Знак"/>
    <w:aliases w:val="Знак Знак Знак Знак Знак1, Знак Знак Знак Знак,Знак Знак Знак Знак1,Знак Знак Знак1,Знак Знак Знак Знак Знак Знак Знак Знак, Знак Знак Знак1,Знак Знак Знак Знак Знак Знак Знак1,Знак Знак Знак Знак Знак Знак1"/>
    <w:link w:val="a6"/>
    <w:rsid w:val="00A02BEB"/>
    <w:rPr>
      <w:sz w:val="24"/>
      <w:szCs w:val="24"/>
    </w:rPr>
  </w:style>
  <w:style w:type="character" w:customStyle="1" w:styleId="apple-converted-space">
    <w:name w:val="apple-converted-space"/>
    <w:basedOn w:val="a0"/>
    <w:rsid w:val="00D6576B"/>
  </w:style>
  <w:style w:type="character" w:customStyle="1" w:styleId="af1">
    <w:name w:val="Знак Знак Знак Знак З Знак"/>
    <w:rsid w:val="00B87114"/>
    <w:rPr>
      <w:sz w:val="24"/>
      <w:szCs w:val="24"/>
      <w:lang w:val="x-none" w:eastAsia="x-none" w:bidi="ar-SA"/>
    </w:rPr>
  </w:style>
  <w:style w:type="paragraph" w:customStyle="1" w:styleId="af2">
    <w:name w:val=" Знак Знак Знак Знак Знак Знак Знак"/>
    <w:basedOn w:val="a"/>
    <w:rsid w:val="006B35E6"/>
    <w:pPr>
      <w:spacing w:after="160" w:line="240" w:lineRule="exact"/>
    </w:pPr>
    <w:rPr>
      <w:rFonts w:ascii="Verdana" w:hAnsi="Verdana"/>
      <w:sz w:val="20"/>
      <w:szCs w:val="20"/>
      <w:lang w:val="en-US" w:eastAsia="en-US"/>
    </w:rPr>
  </w:style>
  <w:style w:type="paragraph" w:customStyle="1" w:styleId="12">
    <w:name w:val=" Знак Знак Знак Знак Знак Знак Знак Знак Знак Знак Знак Знак1 Знак Знак Знак Знак Знак"/>
    <w:basedOn w:val="a"/>
    <w:rsid w:val="00AE5028"/>
    <w:pPr>
      <w:spacing w:after="160" w:line="240" w:lineRule="exact"/>
    </w:pPr>
    <w:rPr>
      <w:rFonts w:ascii="Verdana" w:hAnsi="Verdana"/>
      <w:sz w:val="20"/>
      <w:szCs w:val="20"/>
      <w:lang w:val="en-US" w:eastAsia="en-US"/>
    </w:rPr>
  </w:style>
  <w:style w:type="paragraph" w:customStyle="1" w:styleId="13">
    <w:name w:val=" Знак Знак1"/>
    <w:basedOn w:val="a"/>
    <w:rsid w:val="0018139E"/>
    <w:pPr>
      <w:spacing w:after="160" w:line="240" w:lineRule="exact"/>
    </w:pPr>
    <w:rPr>
      <w:rFonts w:ascii="Verdana" w:hAnsi="Verdana"/>
      <w:sz w:val="20"/>
      <w:szCs w:val="20"/>
      <w:lang w:val="en-US" w:eastAsia="en-US"/>
    </w:rPr>
  </w:style>
  <w:style w:type="paragraph" w:customStyle="1" w:styleId="14">
    <w:name w:val=" Знак Знак Знак Знак Знак Знак Знак Знак Знак1 Знак Знак Знак Знак Знак Знак"/>
    <w:basedOn w:val="a"/>
    <w:rsid w:val="00F14A9F"/>
    <w:pPr>
      <w:spacing w:after="160" w:line="240" w:lineRule="exact"/>
    </w:pPr>
    <w:rPr>
      <w:rFonts w:ascii="Verdana" w:hAnsi="Verdana"/>
      <w:sz w:val="20"/>
      <w:szCs w:val="20"/>
      <w:lang w:val="en-US" w:eastAsia="en-US"/>
    </w:rPr>
  </w:style>
  <w:style w:type="paragraph" w:styleId="af3">
    <w:name w:val="No Spacing"/>
    <w:uiPriority w:val="1"/>
    <w:qFormat/>
    <w:rsid w:val="001C3E35"/>
    <w:rPr>
      <w:rFonts w:ascii="Calibri" w:eastAsia="Calibri" w:hAnsi="Calibri"/>
      <w:sz w:val="22"/>
      <w:szCs w:val="22"/>
      <w:lang w:eastAsia="en-US"/>
    </w:rPr>
  </w:style>
  <w:style w:type="paragraph" w:customStyle="1" w:styleId="ConsPlusCell">
    <w:name w:val="ConsPlusCell"/>
    <w:uiPriority w:val="99"/>
    <w:qFormat/>
    <w:rsid w:val="00D35B7E"/>
    <w:pPr>
      <w:widowControl w:val="0"/>
      <w:autoSpaceDE w:val="0"/>
      <w:autoSpaceDN w:val="0"/>
      <w:adjustRightInd w:val="0"/>
    </w:pPr>
    <w:rPr>
      <w:rFonts w:ascii="Arial" w:hAnsi="Arial" w:cs="Arial"/>
    </w:rPr>
  </w:style>
  <w:style w:type="character" w:customStyle="1" w:styleId="21">
    <w:name w:val="Основной текст с отступом 2 Знак"/>
    <w:link w:val="20"/>
    <w:rsid w:val="00DA2281"/>
    <w:rPr>
      <w:sz w:val="28"/>
      <w:szCs w:val="24"/>
    </w:rPr>
  </w:style>
  <w:style w:type="paragraph" w:customStyle="1" w:styleId="15">
    <w:name w:val=" Знак Знак1 Знак Знак Знак Знак Знак Знак"/>
    <w:basedOn w:val="a"/>
    <w:rsid w:val="000812B0"/>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65103">
      <w:bodyDiv w:val="1"/>
      <w:marLeft w:val="0"/>
      <w:marRight w:val="0"/>
      <w:marTop w:val="0"/>
      <w:marBottom w:val="0"/>
      <w:divBdr>
        <w:top w:val="none" w:sz="0" w:space="0" w:color="auto"/>
        <w:left w:val="none" w:sz="0" w:space="0" w:color="auto"/>
        <w:bottom w:val="none" w:sz="0" w:space="0" w:color="auto"/>
        <w:right w:val="none" w:sz="0" w:space="0" w:color="auto"/>
      </w:divBdr>
    </w:div>
    <w:div w:id="143743270">
      <w:bodyDiv w:val="1"/>
      <w:marLeft w:val="0"/>
      <w:marRight w:val="0"/>
      <w:marTop w:val="0"/>
      <w:marBottom w:val="0"/>
      <w:divBdr>
        <w:top w:val="none" w:sz="0" w:space="0" w:color="auto"/>
        <w:left w:val="none" w:sz="0" w:space="0" w:color="auto"/>
        <w:bottom w:val="none" w:sz="0" w:space="0" w:color="auto"/>
        <w:right w:val="none" w:sz="0" w:space="0" w:color="auto"/>
      </w:divBdr>
    </w:div>
    <w:div w:id="367604116">
      <w:bodyDiv w:val="1"/>
      <w:marLeft w:val="0"/>
      <w:marRight w:val="0"/>
      <w:marTop w:val="0"/>
      <w:marBottom w:val="0"/>
      <w:divBdr>
        <w:top w:val="none" w:sz="0" w:space="0" w:color="auto"/>
        <w:left w:val="none" w:sz="0" w:space="0" w:color="auto"/>
        <w:bottom w:val="none" w:sz="0" w:space="0" w:color="auto"/>
        <w:right w:val="none" w:sz="0" w:space="0" w:color="auto"/>
      </w:divBdr>
    </w:div>
    <w:div w:id="386035103">
      <w:bodyDiv w:val="1"/>
      <w:marLeft w:val="0"/>
      <w:marRight w:val="0"/>
      <w:marTop w:val="0"/>
      <w:marBottom w:val="0"/>
      <w:divBdr>
        <w:top w:val="none" w:sz="0" w:space="0" w:color="auto"/>
        <w:left w:val="none" w:sz="0" w:space="0" w:color="auto"/>
        <w:bottom w:val="none" w:sz="0" w:space="0" w:color="auto"/>
        <w:right w:val="none" w:sz="0" w:space="0" w:color="auto"/>
      </w:divBdr>
    </w:div>
    <w:div w:id="911963618">
      <w:bodyDiv w:val="1"/>
      <w:marLeft w:val="0"/>
      <w:marRight w:val="0"/>
      <w:marTop w:val="0"/>
      <w:marBottom w:val="0"/>
      <w:divBdr>
        <w:top w:val="none" w:sz="0" w:space="0" w:color="auto"/>
        <w:left w:val="none" w:sz="0" w:space="0" w:color="auto"/>
        <w:bottom w:val="none" w:sz="0" w:space="0" w:color="auto"/>
        <w:right w:val="none" w:sz="0" w:space="0" w:color="auto"/>
      </w:divBdr>
    </w:div>
    <w:div w:id="1088697750">
      <w:bodyDiv w:val="1"/>
      <w:marLeft w:val="0"/>
      <w:marRight w:val="0"/>
      <w:marTop w:val="0"/>
      <w:marBottom w:val="0"/>
      <w:divBdr>
        <w:top w:val="none" w:sz="0" w:space="0" w:color="auto"/>
        <w:left w:val="none" w:sz="0" w:space="0" w:color="auto"/>
        <w:bottom w:val="none" w:sz="0" w:space="0" w:color="auto"/>
        <w:right w:val="none" w:sz="0" w:space="0" w:color="auto"/>
      </w:divBdr>
    </w:div>
    <w:div w:id="1445886360">
      <w:bodyDiv w:val="1"/>
      <w:marLeft w:val="0"/>
      <w:marRight w:val="0"/>
      <w:marTop w:val="0"/>
      <w:marBottom w:val="0"/>
      <w:divBdr>
        <w:top w:val="none" w:sz="0" w:space="0" w:color="auto"/>
        <w:left w:val="none" w:sz="0" w:space="0" w:color="auto"/>
        <w:bottom w:val="none" w:sz="0" w:space="0" w:color="auto"/>
        <w:right w:val="none" w:sz="0" w:space="0" w:color="auto"/>
      </w:divBdr>
    </w:div>
    <w:div w:id="1505824275">
      <w:bodyDiv w:val="1"/>
      <w:marLeft w:val="0"/>
      <w:marRight w:val="0"/>
      <w:marTop w:val="0"/>
      <w:marBottom w:val="0"/>
      <w:divBdr>
        <w:top w:val="none" w:sz="0" w:space="0" w:color="auto"/>
        <w:left w:val="none" w:sz="0" w:space="0" w:color="auto"/>
        <w:bottom w:val="none" w:sz="0" w:space="0" w:color="auto"/>
        <w:right w:val="none" w:sz="0" w:space="0" w:color="auto"/>
      </w:divBdr>
    </w:div>
    <w:div w:id="1737584650">
      <w:bodyDiv w:val="1"/>
      <w:marLeft w:val="0"/>
      <w:marRight w:val="0"/>
      <w:marTop w:val="0"/>
      <w:marBottom w:val="0"/>
      <w:divBdr>
        <w:top w:val="none" w:sz="0" w:space="0" w:color="auto"/>
        <w:left w:val="none" w:sz="0" w:space="0" w:color="auto"/>
        <w:bottom w:val="none" w:sz="0" w:space="0" w:color="auto"/>
        <w:right w:val="none" w:sz="0" w:space="0" w:color="auto"/>
      </w:divBdr>
    </w:div>
    <w:div w:id="1783499180">
      <w:bodyDiv w:val="1"/>
      <w:marLeft w:val="0"/>
      <w:marRight w:val="0"/>
      <w:marTop w:val="0"/>
      <w:marBottom w:val="0"/>
      <w:divBdr>
        <w:top w:val="none" w:sz="0" w:space="0" w:color="auto"/>
        <w:left w:val="none" w:sz="0" w:space="0" w:color="auto"/>
        <w:bottom w:val="none" w:sz="0" w:space="0" w:color="auto"/>
        <w:right w:val="none" w:sz="0" w:space="0" w:color="auto"/>
      </w:divBdr>
    </w:div>
    <w:div w:id="186235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1064;&#1072;&#1073;&#1083;&#1086;&#1085;&#1099;\&#1055;&#1080;&#1089;&#1100;&#1084;&#1086;.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C35E4-47A8-4DDD-AC1F-67273B8BF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Письмо.dot</Template>
  <TotalTime>2</TotalTime>
  <Pages>13</Pages>
  <Words>5782</Words>
  <Characters>32964</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lpstr>
    </vt:vector>
  </TitlesOfParts>
  <Company>МОРО</Company>
  <LinksUpToDate>false</LinksUpToDate>
  <CharactersWithSpaces>38669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Лиля</dc:creator>
  <cp:keywords/>
  <dc:description/>
  <cp:lastModifiedBy>MILADMIN_00</cp:lastModifiedBy>
  <cp:revision>2</cp:revision>
  <cp:lastPrinted>2019-04-05T12:05:00Z</cp:lastPrinted>
  <dcterms:created xsi:type="dcterms:W3CDTF">2019-04-08T07:36:00Z</dcterms:created>
  <dcterms:modified xsi:type="dcterms:W3CDTF">2019-04-08T07:36:00Z</dcterms:modified>
</cp:coreProperties>
</file>