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7C53" w:rsidRDefault="001C7C53" w:rsidP="00A71EE0">
      <w:pPr>
        <w:framePr w:w="4640" w:h="4493" w:hSpace="141" w:wrap="around" w:vAnchor="text" w:hAnchor="page" w:x="774" w:y="-170"/>
        <w:jc w:val="right"/>
        <w:rPr>
          <w:sz w:val="26"/>
        </w:rPr>
      </w:pPr>
      <w:bookmarkStart w:id="0" w:name="_GoBack"/>
      <w:bookmarkEnd w:id="0"/>
    </w:p>
    <w:p w:rsidR="00BA2AEC" w:rsidRDefault="00BA2AEC" w:rsidP="00A71EE0">
      <w:pPr>
        <w:framePr w:w="4640" w:h="4493" w:hSpace="141" w:wrap="around" w:vAnchor="text" w:hAnchor="page" w:x="774" w:y="-170"/>
        <w:jc w:val="right"/>
        <w:rPr>
          <w:sz w:val="26"/>
        </w:rPr>
      </w:pPr>
    </w:p>
    <w:p w:rsidR="00BA2AEC" w:rsidRDefault="00BA2AEC" w:rsidP="00A71EE0">
      <w:pPr>
        <w:framePr w:w="4640" w:h="4493" w:hSpace="141" w:wrap="around" w:vAnchor="text" w:hAnchor="page" w:x="774" w:y="-170"/>
        <w:jc w:val="right"/>
        <w:rPr>
          <w:sz w:val="26"/>
        </w:rPr>
      </w:pPr>
    </w:p>
    <w:p w:rsidR="002A3E7C" w:rsidRDefault="002A3E7C" w:rsidP="002A3E7C">
      <w:pPr>
        <w:framePr w:w="4640" w:h="4493" w:hSpace="141" w:wrap="around" w:vAnchor="text" w:hAnchor="page" w:x="414" w:y="-350"/>
        <w:jc w:val="right"/>
        <w:rPr>
          <w:sz w:val="26"/>
        </w:rPr>
      </w:pPr>
    </w:p>
    <w:p w:rsidR="002A3E7C" w:rsidRDefault="00621BB0" w:rsidP="00CD0858">
      <w:pPr>
        <w:framePr w:w="4640" w:h="4493" w:hSpace="141" w:wrap="around" w:vAnchor="text" w:hAnchor="page" w:x="414" w:y="-350"/>
        <w:jc w:val="center"/>
        <w:rPr>
          <w:sz w:val="26"/>
        </w:rPr>
      </w:pPr>
      <w:r>
        <w:rPr>
          <w:noProof/>
          <w:sz w:val="26"/>
        </w:rPr>
        <w:drawing>
          <wp:inline distT="0" distB="0" distL="0" distR="0">
            <wp:extent cx="762000" cy="809625"/>
            <wp:effectExtent l="0" t="0" r="0" b="0"/>
            <wp:docPr id="1" name="Рисунок 1" descr="Герб РО (BMP)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О (BMP) 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809625"/>
                    </a:xfrm>
                    <a:prstGeom prst="rect">
                      <a:avLst/>
                    </a:prstGeom>
                    <a:noFill/>
                    <a:ln>
                      <a:noFill/>
                    </a:ln>
                  </pic:spPr>
                </pic:pic>
              </a:graphicData>
            </a:graphic>
          </wp:inline>
        </w:drawing>
      </w:r>
    </w:p>
    <w:p w:rsidR="00FD1FEE" w:rsidRDefault="00FD1FEE" w:rsidP="00FD1FEE">
      <w:pPr>
        <w:framePr w:w="4285" w:h="4493" w:hSpace="141" w:wrap="around" w:vAnchor="text" w:hAnchor="page" w:x="565" w:y="229"/>
        <w:jc w:val="center"/>
        <w:rPr>
          <w:sz w:val="16"/>
        </w:rPr>
      </w:pPr>
    </w:p>
    <w:p w:rsidR="00FD1FEE" w:rsidRDefault="00FD1FEE" w:rsidP="00FD1FEE">
      <w:pPr>
        <w:framePr w:w="4285" w:h="4493" w:hSpace="141" w:wrap="around" w:vAnchor="text" w:hAnchor="page" w:x="565" w:y="229"/>
        <w:jc w:val="center"/>
        <w:rPr>
          <w:sz w:val="16"/>
        </w:rPr>
      </w:pPr>
    </w:p>
    <w:p w:rsidR="00A032D0" w:rsidRDefault="00A032D0" w:rsidP="00FD1FEE">
      <w:pPr>
        <w:framePr w:w="4285" w:h="4493" w:hSpace="141" w:wrap="around" w:vAnchor="text" w:hAnchor="page" w:x="565" w:y="229"/>
        <w:jc w:val="center"/>
        <w:rPr>
          <w:sz w:val="16"/>
        </w:rPr>
      </w:pPr>
    </w:p>
    <w:p w:rsidR="00A032D0" w:rsidRDefault="00A032D0" w:rsidP="00FD1FEE">
      <w:pPr>
        <w:framePr w:w="4285" w:h="4493" w:hSpace="141" w:wrap="around" w:vAnchor="text" w:hAnchor="page" w:x="565" w:y="229"/>
        <w:jc w:val="center"/>
        <w:rPr>
          <w:sz w:val="16"/>
        </w:rPr>
      </w:pPr>
    </w:p>
    <w:p w:rsidR="00A032D0" w:rsidRDefault="00A032D0" w:rsidP="00FD1FEE">
      <w:pPr>
        <w:framePr w:w="4285" w:h="4493" w:hSpace="141" w:wrap="around" w:vAnchor="text" w:hAnchor="page" w:x="565" w:y="229"/>
        <w:jc w:val="center"/>
        <w:rPr>
          <w:sz w:val="16"/>
        </w:rPr>
      </w:pPr>
    </w:p>
    <w:p w:rsidR="00FD1FEE" w:rsidRDefault="00FD1FEE" w:rsidP="00FD1FEE">
      <w:pPr>
        <w:framePr w:w="4285" w:h="4493" w:hSpace="141" w:wrap="around" w:vAnchor="text" w:hAnchor="page" w:x="565" w:y="229"/>
        <w:jc w:val="center"/>
        <w:rPr>
          <w:sz w:val="16"/>
        </w:rPr>
      </w:pPr>
    </w:p>
    <w:p w:rsidR="00FD1FEE" w:rsidRDefault="00FD1FEE" w:rsidP="00FD1FEE">
      <w:pPr>
        <w:framePr w:w="4285" w:h="4493" w:hSpace="141" w:wrap="around" w:vAnchor="text" w:hAnchor="page" w:x="565" w:y="229"/>
        <w:jc w:val="center"/>
        <w:rPr>
          <w:sz w:val="16"/>
        </w:rPr>
      </w:pPr>
      <w:r>
        <w:rPr>
          <w:sz w:val="16"/>
        </w:rPr>
        <w:t>РОССИЙСКАЯ  ФЕДЕРАЦИЯ</w:t>
      </w:r>
    </w:p>
    <w:p w:rsidR="00FD1FEE" w:rsidRDefault="00FD1FEE" w:rsidP="00FD1FEE">
      <w:pPr>
        <w:pStyle w:val="21"/>
        <w:framePr w:w="4285" w:wrap="around" w:x="565" w:y="229"/>
        <w:rPr>
          <w:sz w:val="16"/>
        </w:rPr>
      </w:pPr>
    </w:p>
    <w:p w:rsidR="00FD1FEE" w:rsidRDefault="00FD1FEE" w:rsidP="00FD1FEE">
      <w:pPr>
        <w:pStyle w:val="21"/>
        <w:framePr w:w="4285" w:wrap="around" w:x="565" w:y="229"/>
      </w:pPr>
      <w:r>
        <w:t>АДМИНИСТРАЦИЯ   МИЛЮТИНСКОГО РАЙОНА</w:t>
      </w:r>
    </w:p>
    <w:p w:rsidR="00FD1FEE" w:rsidRDefault="00FD1FEE" w:rsidP="00FD1FEE">
      <w:pPr>
        <w:framePr w:w="4285" w:h="4493" w:hSpace="141" w:wrap="around" w:vAnchor="text" w:hAnchor="page" w:x="565" w:y="229"/>
        <w:jc w:val="center"/>
        <w:rPr>
          <w:sz w:val="16"/>
        </w:rPr>
      </w:pPr>
      <w:r>
        <w:rPr>
          <w:sz w:val="16"/>
        </w:rPr>
        <w:t>РОСТОВСКОЙ ОБЛАСТИ</w:t>
      </w:r>
    </w:p>
    <w:p w:rsidR="00FD1FEE" w:rsidRDefault="00FD1FEE" w:rsidP="00FD1FEE">
      <w:pPr>
        <w:pStyle w:val="a5"/>
        <w:framePr w:w="4285" w:wrap="around" w:x="565" w:y="229"/>
        <w:ind w:firstLine="0"/>
        <w:jc w:val="center"/>
        <w:rPr>
          <w:sz w:val="22"/>
        </w:rPr>
      </w:pPr>
    </w:p>
    <w:p w:rsidR="00FD1FEE" w:rsidRDefault="00FD1FEE" w:rsidP="00FD1FEE">
      <w:pPr>
        <w:pStyle w:val="a5"/>
        <w:framePr w:w="4285" w:wrap="around" w:x="565" w:y="229"/>
        <w:ind w:firstLine="0"/>
        <w:jc w:val="center"/>
      </w:pPr>
      <w:r>
        <w:t>ОТДЕЛ</w:t>
      </w:r>
    </w:p>
    <w:p w:rsidR="00FD1FEE" w:rsidRDefault="00FD1FEE" w:rsidP="00FD1FEE">
      <w:pPr>
        <w:pStyle w:val="a5"/>
        <w:framePr w:w="4285" w:wrap="around" w:x="565" w:y="229"/>
        <w:ind w:firstLine="0"/>
        <w:jc w:val="center"/>
        <w:rPr>
          <w:b w:val="0"/>
        </w:rPr>
      </w:pPr>
      <w:r>
        <w:t>ОБРАЗОВАНИЯ</w:t>
      </w:r>
    </w:p>
    <w:p w:rsidR="00FD1FEE" w:rsidRDefault="00FD1FEE" w:rsidP="00FD1FEE">
      <w:pPr>
        <w:framePr w:w="4285" w:h="4493" w:hSpace="141" w:wrap="around" w:vAnchor="text" w:hAnchor="page" w:x="565" w:y="229"/>
        <w:jc w:val="center"/>
        <w:rPr>
          <w:sz w:val="16"/>
        </w:rPr>
      </w:pPr>
    </w:p>
    <w:p w:rsidR="00FD1FEE" w:rsidRDefault="00FD1FEE" w:rsidP="00FD1FEE">
      <w:pPr>
        <w:framePr w:w="4285" w:h="4493" w:hSpace="141" w:wrap="around" w:vAnchor="text" w:hAnchor="page" w:x="565" w:y="229"/>
        <w:jc w:val="center"/>
        <w:rPr>
          <w:sz w:val="16"/>
        </w:rPr>
      </w:pPr>
      <w:r>
        <w:rPr>
          <w:sz w:val="16"/>
        </w:rPr>
        <w:t>347120 ст. Милютинская,  ул. Павших Героев ,50</w:t>
      </w:r>
    </w:p>
    <w:p w:rsidR="00FD1FEE" w:rsidRDefault="00FD1FEE" w:rsidP="00FD1FEE">
      <w:pPr>
        <w:framePr w:w="4285" w:h="4493" w:hSpace="141" w:wrap="around" w:vAnchor="text" w:hAnchor="page" w:x="565" w:y="229"/>
        <w:jc w:val="center"/>
        <w:rPr>
          <w:sz w:val="16"/>
          <w:lang w:val="en-US"/>
        </w:rPr>
      </w:pPr>
      <w:r>
        <w:rPr>
          <w:sz w:val="16"/>
        </w:rPr>
        <w:t>тел</w:t>
      </w:r>
      <w:r>
        <w:rPr>
          <w:sz w:val="16"/>
          <w:lang w:val="en-US"/>
        </w:rPr>
        <w:t xml:space="preserve">.  (219) 2-11-79, 2-19-74,   </w:t>
      </w:r>
      <w:r>
        <w:rPr>
          <w:sz w:val="16"/>
        </w:rPr>
        <w:t>факс</w:t>
      </w:r>
      <w:r>
        <w:rPr>
          <w:sz w:val="16"/>
          <w:lang w:val="en-US"/>
        </w:rPr>
        <w:t>(219) 2-31-16</w:t>
      </w:r>
    </w:p>
    <w:p w:rsidR="00FD1FEE" w:rsidRDefault="00FD1FEE" w:rsidP="00FD1FEE">
      <w:pPr>
        <w:framePr w:w="4285" w:h="4493" w:hSpace="141" w:wrap="around" w:vAnchor="text" w:hAnchor="page" w:x="565" w:y="229"/>
        <w:jc w:val="center"/>
        <w:rPr>
          <w:sz w:val="16"/>
          <w:lang w:val="en-US"/>
        </w:rPr>
      </w:pPr>
      <w:r>
        <w:rPr>
          <w:sz w:val="16"/>
          <w:lang w:val="en-US"/>
        </w:rPr>
        <w:t>E-mail: educ@milutka.donpac.ru</w:t>
      </w:r>
    </w:p>
    <w:p w:rsidR="00FD1FEE" w:rsidRDefault="00FD1FEE" w:rsidP="00FD1FEE">
      <w:pPr>
        <w:framePr w:w="4285" w:h="4493" w:hSpace="141" w:wrap="around" w:vAnchor="text" w:hAnchor="page" w:x="565" w:y="229"/>
        <w:jc w:val="center"/>
        <w:rPr>
          <w:lang w:val="en-US"/>
        </w:rPr>
      </w:pPr>
    </w:p>
    <w:p w:rsidR="00FD1FEE" w:rsidRPr="000834AB" w:rsidRDefault="00FD1FEE" w:rsidP="00FD1FEE">
      <w:pPr>
        <w:framePr w:w="4285" w:h="4493" w:hSpace="141" w:wrap="around" w:vAnchor="text" w:hAnchor="page" w:x="565" w:y="229"/>
        <w:jc w:val="center"/>
      </w:pPr>
      <w:r>
        <w:t xml:space="preserve">№ </w:t>
      </w:r>
      <w:r w:rsidR="003205D0">
        <w:t xml:space="preserve">     </w:t>
      </w:r>
      <w:r w:rsidR="00455763">
        <w:t xml:space="preserve"> </w:t>
      </w:r>
      <w:r w:rsidR="00DA0BEB">
        <w:t xml:space="preserve">от  </w:t>
      </w:r>
      <w:r w:rsidR="009236CB">
        <w:t xml:space="preserve">    </w:t>
      </w:r>
      <w:r>
        <w:t>.</w:t>
      </w:r>
      <w:r w:rsidR="00947916">
        <w:t>04</w:t>
      </w:r>
      <w:r>
        <w:t>.201</w:t>
      </w:r>
      <w:r w:rsidR="009236CB">
        <w:t>8</w:t>
      </w:r>
      <w:r w:rsidR="00017E1B">
        <w:t xml:space="preserve"> </w:t>
      </w:r>
      <w:r>
        <w:t>г.</w:t>
      </w:r>
    </w:p>
    <w:p w:rsidR="00A000FB" w:rsidRDefault="00A000FB" w:rsidP="00CD0858">
      <w:pPr>
        <w:jc w:val="center"/>
        <w:rPr>
          <w:bCs/>
        </w:rPr>
      </w:pPr>
    </w:p>
    <w:p w:rsidR="00A000FB" w:rsidRDefault="00A000FB" w:rsidP="00CD0858">
      <w:pPr>
        <w:pStyle w:val="a6"/>
        <w:tabs>
          <w:tab w:val="clear" w:pos="4677"/>
          <w:tab w:val="clear" w:pos="9355"/>
        </w:tabs>
        <w:jc w:val="center"/>
        <w:rPr>
          <w:noProof/>
        </w:rPr>
      </w:pPr>
    </w:p>
    <w:p w:rsidR="008E34B4" w:rsidRPr="008E34B4" w:rsidRDefault="008E34B4" w:rsidP="00CD0858">
      <w:pPr>
        <w:tabs>
          <w:tab w:val="left" w:pos="7240"/>
        </w:tabs>
        <w:jc w:val="center"/>
        <w:rPr>
          <w:b/>
          <w:sz w:val="28"/>
          <w:szCs w:val="28"/>
        </w:rPr>
      </w:pPr>
    </w:p>
    <w:p w:rsidR="005D7236" w:rsidRDefault="00A032D0" w:rsidP="005D7236">
      <w:pPr>
        <w:tabs>
          <w:tab w:val="left" w:pos="7240"/>
        </w:tabs>
        <w:jc w:val="right"/>
        <w:rPr>
          <w:sz w:val="28"/>
          <w:szCs w:val="28"/>
        </w:rPr>
      </w:pPr>
      <w:r>
        <w:rPr>
          <w:sz w:val="28"/>
          <w:szCs w:val="28"/>
        </w:rPr>
        <w:t>Заместителю главы</w:t>
      </w:r>
      <w:r w:rsidR="005D7236">
        <w:rPr>
          <w:sz w:val="28"/>
          <w:szCs w:val="28"/>
        </w:rPr>
        <w:t xml:space="preserve"> Администрации </w:t>
      </w:r>
    </w:p>
    <w:p w:rsidR="0025246D" w:rsidRDefault="005D7236" w:rsidP="005D7236">
      <w:pPr>
        <w:tabs>
          <w:tab w:val="left" w:pos="7240"/>
        </w:tabs>
        <w:jc w:val="right"/>
        <w:rPr>
          <w:sz w:val="28"/>
          <w:szCs w:val="28"/>
        </w:rPr>
      </w:pPr>
      <w:r>
        <w:rPr>
          <w:sz w:val="28"/>
          <w:szCs w:val="28"/>
        </w:rPr>
        <w:t>Милютинского района</w:t>
      </w:r>
    </w:p>
    <w:p w:rsidR="00A032D0" w:rsidRPr="009573C6" w:rsidRDefault="00A032D0" w:rsidP="005D7236">
      <w:pPr>
        <w:tabs>
          <w:tab w:val="left" w:pos="7240"/>
        </w:tabs>
        <w:jc w:val="right"/>
        <w:rPr>
          <w:sz w:val="28"/>
          <w:szCs w:val="28"/>
        </w:rPr>
      </w:pPr>
      <w:r>
        <w:rPr>
          <w:sz w:val="28"/>
          <w:szCs w:val="28"/>
        </w:rPr>
        <w:t>по организационной и кадровой работе</w:t>
      </w:r>
    </w:p>
    <w:p w:rsidR="00387335" w:rsidRPr="009573C6" w:rsidRDefault="00A032D0" w:rsidP="005D7236">
      <w:pPr>
        <w:tabs>
          <w:tab w:val="left" w:pos="7240"/>
        </w:tabs>
        <w:jc w:val="right"/>
        <w:rPr>
          <w:sz w:val="28"/>
          <w:szCs w:val="28"/>
        </w:rPr>
      </w:pPr>
      <w:r>
        <w:rPr>
          <w:sz w:val="28"/>
          <w:szCs w:val="28"/>
        </w:rPr>
        <w:t>Королевой Т.В</w:t>
      </w:r>
      <w:r w:rsidR="005D7236">
        <w:rPr>
          <w:sz w:val="28"/>
          <w:szCs w:val="28"/>
        </w:rPr>
        <w:t>.</w:t>
      </w:r>
    </w:p>
    <w:p w:rsidR="00BA2AEC" w:rsidRDefault="00BA2AEC" w:rsidP="00CD0858">
      <w:pPr>
        <w:tabs>
          <w:tab w:val="left" w:pos="7240"/>
        </w:tabs>
        <w:jc w:val="center"/>
        <w:rPr>
          <w:sz w:val="28"/>
          <w:szCs w:val="28"/>
        </w:rPr>
      </w:pPr>
    </w:p>
    <w:p w:rsidR="008E34B4" w:rsidRDefault="008E34B4" w:rsidP="00CD0858">
      <w:pPr>
        <w:tabs>
          <w:tab w:val="left" w:pos="7240"/>
        </w:tabs>
        <w:jc w:val="center"/>
        <w:rPr>
          <w:sz w:val="28"/>
          <w:szCs w:val="28"/>
        </w:rPr>
      </w:pPr>
    </w:p>
    <w:p w:rsidR="008E34B4" w:rsidRDefault="008E34B4" w:rsidP="00CD0858">
      <w:pPr>
        <w:tabs>
          <w:tab w:val="left" w:pos="7240"/>
        </w:tabs>
        <w:jc w:val="center"/>
        <w:rPr>
          <w:sz w:val="28"/>
          <w:szCs w:val="28"/>
        </w:rPr>
      </w:pPr>
    </w:p>
    <w:p w:rsidR="008E34B4" w:rsidRDefault="008E34B4" w:rsidP="00CD0858">
      <w:pPr>
        <w:tabs>
          <w:tab w:val="left" w:pos="7240"/>
        </w:tabs>
        <w:jc w:val="center"/>
        <w:rPr>
          <w:sz w:val="28"/>
          <w:szCs w:val="28"/>
        </w:rPr>
      </w:pPr>
    </w:p>
    <w:p w:rsidR="008E34B4" w:rsidRDefault="008E34B4" w:rsidP="00CD0858">
      <w:pPr>
        <w:tabs>
          <w:tab w:val="left" w:pos="7240"/>
        </w:tabs>
        <w:jc w:val="center"/>
        <w:rPr>
          <w:sz w:val="28"/>
          <w:szCs w:val="28"/>
        </w:rPr>
      </w:pPr>
    </w:p>
    <w:p w:rsidR="008E34B4" w:rsidRDefault="008E34B4" w:rsidP="00CD0858">
      <w:pPr>
        <w:tabs>
          <w:tab w:val="left" w:pos="7240"/>
        </w:tabs>
        <w:jc w:val="center"/>
        <w:rPr>
          <w:sz w:val="28"/>
          <w:szCs w:val="28"/>
        </w:rPr>
      </w:pPr>
    </w:p>
    <w:p w:rsidR="008C1182" w:rsidRDefault="008C1182" w:rsidP="00CD0858">
      <w:pPr>
        <w:tabs>
          <w:tab w:val="left" w:pos="7240"/>
        </w:tabs>
        <w:jc w:val="center"/>
        <w:rPr>
          <w:sz w:val="28"/>
          <w:szCs w:val="28"/>
        </w:rPr>
      </w:pPr>
    </w:p>
    <w:p w:rsidR="00BA2AEC" w:rsidRDefault="00BA2AEC" w:rsidP="00CD0858">
      <w:pPr>
        <w:jc w:val="center"/>
        <w:rPr>
          <w:sz w:val="28"/>
          <w:szCs w:val="28"/>
        </w:rPr>
      </w:pPr>
    </w:p>
    <w:p w:rsidR="001D545F" w:rsidRDefault="001D545F" w:rsidP="00CD0858">
      <w:pPr>
        <w:jc w:val="center"/>
        <w:rPr>
          <w:sz w:val="28"/>
          <w:szCs w:val="28"/>
        </w:rPr>
      </w:pPr>
    </w:p>
    <w:p w:rsidR="00FD1FEE" w:rsidRPr="00017E1B" w:rsidRDefault="00FD1FEE" w:rsidP="005D7236">
      <w:pPr>
        <w:rPr>
          <w:sz w:val="28"/>
          <w:szCs w:val="28"/>
        </w:rPr>
      </w:pPr>
    </w:p>
    <w:p w:rsidR="0025246D" w:rsidRDefault="00A032D0" w:rsidP="00FD1FEE">
      <w:pPr>
        <w:jc w:val="center"/>
        <w:rPr>
          <w:sz w:val="28"/>
          <w:szCs w:val="28"/>
        </w:rPr>
      </w:pPr>
      <w:r>
        <w:rPr>
          <w:sz w:val="28"/>
          <w:szCs w:val="28"/>
        </w:rPr>
        <w:t>Уважаемая</w:t>
      </w:r>
      <w:r w:rsidR="005D7236">
        <w:rPr>
          <w:sz w:val="28"/>
          <w:szCs w:val="28"/>
        </w:rPr>
        <w:t xml:space="preserve"> </w:t>
      </w:r>
      <w:r>
        <w:rPr>
          <w:sz w:val="28"/>
          <w:szCs w:val="28"/>
        </w:rPr>
        <w:t>Тамара Викторовна</w:t>
      </w:r>
      <w:r w:rsidR="00994231">
        <w:rPr>
          <w:sz w:val="28"/>
          <w:szCs w:val="28"/>
        </w:rPr>
        <w:t>!</w:t>
      </w:r>
    </w:p>
    <w:p w:rsidR="00512446" w:rsidRDefault="00512446" w:rsidP="00CD0858">
      <w:pPr>
        <w:jc w:val="center"/>
        <w:rPr>
          <w:sz w:val="28"/>
          <w:szCs w:val="28"/>
        </w:rPr>
      </w:pPr>
    </w:p>
    <w:p w:rsidR="003F292D" w:rsidRPr="00813CB1" w:rsidRDefault="003F292D" w:rsidP="00CD0858">
      <w:pPr>
        <w:jc w:val="center"/>
        <w:rPr>
          <w:sz w:val="26"/>
          <w:szCs w:val="26"/>
        </w:rPr>
      </w:pPr>
    </w:p>
    <w:p w:rsidR="005D7236" w:rsidRPr="00FD1FEE" w:rsidRDefault="00082E91" w:rsidP="005D7236">
      <w:pPr>
        <w:jc w:val="both"/>
        <w:rPr>
          <w:sz w:val="28"/>
          <w:szCs w:val="28"/>
        </w:rPr>
      </w:pPr>
      <w:r>
        <w:rPr>
          <w:sz w:val="28"/>
          <w:szCs w:val="28"/>
        </w:rPr>
        <w:t>О</w:t>
      </w:r>
      <w:r w:rsidR="005D7236" w:rsidRPr="00FD1FEE">
        <w:rPr>
          <w:sz w:val="28"/>
          <w:szCs w:val="28"/>
        </w:rPr>
        <w:t xml:space="preserve">тдел образования Администрации Милютинского района предоставляет информацию о </w:t>
      </w:r>
      <w:r>
        <w:rPr>
          <w:sz w:val="28"/>
          <w:szCs w:val="28"/>
        </w:rPr>
        <w:t>результатах деятель</w:t>
      </w:r>
      <w:r w:rsidR="00947916">
        <w:rPr>
          <w:sz w:val="28"/>
          <w:szCs w:val="28"/>
        </w:rPr>
        <w:t>ности за 3 месяца</w:t>
      </w:r>
      <w:r w:rsidR="00A032D0">
        <w:rPr>
          <w:sz w:val="28"/>
          <w:szCs w:val="28"/>
        </w:rPr>
        <w:t xml:space="preserve"> 201</w:t>
      </w:r>
      <w:r w:rsidR="009236CB">
        <w:rPr>
          <w:sz w:val="28"/>
          <w:szCs w:val="28"/>
        </w:rPr>
        <w:t>8</w:t>
      </w:r>
      <w:r w:rsidR="00A032D0">
        <w:rPr>
          <w:sz w:val="28"/>
          <w:szCs w:val="28"/>
        </w:rPr>
        <w:t>г. по курируемому направлению.</w:t>
      </w:r>
    </w:p>
    <w:p w:rsidR="009C2916" w:rsidRDefault="009C2916" w:rsidP="00CD0858">
      <w:pPr>
        <w:jc w:val="center"/>
        <w:rPr>
          <w:sz w:val="28"/>
          <w:szCs w:val="28"/>
        </w:rPr>
      </w:pPr>
    </w:p>
    <w:p w:rsidR="00A032D0" w:rsidRDefault="00A032D0" w:rsidP="00CD0858">
      <w:pPr>
        <w:jc w:val="center"/>
        <w:rPr>
          <w:sz w:val="28"/>
          <w:szCs w:val="28"/>
        </w:rPr>
      </w:pPr>
    </w:p>
    <w:p w:rsidR="00A032D0" w:rsidRDefault="00A032D0" w:rsidP="00CD0858">
      <w:pPr>
        <w:jc w:val="center"/>
        <w:rPr>
          <w:sz w:val="28"/>
          <w:szCs w:val="28"/>
        </w:rPr>
      </w:pPr>
    </w:p>
    <w:p w:rsidR="0046149D" w:rsidRDefault="0046149D" w:rsidP="00CD0858">
      <w:pPr>
        <w:jc w:val="center"/>
        <w:rPr>
          <w:sz w:val="28"/>
          <w:szCs w:val="28"/>
        </w:rPr>
      </w:pPr>
    </w:p>
    <w:p w:rsidR="00387335" w:rsidRPr="009573C6" w:rsidRDefault="0052029B" w:rsidP="0052029B">
      <w:pPr>
        <w:tabs>
          <w:tab w:val="left" w:pos="7240"/>
        </w:tabs>
        <w:rPr>
          <w:sz w:val="28"/>
          <w:szCs w:val="28"/>
        </w:rPr>
      </w:pPr>
      <w:r>
        <w:rPr>
          <w:sz w:val="28"/>
          <w:szCs w:val="28"/>
        </w:rPr>
        <w:t>Заведующий</w:t>
      </w:r>
      <w:r w:rsidR="00A37A9F" w:rsidRPr="009573C6">
        <w:rPr>
          <w:sz w:val="28"/>
          <w:szCs w:val="28"/>
        </w:rPr>
        <w:t xml:space="preserve"> отделом образования                                </w:t>
      </w:r>
      <w:r>
        <w:rPr>
          <w:sz w:val="28"/>
          <w:szCs w:val="28"/>
        </w:rPr>
        <w:t xml:space="preserve">             Е.И.Анищенко</w:t>
      </w:r>
    </w:p>
    <w:p w:rsidR="000F39E5" w:rsidRDefault="007C7076" w:rsidP="00A032D0">
      <w:pPr>
        <w:tabs>
          <w:tab w:val="left" w:pos="7240"/>
        </w:tabs>
        <w:rPr>
          <w:sz w:val="28"/>
          <w:szCs w:val="28"/>
        </w:rPr>
      </w:pPr>
      <w:r w:rsidRPr="009573C6">
        <w:rPr>
          <w:sz w:val="28"/>
          <w:szCs w:val="28"/>
        </w:rPr>
        <w:t>Администрации Милютинского района</w:t>
      </w: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900F88" w:rsidRDefault="00900F88" w:rsidP="00A032D0">
      <w:pPr>
        <w:tabs>
          <w:tab w:val="left" w:pos="7240"/>
        </w:tabs>
        <w:rPr>
          <w:sz w:val="28"/>
          <w:szCs w:val="28"/>
        </w:rPr>
      </w:pPr>
    </w:p>
    <w:p w:rsidR="00082E91" w:rsidRDefault="00082E91" w:rsidP="00900F88">
      <w:pPr>
        <w:jc w:val="right"/>
        <w:rPr>
          <w:sz w:val="22"/>
          <w:szCs w:val="22"/>
        </w:rPr>
      </w:pPr>
    </w:p>
    <w:p w:rsidR="00900F88" w:rsidRPr="00E92F35" w:rsidRDefault="00900F88" w:rsidP="00900F88">
      <w:pPr>
        <w:jc w:val="right"/>
        <w:rPr>
          <w:sz w:val="22"/>
          <w:szCs w:val="22"/>
        </w:rPr>
      </w:pPr>
    </w:p>
    <w:p w:rsidR="00900F88" w:rsidRDefault="00900F88" w:rsidP="00EF125C">
      <w:pPr>
        <w:jc w:val="center"/>
        <w:rPr>
          <w:b/>
          <w:sz w:val="28"/>
          <w:szCs w:val="28"/>
        </w:rPr>
      </w:pPr>
      <w:r>
        <w:rPr>
          <w:b/>
          <w:sz w:val="28"/>
          <w:szCs w:val="28"/>
        </w:rPr>
        <w:t xml:space="preserve">Отчет отдела образования </w:t>
      </w:r>
      <w:r w:rsidRPr="00C810F8">
        <w:rPr>
          <w:b/>
          <w:sz w:val="28"/>
          <w:szCs w:val="28"/>
        </w:rPr>
        <w:t xml:space="preserve"> </w:t>
      </w:r>
      <w:r>
        <w:rPr>
          <w:b/>
          <w:sz w:val="28"/>
          <w:szCs w:val="28"/>
        </w:rPr>
        <w:t>Администрации Милютинского района</w:t>
      </w:r>
    </w:p>
    <w:p w:rsidR="00900F88" w:rsidRDefault="00900F88" w:rsidP="00EF125C">
      <w:pPr>
        <w:jc w:val="center"/>
        <w:rPr>
          <w:b/>
          <w:sz w:val="28"/>
          <w:szCs w:val="28"/>
        </w:rPr>
      </w:pPr>
      <w:r w:rsidRPr="00C810F8">
        <w:rPr>
          <w:b/>
          <w:sz w:val="28"/>
          <w:szCs w:val="28"/>
        </w:rPr>
        <w:t xml:space="preserve">за </w:t>
      </w:r>
      <w:r w:rsidR="00C31233">
        <w:rPr>
          <w:b/>
          <w:sz w:val="28"/>
          <w:szCs w:val="28"/>
        </w:rPr>
        <w:t>3 месяца</w:t>
      </w:r>
      <w:r w:rsidRPr="00C810F8">
        <w:rPr>
          <w:b/>
          <w:sz w:val="28"/>
          <w:szCs w:val="28"/>
        </w:rPr>
        <w:t xml:space="preserve"> 201</w:t>
      </w:r>
      <w:r w:rsidR="00640379">
        <w:rPr>
          <w:b/>
          <w:sz w:val="28"/>
          <w:szCs w:val="28"/>
        </w:rPr>
        <w:t>8</w:t>
      </w:r>
      <w:r w:rsidRPr="00C810F8">
        <w:rPr>
          <w:b/>
          <w:sz w:val="28"/>
          <w:szCs w:val="28"/>
        </w:rPr>
        <w:t xml:space="preserve"> года</w:t>
      </w:r>
      <w:r>
        <w:rPr>
          <w:b/>
          <w:sz w:val="28"/>
          <w:szCs w:val="28"/>
        </w:rPr>
        <w:t>.</w:t>
      </w:r>
    </w:p>
    <w:p w:rsidR="00900F88" w:rsidRDefault="00900F88" w:rsidP="003F4EBB">
      <w:pPr>
        <w:jc w:val="both"/>
        <w:rPr>
          <w:b/>
          <w:sz w:val="28"/>
          <w:szCs w:val="28"/>
        </w:rPr>
      </w:pP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4A71CB">
        <w:rPr>
          <w:rFonts w:ascii="Times New Roman CYR" w:hAnsi="Times New Roman CYR" w:cs="Times New Roman CYR"/>
          <w:b/>
          <w:i/>
          <w:sz w:val="28"/>
          <w:szCs w:val="28"/>
        </w:rPr>
        <w:t xml:space="preserve">     </w:t>
      </w:r>
      <w:r w:rsidR="00D33B7A" w:rsidRPr="009B3914">
        <w:rPr>
          <w:rFonts w:ascii="Times New Roman CYR" w:hAnsi="Times New Roman CYR" w:cs="Times New Roman CYR"/>
          <w:sz w:val="28"/>
          <w:szCs w:val="28"/>
        </w:rPr>
        <w:t xml:space="preserve">В </w:t>
      </w:r>
      <w:r w:rsidR="00F92DD2" w:rsidRPr="009B3914">
        <w:rPr>
          <w:rFonts w:ascii="Times New Roman CYR" w:hAnsi="Times New Roman CYR" w:cs="Times New Roman CYR"/>
          <w:sz w:val="28"/>
          <w:szCs w:val="28"/>
        </w:rPr>
        <w:t>201</w:t>
      </w:r>
      <w:r w:rsidR="00640379" w:rsidRPr="009B3914">
        <w:rPr>
          <w:rFonts w:ascii="Times New Roman CYR" w:hAnsi="Times New Roman CYR" w:cs="Times New Roman CYR"/>
          <w:sz w:val="28"/>
          <w:szCs w:val="28"/>
        </w:rPr>
        <w:t>8</w:t>
      </w:r>
      <w:r w:rsidR="002179CD" w:rsidRPr="009B3914">
        <w:rPr>
          <w:rFonts w:ascii="Times New Roman CYR" w:hAnsi="Times New Roman CYR" w:cs="Times New Roman CYR"/>
          <w:sz w:val="28"/>
          <w:szCs w:val="28"/>
        </w:rPr>
        <w:t xml:space="preserve"> году</w:t>
      </w:r>
      <w:r w:rsidRPr="009B3914">
        <w:rPr>
          <w:rFonts w:ascii="Times New Roman CYR" w:hAnsi="Times New Roman CYR" w:cs="Times New Roman CYR"/>
          <w:sz w:val="28"/>
          <w:szCs w:val="28"/>
        </w:rPr>
        <w:t xml:space="preserve"> в Милютинском районе функционирует 10 средних школ, 5 основных, 1 начальная, детско-юношеская спортивная школа, 9 дошкольных образовательных организаций.</w:t>
      </w:r>
      <w:r w:rsidR="00756A22" w:rsidRPr="009B3914">
        <w:rPr>
          <w:rFonts w:ascii="Times New Roman CYR" w:hAnsi="Times New Roman CYR" w:cs="Times New Roman CYR"/>
          <w:sz w:val="28"/>
          <w:szCs w:val="28"/>
        </w:rPr>
        <w:t xml:space="preserve"> </w:t>
      </w:r>
      <w:r w:rsidRPr="009B3914">
        <w:rPr>
          <w:rFonts w:ascii="Times New Roman CYR" w:hAnsi="Times New Roman CYR" w:cs="Times New Roman CYR"/>
          <w:sz w:val="28"/>
          <w:szCs w:val="28"/>
        </w:rPr>
        <w:t>Деятельность оздоровительно-образовательного центра «Родничок» приостановлена по причине несоответствия требованиям СанПиНа.</w:t>
      </w:r>
    </w:p>
    <w:p w:rsidR="00900F88" w:rsidRPr="009B3914" w:rsidRDefault="00900F88" w:rsidP="00A17F54">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     В системе образования Милютинского района функционируют 9 муниципальных дошкольных обра</w:t>
      </w:r>
      <w:r w:rsidR="00A17F54" w:rsidRPr="009B3914">
        <w:rPr>
          <w:rFonts w:ascii="Times New Roman CYR" w:hAnsi="Times New Roman CYR" w:cs="Times New Roman CYR"/>
          <w:sz w:val="28"/>
          <w:szCs w:val="28"/>
        </w:rPr>
        <w:t>зовательных организаций (всего 19</w:t>
      </w:r>
      <w:r w:rsidRPr="009B3914">
        <w:rPr>
          <w:rFonts w:ascii="Times New Roman CYR" w:hAnsi="Times New Roman CYR" w:cs="Times New Roman CYR"/>
          <w:sz w:val="28"/>
          <w:szCs w:val="28"/>
        </w:rPr>
        <w:t xml:space="preserve"> групп) и 5 групп дошкольного  образования на базе пяти муниципальных  бюджетных  общеобразовательных  организаций  (МБОУ Лукичевская СОШ, МБОУ Кутейниковская  СОШ,  МБОУ Первомайская  ООШ,  МБОУ  Авангардовская  ООШ,  МБОУ  Орловская  НОШ). </w:t>
      </w:r>
    </w:p>
    <w:p w:rsidR="00900F88" w:rsidRPr="009B3914" w:rsidRDefault="00BB754D" w:rsidP="00A17F54">
      <w:pPr>
        <w:ind w:firstLine="708"/>
        <w:jc w:val="both"/>
        <w:rPr>
          <w:sz w:val="28"/>
          <w:szCs w:val="28"/>
        </w:rPr>
      </w:pPr>
      <w:r w:rsidRPr="009B3914">
        <w:rPr>
          <w:rFonts w:ascii="Times New Roman CYR" w:hAnsi="Times New Roman CYR" w:cs="Times New Roman CYR"/>
          <w:sz w:val="28"/>
          <w:szCs w:val="28"/>
        </w:rPr>
        <w:t>На  01.0</w:t>
      </w:r>
      <w:r w:rsidR="00B22F17" w:rsidRPr="009B3914">
        <w:rPr>
          <w:rFonts w:ascii="Times New Roman CYR" w:hAnsi="Times New Roman CYR" w:cs="Times New Roman CYR"/>
          <w:sz w:val="28"/>
          <w:szCs w:val="28"/>
        </w:rPr>
        <w:t>4</w:t>
      </w:r>
      <w:r w:rsidRPr="009B3914">
        <w:rPr>
          <w:rFonts w:ascii="Times New Roman CYR" w:hAnsi="Times New Roman CYR" w:cs="Times New Roman CYR"/>
          <w:sz w:val="28"/>
          <w:szCs w:val="28"/>
        </w:rPr>
        <w:t>.201</w:t>
      </w:r>
      <w:r w:rsidR="00A17F54" w:rsidRPr="009B3914">
        <w:rPr>
          <w:rFonts w:ascii="Times New Roman CYR" w:hAnsi="Times New Roman CYR" w:cs="Times New Roman CYR"/>
          <w:sz w:val="28"/>
          <w:szCs w:val="28"/>
        </w:rPr>
        <w:t>8</w:t>
      </w:r>
      <w:r w:rsidR="00900F88" w:rsidRPr="009B3914">
        <w:rPr>
          <w:rFonts w:ascii="Times New Roman CYR" w:hAnsi="Times New Roman CYR" w:cs="Times New Roman CYR"/>
          <w:sz w:val="28"/>
          <w:szCs w:val="28"/>
        </w:rPr>
        <w:t xml:space="preserve"> г. </w:t>
      </w:r>
      <w:r w:rsidR="00900F88" w:rsidRPr="009B3914">
        <w:rPr>
          <w:sz w:val="28"/>
          <w:szCs w:val="28"/>
        </w:rPr>
        <w:t>количество</w:t>
      </w:r>
      <w:r w:rsidR="00A17F54" w:rsidRPr="009B3914">
        <w:rPr>
          <w:sz w:val="28"/>
          <w:szCs w:val="28"/>
        </w:rPr>
        <w:t xml:space="preserve"> </w:t>
      </w:r>
      <w:r w:rsidR="00900F88" w:rsidRPr="009B3914">
        <w:rPr>
          <w:sz w:val="28"/>
          <w:szCs w:val="28"/>
        </w:rPr>
        <w:t>воспитанников  дошкольных  образовательных  организаций составл</w:t>
      </w:r>
      <w:r w:rsidR="006E1499" w:rsidRPr="009B3914">
        <w:rPr>
          <w:sz w:val="28"/>
          <w:szCs w:val="28"/>
        </w:rPr>
        <w:t xml:space="preserve">яет </w:t>
      </w:r>
      <w:r w:rsidR="00B22F17" w:rsidRPr="009B3914">
        <w:rPr>
          <w:bCs/>
          <w:sz w:val="28"/>
          <w:szCs w:val="28"/>
        </w:rPr>
        <w:t>4</w:t>
      </w:r>
      <w:r w:rsidR="00A17F54" w:rsidRPr="009B3914">
        <w:rPr>
          <w:bCs/>
          <w:sz w:val="28"/>
          <w:szCs w:val="28"/>
        </w:rPr>
        <w:t>46</w:t>
      </w:r>
      <w:r w:rsidR="00526441" w:rsidRPr="009B3914">
        <w:rPr>
          <w:bCs/>
          <w:sz w:val="28"/>
          <w:szCs w:val="28"/>
        </w:rPr>
        <w:t xml:space="preserve"> </w:t>
      </w:r>
      <w:r w:rsidR="00670134" w:rsidRPr="009B3914">
        <w:rPr>
          <w:bCs/>
          <w:sz w:val="28"/>
          <w:szCs w:val="28"/>
        </w:rPr>
        <w:t>детей</w:t>
      </w:r>
      <w:r w:rsidR="00900F88" w:rsidRPr="009B3914">
        <w:rPr>
          <w:bCs/>
          <w:sz w:val="28"/>
          <w:szCs w:val="28"/>
        </w:rPr>
        <w:t xml:space="preserve"> </w:t>
      </w:r>
      <w:r w:rsidR="00670134" w:rsidRPr="009B3914">
        <w:rPr>
          <w:sz w:val="28"/>
          <w:szCs w:val="28"/>
        </w:rPr>
        <w:t>из  них: 39</w:t>
      </w:r>
      <w:r w:rsidR="00A17F54" w:rsidRPr="009B3914">
        <w:rPr>
          <w:sz w:val="28"/>
          <w:szCs w:val="28"/>
        </w:rPr>
        <w:t>4 воспитанника</w:t>
      </w:r>
      <w:r w:rsidR="00900F88" w:rsidRPr="009B3914">
        <w:rPr>
          <w:sz w:val="28"/>
          <w:szCs w:val="28"/>
        </w:rPr>
        <w:t xml:space="preserve">  посещают муниципальные  бюджетные  дошкольные  обр</w:t>
      </w:r>
      <w:r w:rsidR="00526441" w:rsidRPr="009B3914">
        <w:rPr>
          <w:sz w:val="28"/>
          <w:szCs w:val="28"/>
        </w:rPr>
        <w:t>азовательные  организации  и  5</w:t>
      </w:r>
      <w:r w:rsidR="00A17F54" w:rsidRPr="009B3914">
        <w:rPr>
          <w:sz w:val="28"/>
          <w:szCs w:val="28"/>
        </w:rPr>
        <w:t>2</w:t>
      </w:r>
      <w:r w:rsidR="00D0207B" w:rsidRPr="009B3914">
        <w:rPr>
          <w:sz w:val="28"/>
          <w:szCs w:val="28"/>
        </w:rPr>
        <w:t xml:space="preserve"> </w:t>
      </w:r>
      <w:r w:rsidR="00A17F54" w:rsidRPr="009B3914">
        <w:rPr>
          <w:sz w:val="28"/>
          <w:szCs w:val="28"/>
        </w:rPr>
        <w:t>ребенка</w:t>
      </w:r>
      <w:r w:rsidR="00900F88" w:rsidRPr="009B3914">
        <w:rPr>
          <w:sz w:val="28"/>
          <w:szCs w:val="28"/>
        </w:rPr>
        <w:t xml:space="preserve"> - группы  дошкольного  образования  общеобразовательны</w:t>
      </w:r>
      <w:r w:rsidR="00001C5D" w:rsidRPr="009B3914">
        <w:rPr>
          <w:sz w:val="28"/>
          <w:szCs w:val="28"/>
        </w:rPr>
        <w:t>х</w:t>
      </w:r>
      <w:r w:rsidR="00900F88" w:rsidRPr="009B3914">
        <w:rPr>
          <w:sz w:val="28"/>
          <w:szCs w:val="28"/>
        </w:rPr>
        <w:t xml:space="preserve">  организаци</w:t>
      </w:r>
      <w:r w:rsidR="00001C5D" w:rsidRPr="009B3914">
        <w:rPr>
          <w:sz w:val="28"/>
          <w:szCs w:val="28"/>
        </w:rPr>
        <w:t>й</w:t>
      </w:r>
      <w:r w:rsidR="00900F88" w:rsidRPr="009B3914">
        <w:rPr>
          <w:sz w:val="28"/>
          <w:szCs w:val="28"/>
        </w:rPr>
        <w:t>. Очередности на прием детей в организации, реализующи</w:t>
      </w:r>
      <w:r w:rsidR="00001C5D" w:rsidRPr="009B3914">
        <w:rPr>
          <w:sz w:val="28"/>
          <w:szCs w:val="28"/>
        </w:rPr>
        <w:t>х</w:t>
      </w:r>
      <w:r w:rsidR="00900F88" w:rsidRPr="009B3914">
        <w:rPr>
          <w:sz w:val="28"/>
          <w:szCs w:val="28"/>
        </w:rPr>
        <w:t xml:space="preserve"> программу дошкольного образования нет.</w:t>
      </w:r>
    </w:p>
    <w:p w:rsidR="004B2EED" w:rsidRPr="009B3914" w:rsidRDefault="004F4308" w:rsidP="00A17F54">
      <w:pPr>
        <w:widowControl w:val="0"/>
        <w:autoSpaceDE w:val="0"/>
        <w:autoSpaceDN w:val="0"/>
        <w:adjustRightInd w:val="0"/>
        <w:jc w:val="both"/>
        <w:rPr>
          <w:rFonts w:ascii="Times New Roman CYR" w:hAnsi="Times New Roman CYR" w:cs="Times New Roman CYR"/>
          <w:sz w:val="28"/>
          <w:szCs w:val="28"/>
        </w:rPr>
      </w:pPr>
      <w:r w:rsidRPr="009B3914">
        <w:rPr>
          <w:sz w:val="28"/>
          <w:szCs w:val="28"/>
        </w:rPr>
        <w:t xml:space="preserve"> </w:t>
      </w:r>
      <w:r w:rsidR="008B46C2" w:rsidRPr="009B3914">
        <w:rPr>
          <w:sz w:val="28"/>
          <w:szCs w:val="28"/>
        </w:rPr>
        <w:tab/>
        <w:t>З</w:t>
      </w:r>
      <w:r w:rsidRPr="009B3914">
        <w:rPr>
          <w:sz w:val="28"/>
          <w:szCs w:val="28"/>
        </w:rPr>
        <w:t xml:space="preserve">а </w:t>
      </w:r>
      <w:r w:rsidR="008B46C2" w:rsidRPr="009B3914">
        <w:rPr>
          <w:sz w:val="28"/>
          <w:szCs w:val="28"/>
        </w:rPr>
        <w:t xml:space="preserve">истекший </w:t>
      </w:r>
      <w:r w:rsidRPr="009B3914">
        <w:rPr>
          <w:sz w:val="28"/>
          <w:szCs w:val="28"/>
        </w:rPr>
        <w:t>период 201</w:t>
      </w:r>
      <w:r w:rsidR="008B46C2" w:rsidRPr="009B3914">
        <w:rPr>
          <w:sz w:val="28"/>
          <w:szCs w:val="28"/>
        </w:rPr>
        <w:t>8</w:t>
      </w:r>
      <w:r w:rsidR="00526441" w:rsidRPr="009B3914">
        <w:rPr>
          <w:sz w:val="28"/>
          <w:szCs w:val="28"/>
        </w:rPr>
        <w:t xml:space="preserve"> год</w:t>
      </w:r>
      <w:r w:rsidRPr="009B3914">
        <w:rPr>
          <w:sz w:val="28"/>
          <w:szCs w:val="28"/>
        </w:rPr>
        <w:t>а принято 1</w:t>
      </w:r>
      <w:r w:rsidR="008B46C2" w:rsidRPr="009B3914">
        <w:rPr>
          <w:sz w:val="28"/>
          <w:szCs w:val="28"/>
        </w:rPr>
        <w:t xml:space="preserve">1 </w:t>
      </w:r>
      <w:r w:rsidR="00526441" w:rsidRPr="009B3914">
        <w:rPr>
          <w:sz w:val="28"/>
          <w:szCs w:val="28"/>
        </w:rPr>
        <w:t>заявлений</w:t>
      </w:r>
      <w:r w:rsidR="00900F88" w:rsidRPr="009B3914">
        <w:rPr>
          <w:sz w:val="28"/>
          <w:szCs w:val="28"/>
        </w:rPr>
        <w:t xml:space="preserve"> от родителей (законных представителе</w:t>
      </w:r>
      <w:r w:rsidR="00B839FD" w:rsidRPr="009B3914">
        <w:rPr>
          <w:sz w:val="28"/>
          <w:szCs w:val="28"/>
        </w:rPr>
        <w:t>й) о приеме детей в</w:t>
      </w:r>
      <w:r w:rsidR="00900F88" w:rsidRPr="009B3914">
        <w:rPr>
          <w:sz w:val="28"/>
          <w:szCs w:val="28"/>
        </w:rPr>
        <w:t xml:space="preserve"> дошкольные </w:t>
      </w:r>
      <w:r w:rsidR="00B839FD" w:rsidRPr="009B3914">
        <w:rPr>
          <w:sz w:val="28"/>
          <w:szCs w:val="28"/>
        </w:rPr>
        <w:t>образовательные</w:t>
      </w:r>
      <w:r w:rsidR="00900F88" w:rsidRPr="009B3914">
        <w:rPr>
          <w:sz w:val="28"/>
          <w:szCs w:val="28"/>
        </w:rPr>
        <w:t xml:space="preserve"> организации.   Все   заявления удовлетворены.  Данная услуга оказана в электронном виде</w:t>
      </w:r>
      <w:r w:rsidR="00526441" w:rsidRPr="009B3914">
        <w:rPr>
          <w:sz w:val="28"/>
          <w:szCs w:val="28"/>
        </w:rPr>
        <w:t>.</w:t>
      </w:r>
      <w:r w:rsidR="00900F88" w:rsidRPr="009B3914">
        <w:rPr>
          <w:rFonts w:ascii="Times New Roman CYR" w:hAnsi="Times New Roman CYR" w:cs="Times New Roman CYR"/>
          <w:sz w:val="28"/>
          <w:szCs w:val="28"/>
        </w:rPr>
        <w:t xml:space="preserve">  </w:t>
      </w:r>
    </w:p>
    <w:p w:rsidR="00900F88" w:rsidRPr="009B3914" w:rsidRDefault="004B2EED" w:rsidP="008B46C2">
      <w:pPr>
        <w:spacing w:line="293" w:lineRule="atLeast"/>
        <w:jc w:val="both"/>
        <w:rPr>
          <w:rFonts w:ascii="Times New Roman CYR" w:hAnsi="Times New Roman CYR" w:cs="Times New Roman CYR"/>
          <w:sz w:val="28"/>
          <w:szCs w:val="28"/>
        </w:rPr>
      </w:pPr>
      <w:r w:rsidRPr="009B3914">
        <w:t xml:space="preserve">     </w:t>
      </w:r>
      <w:r w:rsidR="00900F88" w:rsidRPr="009B3914">
        <w:rPr>
          <w:rFonts w:ascii="Times New Roman CYR" w:hAnsi="Times New Roman CYR" w:cs="Times New Roman CYR"/>
          <w:sz w:val="28"/>
          <w:szCs w:val="28"/>
        </w:rPr>
        <w:t xml:space="preserve">        </w:t>
      </w:r>
      <w:r w:rsidR="00900F88" w:rsidRPr="009B3914">
        <w:rPr>
          <w:rFonts w:ascii="Times New Roman CYR" w:hAnsi="Times New Roman CYR" w:cs="Times New Roman CYR"/>
          <w:bCs/>
          <w:sz w:val="28"/>
          <w:szCs w:val="28"/>
        </w:rPr>
        <w:t>На 201</w:t>
      </w:r>
      <w:r w:rsidR="00B801C3" w:rsidRPr="009B3914">
        <w:rPr>
          <w:rFonts w:ascii="Times New Roman CYR" w:hAnsi="Times New Roman CYR" w:cs="Times New Roman CYR"/>
          <w:bCs/>
          <w:sz w:val="28"/>
          <w:szCs w:val="28"/>
        </w:rPr>
        <w:t>8</w:t>
      </w:r>
      <w:r w:rsidR="00900F88" w:rsidRPr="009B3914">
        <w:rPr>
          <w:rFonts w:ascii="Times New Roman CYR" w:hAnsi="Times New Roman CYR" w:cs="Times New Roman CYR"/>
          <w:bCs/>
          <w:sz w:val="28"/>
          <w:szCs w:val="28"/>
        </w:rPr>
        <w:t xml:space="preserve"> год в бюджете на развитие отрасли «Образование» предусмотрено </w:t>
      </w:r>
      <w:r w:rsidR="00B801C3" w:rsidRPr="009B3914">
        <w:rPr>
          <w:rFonts w:ascii="Times New Roman CYR" w:hAnsi="Times New Roman CYR" w:cs="Times New Roman CYR"/>
          <w:bCs/>
          <w:sz w:val="28"/>
          <w:szCs w:val="28"/>
          <w:u w:val="single"/>
        </w:rPr>
        <w:t>303</w:t>
      </w:r>
      <w:r w:rsidR="00900F88" w:rsidRPr="009B3914">
        <w:rPr>
          <w:rFonts w:ascii="Times New Roman CYR" w:hAnsi="Times New Roman CYR" w:cs="Times New Roman CYR"/>
          <w:bCs/>
          <w:sz w:val="28"/>
          <w:szCs w:val="28"/>
          <w:u w:val="single"/>
        </w:rPr>
        <w:t xml:space="preserve"> млн </w:t>
      </w:r>
      <w:r w:rsidR="00B801C3" w:rsidRPr="009B3914">
        <w:rPr>
          <w:rFonts w:ascii="Times New Roman CYR" w:hAnsi="Times New Roman CYR" w:cs="Times New Roman CYR"/>
          <w:bCs/>
          <w:sz w:val="28"/>
          <w:szCs w:val="28"/>
          <w:u w:val="single"/>
        </w:rPr>
        <w:t>68</w:t>
      </w:r>
      <w:r w:rsidR="008E6F8B" w:rsidRPr="009B3914">
        <w:rPr>
          <w:rFonts w:ascii="Times New Roman CYR" w:hAnsi="Times New Roman CYR" w:cs="Times New Roman CYR"/>
          <w:bCs/>
          <w:sz w:val="28"/>
          <w:szCs w:val="28"/>
          <w:u w:val="single"/>
        </w:rPr>
        <w:t>2,</w:t>
      </w:r>
      <w:r w:rsidR="00B801C3" w:rsidRPr="009B3914">
        <w:rPr>
          <w:rFonts w:ascii="Times New Roman CYR" w:hAnsi="Times New Roman CYR" w:cs="Times New Roman CYR"/>
          <w:bCs/>
          <w:sz w:val="28"/>
          <w:szCs w:val="28"/>
          <w:u w:val="single"/>
        </w:rPr>
        <w:t>2</w:t>
      </w:r>
      <w:r w:rsidR="00900F88" w:rsidRPr="009B3914">
        <w:rPr>
          <w:rFonts w:ascii="Times New Roman CYR" w:hAnsi="Times New Roman CYR" w:cs="Times New Roman CYR"/>
          <w:bCs/>
          <w:sz w:val="28"/>
          <w:szCs w:val="28"/>
          <w:u w:val="single"/>
        </w:rPr>
        <w:t xml:space="preserve"> </w:t>
      </w:r>
      <w:r w:rsidR="00900F88" w:rsidRPr="009B3914">
        <w:rPr>
          <w:rFonts w:ascii="Times New Roman CYR" w:hAnsi="Times New Roman CYR" w:cs="Times New Roman CYR"/>
          <w:sz w:val="28"/>
          <w:szCs w:val="28"/>
        </w:rPr>
        <w:t xml:space="preserve"> тыс. руб. </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По состоянию на 01.</w:t>
      </w:r>
      <w:r w:rsidR="00690FFC" w:rsidRPr="009B3914">
        <w:rPr>
          <w:rFonts w:ascii="Times New Roman CYR" w:hAnsi="Times New Roman CYR" w:cs="Times New Roman CYR"/>
          <w:sz w:val="28"/>
          <w:szCs w:val="28"/>
        </w:rPr>
        <w:t>0</w:t>
      </w:r>
      <w:r w:rsidR="008E6F8B" w:rsidRPr="009B3914">
        <w:rPr>
          <w:rFonts w:ascii="Times New Roman CYR" w:hAnsi="Times New Roman CYR" w:cs="Times New Roman CYR"/>
          <w:sz w:val="28"/>
          <w:szCs w:val="28"/>
        </w:rPr>
        <w:t>4</w:t>
      </w:r>
      <w:r w:rsidRPr="009B3914">
        <w:rPr>
          <w:rFonts w:ascii="Times New Roman CYR" w:hAnsi="Times New Roman CYR" w:cs="Times New Roman CYR"/>
          <w:sz w:val="28"/>
          <w:szCs w:val="28"/>
        </w:rPr>
        <w:t>.201</w:t>
      </w:r>
      <w:r w:rsidR="00B801C3" w:rsidRPr="009B3914">
        <w:rPr>
          <w:rFonts w:ascii="Times New Roman CYR" w:hAnsi="Times New Roman CYR" w:cs="Times New Roman CYR"/>
          <w:sz w:val="28"/>
          <w:szCs w:val="28"/>
        </w:rPr>
        <w:t>8</w:t>
      </w:r>
      <w:r w:rsidRPr="009B3914">
        <w:rPr>
          <w:rFonts w:ascii="Times New Roman CYR" w:hAnsi="Times New Roman CYR" w:cs="Times New Roman CYR"/>
          <w:sz w:val="28"/>
          <w:szCs w:val="28"/>
        </w:rPr>
        <w:t>г</w:t>
      </w:r>
      <w:r w:rsidR="00690FFC" w:rsidRPr="009B3914">
        <w:rPr>
          <w:rFonts w:ascii="Times New Roman CYR" w:hAnsi="Times New Roman CYR" w:cs="Times New Roman CYR"/>
          <w:sz w:val="28"/>
          <w:szCs w:val="28"/>
        </w:rPr>
        <w:t>.</w:t>
      </w:r>
      <w:r w:rsidRPr="009B3914">
        <w:rPr>
          <w:rFonts w:ascii="Times New Roman CYR" w:hAnsi="Times New Roman CYR" w:cs="Times New Roman CYR"/>
          <w:sz w:val="28"/>
          <w:szCs w:val="28"/>
        </w:rPr>
        <w:t xml:space="preserve"> израсходовано  </w:t>
      </w:r>
      <w:r w:rsidR="00B801C3" w:rsidRPr="009B3914">
        <w:rPr>
          <w:rFonts w:ascii="Times New Roman CYR" w:hAnsi="Times New Roman CYR" w:cs="Times New Roman CYR"/>
          <w:sz w:val="28"/>
          <w:szCs w:val="28"/>
        </w:rPr>
        <w:t>62 089,1</w:t>
      </w:r>
      <w:r w:rsidRPr="009B3914">
        <w:rPr>
          <w:rFonts w:ascii="Times New Roman CYR" w:hAnsi="Times New Roman CYR" w:cs="Times New Roman CYR"/>
          <w:sz w:val="28"/>
          <w:szCs w:val="28"/>
        </w:rPr>
        <w:t xml:space="preserve"> тыс. руб. (</w:t>
      </w:r>
      <w:r w:rsidR="00B801C3" w:rsidRPr="009B3914">
        <w:rPr>
          <w:rFonts w:ascii="Times New Roman CYR" w:hAnsi="Times New Roman CYR" w:cs="Times New Roman CYR"/>
          <w:sz w:val="28"/>
          <w:szCs w:val="28"/>
        </w:rPr>
        <w:t>20,91</w:t>
      </w:r>
      <w:r w:rsidRPr="009B3914">
        <w:rPr>
          <w:rFonts w:ascii="Times New Roman CYR" w:hAnsi="Times New Roman CYR" w:cs="Times New Roman CYR"/>
          <w:sz w:val="28"/>
          <w:szCs w:val="28"/>
        </w:rPr>
        <w:t>%), в т.ч.</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 средства местного бюджета- </w:t>
      </w:r>
      <w:r w:rsidR="00B801C3" w:rsidRPr="009B3914">
        <w:rPr>
          <w:rFonts w:ascii="Times New Roman CYR" w:hAnsi="Times New Roman CYR" w:cs="Times New Roman CYR"/>
          <w:sz w:val="28"/>
          <w:szCs w:val="28"/>
          <w:u w:val="single"/>
        </w:rPr>
        <w:t>23</w:t>
      </w:r>
      <w:r w:rsidR="008E6F8B" w:rsidRPr="009B3914">
        <w:rPr>
          <w:rFonts w:ascii="Times New Roman CYR" w:hAnsi="Times New Roman CYR" w:cs="Times New Roman CYR"/>
          <w:bCs/>
          <w:sz w:val="28"/>
          <w:szCs w:val="28"/>
          <w:u w:val="single"/>
        </w:rPr>
        <w:t xml:space="preserve"> </w:t>
      </w:r>
      <w:r w:rsidRPr="009B3914">
        <w:rPr>
          <w:rFonts w:ascii="Times New Roman CYR" w:hAnsi="Times New Roman CYR" w:cs="Times New Roman CYR"/>
          <w:bCs/>
          <w:sz w:val="28"/>
          <w:szCs w:val="28"/>
          <w:u w:val="single"/>
        </w:rPr>
        <w:t xml:space="preserve">млн. </w:t>
      </w:r>
      <w:r w:rsidR="00B801C3" w:rsidRPr="009B3914">
        <w:rPr>
          <w:rFonts w:ascii="Times New Roman CYR" w:hAnsi="Times New Roman CYR" w:cs="Times New Roman CYR"/>
          <w:bCs/>
          <w:sz w:val="28"/>
          <w:szCs w:val="28"/>
          <w:u w:val="single"/>
        </w:rPr>
        <w:t>212,4</w:t>
      </w:r>
      <w:r w:rsidR="00690FFC" w:rsidRPr="009B3914">
        <w:rPr>
          <w:rFonts w:ascii="Times New Roman CYR" w:hAnsi="Times New Roman CYR" w:cs="Times New Roman CYR"/>
          <w:bCs/>
          <w:sz w:val="28"/>
          <w:szCs w:val="28"/>
          <w:u w:val="single"/>
        </w:rPr>
        <w:t xml:space="preserve"> </w:t>
      </w:r>
      <w:r w:rsidRPr="009B3914">
        <w:rPr>
          <w:rFonts w:ascii="Times New Roman CYR" w:hAnsi="Times New Roman CYR" w:cs="Times New Roman CYR"/>
          <w:bCs/>
          <w:sz w:val="28"/>
          <w:szCs w:val="28"/>
          <w:u w:val="single"/>
        </w:rPr>
        <w:t>тыс. руб.</w:t>
      </w:r>
    </w:p>
    <w:p w:rsidR="00900F88" w:rsidRPr="009B3914" w:rsidRDefault="00900F88" w:rsidP="003F4EBB">
      <w:pPr>
        <w:widowControl w:val="0"/>
        <w:autoSpaceDE w:val="0"/>
        <w:autoSpaceDN w:val="0"/>
        <w:adjustRightInd w:val="0"/>
        <w:jc w:val="both"/>
        <w:rPr>
          <w:rFonts w:ascii="Times New Roman CYR" w:hAnsi="Times New Roman CYR" w:cs="Times New Roman CYR"/>
          <w:bCs/>
          <w:sz w:val="28"/>
          <w:szCs w:val="28"/>
        </w:rPr>
      </w:pPr>
      <w:r w:rsidRPr="009B3914">
        <w:rPr>
          <w:rFonts w:ascii="Times New Roman CYR" w:hAnsi="Times New Roman CYR" w:cs="Times New Roman CYR"/>
          <w:sz w:val="28"/>
          <w:szCs w:val="28"/>
        </w:rPr>
        <w:t xml:space="preserve">- средства областного бюджета – </w:t>
      </w:r>
      <w:r w:rsidR="00B801C3" w:rsidRPr="009B3914">
        <w:rPr>
          <w:rFonts w:ascii="Times New Roman CYR" w:hAnsi="Times New Roman CYR" w:cs="Times New Roman CYR"/>
          <w:sz w:val="28"/>
          <w:szCs w:val="28"/>
          <w:u w:val="single"/>
        </w:rPr>
        <w:t>38</w:t>
      </w:r>
      <w:r w:rsidRPr="009B3914">
        <w:rPr>
          <w:rFonts w:ascii="Times New Roman CYR" w:hAnsi="Times New Roman CYR" w:cs="Times New Roman CYR"/>
          <w:sz w:val="28"/>
          <w:szCs w:val="28"/>
          <w:u w:val="single"/>
        </w:rPr>
        <w:t xml:space="preserve"> млн. </w:t>
      </w:r>
      <w:r w:rsidR="008E6F8B" w:rsidRPr="009B3914">
        <w:rPr>
          <w:rFonts w:ascii="Times New Roman CYR" w:hAnsi="Times New Roman CYR" w:cs="Times New Roman CYR"/>
          <w:sz w:val="28"/>
          <w:szCs w:val="28"/>
          <w:u w:val="single"/>
        </w:rPr>
        <w:t>8</w:t>
      </w:r>
      <w:r w:rsidR="00B801C3" w:rsidRPr="009B3914">
        <w:rPr>
          <w:rFonts w:ascii="Times New Roman CYR" w:hAnsi="Times New Roman CYR" w:cs="Times New Roman CYR"/>
          <w:sz w:val="28"/>
          <w:szCs w:val="28"/>
          <w:u w:val="single"/>
        </w:rPr>
        <w:t>76,7</w:t>
      </w:r>
      <w:r w:rsidRPr="009B3914">
        <w:rPr>
          <w:rFonts w:ascii="Times New Roman CYR" w:hAnsi="Times New Roman CYR" w:cs="Times New Roman CYR"/>
          <w:bCs/>
          <w:sz w:val="28"/>
          <w:szCs w:val="28"/>
          <w:u w:val="single"/>
        </w:rPr>
        <w:t xml:space="preserve"> тыс. руб.</w:t>
      </w:r>
    </w:p>
    <w:p w:rsidR="00900F88" w:rsidRPr="009B3914" w:rsidRDefault="00900F88" w:rsidP="003F4EBB">
      <w:pPr>
        <w:widowControl w:val="0"/>
        <w:autoSpaceDE w:val="0"/>
        <w:autoSpaceDN w:val="0"/>
        <w:adjustRightInd w:val="0"/>
        <w:jc w:val="both"/>
        <w:rPr>
          <w:rFonts w:ascii="Times New Roman CYR" w:hAnsi="Times New Roman CYR" w:cs="Times New Roman CYR"/>
          <w:bCs/>
          <w:sz w:val="28"/>
          <w:szCs w:val="28"/>
        </w:rPr>
      </w:pPr>
      <w:r w:rsidRPr="009B3914">
        <w:rPr>
          <w:rFonts w:ascii="Times New Roman CYR" w:hAnsi="Times New Roman CYR" w:cs="Times New Roman CYR"/>
          <w:sz w:val="28"/>
          <w:szCs w:val="28"/>
        </w:rPr>
        <w:t xml:space="preserve">- средства федерального бюджета – </w:t>
      </w:r>
      <w:r w:rsidR="00B801C3" w:rsidRPr="009B3914">
        <w:rPr>
          <w:rFonts w:ascii="Times New Roman CYR" w:hAnsi="Times New Roman CYR" w:cs="Times New Roman CYR"/>
          <w:sz w:val="28"/>
          <w:szCs w:val="28"/>
        </w:rPr>
        <w:t>0</w:t>
      </w:r>
      <w:r w:rsidRPr="009B3914">
        <w:rPr>
          <w:rFonts w:ascii="Times New Roman CYR" w:hAnsi="Times New Roman CYR" w:cs="Times New Roman CYR"/>
          <w:bCs/>
          <w:sz w:val="28"/>
          <w:szCs w:val="28"/>
          <w:u w:val="single"/>
        </w:rPr>
        <w:t xml:space="preserve"> тыс.руб. </w:t>
      </w:r>
    </w:p>
    <w:p w:rsidR="00900F88" w:rsidRPr="009B3914" w:rsidRDefault="001431D8" w:rsidP="003F4EBB">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    </w:t>
      </w:r>
      <w:r w:rsidR="00900F88" w:rsidRPr="009B3914">
        <w:rPr>
          <w:rFonts w:ascii="Times New Roman CYR" w:hAnsi="Times New Roman CYR" w:cs="Times New Roman CYR"/>
          <w:sz w:val="28"/>
          <w:szCs w:val="28"/>
        </w:rPr>
        <w:t xml:space="preserve">Из средств местного бюджета </w:t>
      </w:r>
      <w:r w:rsidR="005C0C0A" w:rsidRPr="009B3914">
        <w:rPr>
          <w:rFonts w:ascii="Times New Roman CYR" w:hAnsi="Times New Roman CYR" w:cs="Times New Roman CYR"/>
          <w:sz w:val="28"/>
          <w:szCs w:val="28"/>
        </w:rPr>
        <w:t xml:space="preserve">за </w:t>
      </w:r>
      <w:r w:rsidR="00900F88" w:rsidRPr="009B3914">
        <w:rPr>
          <w:rFonts w:ascii="Times New Roman CYR" w:hAnsi="Times New Roman CYR" w:cs="Times New Roman CYR"/>
          <w:sz w:val="28"/>
          <w:szCs w:val="28"/>
        </w:rPr>
        <w:t>201</w:t>
      </w:r>
      <w:r w:rsidR="00B801C3" w:rsidRPr="009B3914">
        <w:rPr>
          <w:rFonts w:ascii="Times New Roman CYR" w:hAnsi="Times New Roman CYR" w:cs="Times New Roman CYR"/>
          <w:sz w:val="28"/>
          <w:szCs w:val="28"/>
        </w:rPr>
        <w:t>8</w:t>
      </w:r>
      <w:r w:rsidR="00900F88" w:rsidRPr="009B3914">
        <w:rPr>
          <w:rFonts w:ascii="Times New Roman CYR" w:hAnsi="Times New Roman CYR" w:cs="Times New Roman CYR"/>
          <w:sz w:val="28"/>
          <w:szCs w:val="28"/>
        </w:rPr>
        <w:t xml:space="preserve"> год было выделено </w:t>
      </w:r>
      <w:r w:rsidR="00900F88" w:rsidRPr="009B3914">
        <w:rPr>
          <w:rFonts w:ascii="Times New Roman CYR" w:hAnsi="Times New Roman CYR" w:cs="Times New Roman CYR"/>
          <w:bCs/>
          <w:sz w:val="28"/>
          <w:szCs w:val="28"/>
          <w:u w:val="single"/>
        </w:rPr>
        <w:t xml:space="preserve">более </w:t>
      </w:r>
      <w:r w:rsidR="00B801C3" w:rsidRPr="009B3914">
        <w:rPr>
          <w:rFonts w:ascii="Times New Roman CYR" w:hAnsi="Times New Roman CYR" w:cs="Times New Roman CYR"/>
          <w:bCs/>
          <w:sz w:val="28"/>
          <w:szCs w:val="28"/>
          <w:u w:val="single"/>
        </w:rPr>
        <w:t>23</w:t>
      </w:r>
      <w:r w:rsidR="00900F88" w:rsidRPr="009B3914">
        <w:rPr>
          <w:rFonts w:ascii="Times New Roman CYR" w:hAnsi="Times New Roman CYR" w:cs="Times New Roman CYR"/>
          <w:bCs/>
          <w:sz w:val="28"/>
          <w:szCs w:val="28"/>
          <w:u w:val="single"/>
        </w:rPr>
        <w:t xml:space="preserve"> миллионов рублей,</w:t>
      </w:r>
      <w:r w:rsidR="00900F88" w:rsidRPr="009B3914">
        <w:rPr>
          <w:rFonts w:ascii="Times New Roman CYR" w:hAnsi="Times New Roman CYR" w:cs="Times New Roman CYR"/>
          <w:sz w:val="28"/>
          <w:szCs w:val="28"/>
        </w:rPr>
        <w:t xml:space="preserve"> в том числе:</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      - на антитеррористические и противопожарные мероприятия было выделено </w:t>
      </w:r>
      <w:r w:rsidRPr="009B3914">
        <w:rPr>
          <w:rFonts w:ascii="Times New Roman CYR" w:hAnsi="Times New Roman CYR" w:cs="Times New Roman CYR"/>
          <w:bCs/>
          <w:sz w:val="28"/>
          <w:szCs w:val="28"/>
        </w:rPr>
        <w:t xml:space="preserve">более  </w:t>
      </w:r>
      <w:r w:rsidR="00B801C3" w:rsidRPr="009B3914">
        <w:rPr>
          <w:rFonts w:ascii="Times New Roman CYR" w:hAnsi="Times New Roman CYR" w:cs="Times New Roman CYR"/>
          <w:bCs/>
          <w:sz w:val="28"/>
          <w:szCs w:val="28"/>
        </w:rPr>
        <w:t>411,1</w:t>
      </w:r>
      <w:r w:rsidRPr="009B3914">
        <w:rPr>
          <w:rFonts w:ascii="Times New Roman CYR" w:hAnsi="Times New Roman CYR" w:cs="Times New Roman CYR"/>
          <w:bCs/>
          <w:sz w:val="28"/>
          <w:szCs w:val="28"/>
        </w:rPr>
        <w:t xml:space="preserve"> тыс. рублей</w:t>
      </w:r>
      <w:r w:rsidRPr="009B3914">
        <w:rPr>
          <w:rFonts w:ascii="Times New Roman CYR" w:hAnsi="Times New Roman CYR" w:cs="Times New Roman CYR"/>
          <w:sz w:val="28"/>
          <w:szCs w:val="28"/>
        </w:rPr>
        <w:t>;</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            - на горячее питание в образовательных учреждениях – </w:t>
      </w:r>
      <w:r w:rsidR="00B801C3" w:rsidRPr="009B3914">
        <w:rPr>
          <w:rFonts w:ascii="Times New Roman CYR" w:hAnsi="Times New Roman CYR" w:cs="Times New Roman CYR"/>
          <w:sz w:val="28"/>
          <w:szCs w:val="28"/>
        </w:rPr>
        <w:t>527,6</w:t>
      </w:r>
      <w:r w:rsidRPr="009B3914">
        <w:rPr>
          <w:rFonts w:ascii="Times New Roman CYR" w:hAnsi="Times New Roman CYR" w:cs="Times New Roman CYR"/>
          <w:sz w:val="28"/>
          <w:szCs w:val="28"/>
        </w:rPr>
        <w:t xml:space="preserve"> тыс.руб.    </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       Реализация основных общеобразовательных программ в части софинансирования расходов:</w:t>
      </w:r>
    </w:p>
    <w:p w:rsidR="00905D33" w:rsidRPr="009B3914" w:rsidRDefault="00616E5B" w:rsidP="003F4EBB">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900F88" w:rsidRPr="009B3914">
        <w:rPr>
          <w:rFonts w:ascii="Times New Roman CYR" w:hAnsi="Times New Roman CYR" w:cs="Times New Roman CYR"/>
          <w:bCs/>
          <w:sz w:val="28"/>
          <w:szCs w:val="28"/>
        </w:rPr>
        <w:t xml:space="preserve">      </w:t>
      </w:r>
      <w:r w:rsidR="00900F88" w:rsidRPr="009B3914">
        <w:rPr>
          <w:rFonts w:ascii="Times New Roman CYR" w:hAnsi="Times New Roman CYR" w:cs="Times New Roman CYR"/>
          <w:sz w:val="28"/>
          <w:szCs w:val="28"/>
        </w:rPr>
        <w:t xml:space="preserve"> </w:t>
      </w:r>
      <w:r w:rsidR="009F49FC" w:rsidRPr="009B3914">
        <w:rPr>
          <w:rFonts w:ascii="Times New Roman CYR" w:hAnsi="Times New Roman CYR" w:cs="Times New Roman CYR"/>
          <w:sz w:val="28"/>
          <w:szCs w:val="28"/>
        </w:rPr>
        <w:t>На 2018-2019г.</w:t>
      </w:r>
      <w:r w:rsidR="00EE24F8" w:rsidRPr="009B3914">
        <w:rPr>
          <w:rFonts w:ascii="Times New Roman CYR" w:hAnsi="Times New Roman CYR" w:cs="Times New Roman CYR"/>
          <w:sz w:val="28"/>
          <w:szCs w:val="28"/>
        </w:rPr>
        <w:t xml:space="preserve"> в</w:t>
      </w:r>
      <w:r w:rsidR="00460A19" w:rsidRPr="009B3914">
        <w:rPr>
          <w:rFonts w:ascii="Times New Roman CYR" w:hAnsi="Times New Roman CYR" w:cs="Times New Roman CYR"/>
          <w:sz w:val="28"/>
          <w:szCs w:val="28"/>
        </w:rPr>
        <w:t xml:space="preserve">ыделены средства на </w:t>
      </w:r>
      <w:r w:rsidR="009F49FC" w:rsidRPr="009B3914">
        <w:rPr>
          <w:rFonts w:ascii="Times New Roman CYR" w:hAnsi="Times New Roman CYR" w:cs="Times New Roman CYR"/>
          <w:sz w:val="28"/>
          <w:szCs w:val="28"/>
        </w:rPr>
        <w:t>реконструкцию МБОУ ДО ДООЦ «Родничок»</w:t>
      </w:r>
      <w:r w:rsidR="00905D33" w:rsidRPr="009B3914">
        <w:rPr>
          <w:rFonts w:ascii="Times New Roman CYR" w:hAnsi="Times New Roman CYR" w:cs="Times New Roman CYR"/>
          <w:sz w:val="28"/>
          <w:szCs w:val="28"/>
        </w:rPr>
        <w:t xml:space="preserve"> </w:t>
      </w:r>
      <w:r w:rsidR="009F49FC" w:rsidRPr="009B3914">
        <w:rPr>
          <w:rFonts w:ascii="Times New Roman CYR" w:hAnsi="Times New Roman CYR" w:cs="Times New Roman CYR"/>
          <w:sz w:val="28"/>
          <w:szCs w:val="28"/>
        </w:rPr>
        <w:t xml:space="preserve">в </w:t>
      </w:r>
      <w:r w:rsidR="00905D33" w:rsidRPr="009B3914">
        <w:rPr>
          <w:rFonts w:ascii="Times New Roman CYR" w:hAnsi="Times New Roman CYR" w:cs="Times New Roman CYR"/>
          <w:sz w:val="28"/>
          <w:szCs w:val="28"/>
        </w:rPr>
        <w:t xml:space="preserve">размере  </w:t>
      </w:r>
      <w:r w:rsidR="009F49FC" w:rsidRPr="009B3914">
        <w:rPr>
          <w:rFonts w:ascii="Times New Roman CYR" w:hAnsi="Times New Roman CYR" w:cs="Times New Roman CYR"/>
          <w:sz w:val="28"/>
          <w:szCs w:val="28"/>
        </w:rPr>
        <w:t>155 302,1</w:t>
      </w:r>
      <w:r w:rsidR="00905D33" w:rsidRPr="009B3914">
        <w:rPr>
          <w:rFonts w:ascii="Times New Roman CYR" w:hAnsi="Times New Roman CYR" w:cs="Times New Roman CYR"/>
          <w:sz w:val="28"/>
          <w:szCs w:val="28"/>
        </w:rPr>
        <w:t xml:space="preserve"> тыс. руб.,</w:t>
      </w:r>
      <w:r w:rsidR="009F49FC" w:rsidRPr="009B3914">
        <w:rPr>
          <w:rFonts w:ascii="Times New Roman CYR" w:hAnsi="Times New Roman CYR" w:cs="Times New Roman CYR"/>
          <w:sz w:val="28"/>
          <w:szCs w:val="28"/>
        </w:rPr>
        <w:t xml:space="preserve"> в т.ч.</w:t>
      </w:r>
      <w:r w:rsidR="00905D33" w:rsidRPr="009B3914">
        <w:rPr>
          <w:rFonts w:ascii="Times New Roman CYR" w:hAnsi="Times New Roman CYR" w:cs="Times New Roman CYR"/>
          <w:sz w:val="28"/>
          <w:szCs w:val="28"/>
        </w:rPr>
        <w:t xml:space="preserve"> местный бюджет – </w:t>
      </w:r>
      <w:r w:rsidR="009F49FC" w:rsidRPr="009B3914">
        <w:rPr>
          <w:rFonts w:ascii="Times New Roman CYR" w:hAnsi="Times New Roman CYR" w:cs="Times New Roman CYR"/>
          <w:sz w:val="28"/>
          <w:szCs w:val="28"/>
        </w:rPr>
        <w:t>6212,2</w:t>
      </w:r>
      <w:r w:rsidR="00905D33" w:rsidRPr="009B3914">
        <w:rPr>
          <w:rFonts w:ascii="Times New Roman CYR" w:hAnsi="Times New Roman CYR" w:cs="Times New Roman CYR"/>
          <w:sz w:val="28"/>
          <w:szCs w:val="28"/>
        </w:rPr>
        <w:t xml:space="preserve"> тыс.руб.</w:t>
      </w:r>
      <w:r w:rsidR="009F49FC" w:rsidRPr="009B3914">
        <w:rPr>
          <w:rFonts w:ascii="Times New Roman CYR" w:hAnsi="Times New Roman CYR" w:cs="Times New Roman CYR"/>
          <w:sz w:val="28"/>
          <w:szCs w:val="28"/>
        </w:rPr>
        <w:t>, областной – 149 089,9 тыс.руб.</w:t>
      </w:r>
      <w:r w:rsidR="005B2AE5" w:rsidRPr="009B3914">
        <w:rPr>
          <w:rFonts w:ascii="Times New Roman CYR" w:hAnsi="Times New Roman CYR" w:cs="Times New Roman CYR"/>
          <w:sz w:val="28"/>
          <w:szCs w:val="28"/>
        </w:rPr>
        <w:t>. Ведется подготовка по заключению договора на производство работ.</w:t>
      </w:r>
    </w:p>
    <w:p w:rsidR="00F66064" w:rsidRPr="009B3914" w:rsidRDefault="00557FA7" w:rsidP="003F4EBB">
      <w:pPr>
        <w:overflowPunct w:val="0"/>
        <w:autoSpaceDE w:val="0"/>
        <w:autoSpaceDN w:val="0"/>
        <w:adjustRightInd w:val="0"/>
        <w:jc w:val="both"/>
        <w:textAlignment w:val="baseline"/>
        <w:rPr>
          <w:sz w:val="28"/>
          <w:szCs w:val="28"/>
        </w:rPr>
      </w:pPr>
      <w:r w:rsidRPr="009B3914">
        <w:rPr>
          <w:sz w:val="28"/>
          <w:szCs w:val="28"/>
        </w:rPr>
        <w:t xml:space="preserve">        </w:t>
      </w:r>
      <w:r w:rsidR="00D65921" w:rsidRPr="009B3914">
        <w:rPr>
          <w:sz w:val="28"/>
          <w:szCs w:val="28"/>
        </w:rPr>
        <w:t>В 201</w:t>
      </w:r>
      <w:r w:rsidR="009F49FC" w:rsidRPr="009B3914">
        <w:rPr>
          <w:sz w:val="28"/>
          <w:szCs w:val="28"/>
        </w:rPr>
        <w:t>8</w:t>
      </w:r>
      <w:r w:rsidR="00D65921" w:rsidRPr="009B3914">
        <w:rPr>
          <w:sz w:val="28"/>
          <w:szCs w:val="28"/>
        </w:rPr>
        <w:t xml:space="preserve"> г. </w:t>
      </w:r>
      <w:r w:rsidR="009F49FC" w:rsidRPr="009B3914">
        <w:rPr>
          <w:sz w:val="28"/>
          <w:szCs w:val="28"/>
        </w:rPr>
        <w:t>выделены средства на приобретение 2-х школьных автобусов для МБОУ Россошанская ООШ, МБОУ Терновская ООШ, в сумме 3 974,4 тыс.руб., в т.ч. местный – 150,4, областной – 3 824,0 тыс.руб.</w:t>
      </w:r>
      <w:r w:rsidR="00AB532F" w:rsidRPr="009B3914">
        <w:rPr>
          <w:sz w:val="28"/>
          <w:szCs w:val="28"/>
        </w:rPr>
        <w:t>, ведутся процедуры закупок.</w:t>
      </w:r>
    </w:p>
    <w:p w:rsidR="00C5722F" w:rsidRPr="009B3914" w:rsidRDefault="00C5722F" w:rsidP="003F4EBB">
      <w:pPr>
        <w:overflowPunct w:val="0"/>
        <w:autoSpaceDE w:val="0"/>
        <w:autoSpaceDN w:val="0"/>
        <w:adjustRightInd w:val="0"/>
        <w:jc w:val="both"/>
        <w:textAlignment w:val="baseline"/>
        <w:rPr>
          <w:sz w:val="28"/>
          <w:szCs w:val="28"/>
        </w:rPr>
      </w:pPr>
      <w:r w:rsidRPr="009B3914">
        <w:rPr>
          <w:sz w:val="28"/>
          <w:szCs w:val="28"/>
        </w:rPr>
        <w:t xml:space="preserve">           Кроме, того выделены денежные средства на ремонт спортивного зала МБОУ </w:t>
      </w:r>
      <w:r w:rsidR="00AB532F" w:rsidRPr="009B3914">
        <w:rPr>
          <w:sz w:val="28"/>
          <w:szCs w:val="28"/>
        </w:rPr>
        <w:t>Степано-Савченская</w:t>
      </w:r>
      <w:r w:rsidRPr="009B3914">
        <w:rPr>
          <w:sz w:val="28"/>
          <w:szCs w:val="28"/>
        </w:rPr>
        <w:t xml:space="preserve"> </w:t>
      </w:r>
      <w:r w:rsidR="00AB532F" w:rsidRPr="009B3914">
        <w:rPr>
          <w:sz w:val="28"/>
          <w:szCs w:val="28"/>
        </w:rPr>
        <w:t>О</w:t>
      </w:r>
      <w:r w:rsidRPr="009B3914">
        <w:rPr>
          <w:sz w:val="28"/>
          <w:szCs w:val="28"/>
        </w:rPr>
        <w:t xml:space="preserve">ОШ в сумме </w:t>
      </w:r>
      <w:r w:rsidR="00AB532F" w:rsidRPr="009B3914">
        <w:rPr>
          <w:sz w:val="28"/>
          <w:szCs w:val="28"/>
        </w:rPr>
        <w:t>849,3</w:t>
      </w:r>
      <w:r w:rsidRPr="009B3914">
        <w:rPr>
          <w:sz w:val="28"/>
          <w:szCs w:val="28"/>
        </w:rPr>
        <w:t xml:space="preserve"> тыс.руб., в т.ч. федеральный бюджет  - </w:t>
      </w:r>
      <w:r w:rsidR="00AB532F" w:rsidRPr="009B3914">
        <w:rPr>
          <w:sz w:val="28"/>
          <w:szCs w:val="28"/>
        </w:rPr>
        <w:t>738,9</w:t>
      </w:r>
      <w:r w:rsidRPr="009B3914">
        <w:rPr>
          <w:sz w:val="28"/>
          <w:szCs w:val="28"/>
        </w:rPr>
        <w:t xml:space="preserve"> тыс.руб., областной – 1</w:t>
      </w:r>
      <w:r w:rsidR="00AB532F" w:rsidRPr="009B3914">
        <w:rPr>
          <w:sz w:val="28"/>
          <w:szCs w:val="28"/>
        </w:rPr>
        <w:t>10,4</w:t>
      </w:r>
      <w:r w:rsidRPr="009B3914">
        <w:rPr>
          <w:sz w:val="28"/>
          <w:szCs w:val="28"/>
        </w:rPr>
        <w:t xml:space="preserve"> тыс.руб.</w:t>
      </w:r>
      <w:r w:rsidR="00AB532F" w:rsidRPr="009B3914">
        <w:rPr>
          <w:sz w:val="28"/>
          <w:szCs w:val="28"/>
        </w:rPr>
        <w:t>. Договор заключен, ведутся работы.</w:t>
      </w:r>
    </w:p>
    <w:p w:rsidR="006F4627" w:rsidRPr="009B3914" w:rsidRDefault="00C5722F" w:rsidP="00AB532F">
      <w:pPr>
        <w:overflowPunct w:val="0"/>
        <w:autoSpaceDE w:val="0"/>
        <w:autoSpaceDN w:val="0"/>
        <w:adjustRightInd w:val="0"/>
        <w:jc w:val="both"/>
        <w:textAlignment w:val="baseline"/>
        <w:rPr>
          <w:sz w:val="28"/>
          <w:szCs w:val="28"/>
        </w:rPr>
      </w:pPr>
      <w:r w:rsidRPr="009B3914">
        <w:rPr>
          <w:sz w:val="28"/>
          <w:szCs w:val="28"/>
        </w:rPr>
        <w:t xml:space="preserve">           </w:t>
      </w:r>
      <w:r w:rsidR="00AB532F" w:rsidRPr="009B3914">
        <w:rPr>
          <w:sz w:val="28"/>
          <w:szCs w:val="28"/>
        </w:rPr>
        <w:t xml:space="preserve">Также выделены денежные средства на разработку ПСД по газификации МБДОУ д/с №3 х.Нижнепетровский и д/с №10 сл.Маньково-Березовской в сумме </w:t>
      </w:r>
      <w:r w:rsidR="00AB532F" w:rsidRPr="009B3914">
        <w:rPr>
          <w:sz w:val="28"/>
          <w:szCs w:val="28"/>
        </w:rPr>
        <w:lastRenderedPageBreak/>
        <w:t xml:space="preserve">3 768,4 тыс.руб., в т.ч. местный бюджет – 159,4, областной – 3609,0 тыс.руб. Ведется подготовка аукционной документации. </w:t>
      </w:r>
    </w:p>
    <w:p w:rsidR="005B2AE5" w:rsidRPr="009B3914" w:rsidRDefault="005B2AE5" w:rsidP="00AB532F">
      <w:pPr>
        <w:overflowPunct w:val="0"/>
        <w:autoSpaceDE w:val="0"/>
        <w:autoSpaceDN w:val="0"/>
        <w:adjustRightInd w:val="0"/>
        <w:jc w:val="both"/>
        <w:textAlignment w:val="baseline"/>
        <w:rPr>
          <w:sz w:val="28"/>
          <w:szCs w:val="28"/>
        </w:rPr>
      </w:pPr>
      <w:r w:rsidRPr="009B3914">
        <w:rPr>
          <w:sz w:val="28"/>
          <w:szCs w:val="28"/>
        </w:rPr>
        <w:t xml:space="preserve">       Направлена на проверку в Госэкспертизу сметная документация на капитальный ремонт спортивных залов по </w:t>
      </w:r>
      <w:r w:rsidR="00616E5B">
        <w:rPr>
          <w:sz w:val="28"/>
          <w:szCs w:val="28"/>
        </w:rPr>
        <w:t>4</w:t>
      </w:r>
      <w:r w:rsidRPr="009B3914">
        <w:rPr>
          <w:sz w:val="28"/>
          <w:szCs w:val="28"/>
        </w:rPr>
        <w:t xml:space="preserve"> организациям (МБОУ Лукичевская СОШ, МБОУ Каменная СОШ, МБОУ Первомайская ООШ</w:t>
      </w:r>
      <w:r w:rsidR="00616E5B">
        <w:rPr>
          <w:sz w:val="28"/>
          <w:szCs w:val="28"/>
        </w:rPr>
        <w:t>,</w:t>
      </w:r>
      <w:r w:rsidR="00616E5B" w:rsidRPr="00616E5B">
        <w:rPr>
          <w:sz w:val="28"/>
          <w:szCs w:val="28"/>
        </w:rPr>
        <w:t xml:space="preserve"> МБОУ Россошанская ООШ</w:t>
      </w:r>
      <w:r w:rsidRPr="009B3914">
        <w:rPr>
          <w:sz w:val="28"/>
          <w:szCs w:val="28"/>
        </w:rPr>
        <w:t xml:space="preserve">). Сумма затрат средств местного бюджета на изготовление смет и прохождение экспертизы составила </w:t>
      </w:r>
      <w:r w:rsidR="00616E5B">
        <w:rPr>
          <w:sz w:val="28"/>
          <w:szCs w:val="28"/>
        </w:rPr>
        <w:t>6</w:t>
      </w:r>
      <w:r w:rsidRPr="009B3914">
        <w:rPr>
          <w:sz w:val="28"/>
          <w:szCs w:val="28"/>
        </w:rPr>
        <w:t>4,0 тыс.руб.</w:t>
      </w:r>
    </w:p>
    <w:p w:rsidR="00900F88" w:rsidRPr="009B3914" w:rsidRDefault="00BD6962" w:rsidP="003F4EBB">
      <w:pPr>
        <w:overflowPunct w:val="0"/>
        <w:autoSpaceDE w:val="0"/>
        <w:autoSpaceDN w:val="0"/>
        <w:adjustRightInd w:val="0"/>
        <w:jc w:val="both"/>
        <w:textAlignment w:val="baseline"/>
        <w:rPr>
          <w:sz w:val="28"/>
          <w:szCs w:val="28"/>
        </w:rPr>
      </w:pPr>
      <w:r w:rsidRPr="009B3914">
        <w:rPr>
          <w:sz w:val="28"/>
          <w:szCs w:val="28"/>
        </w:rPr>
        <w:t xml:space="preserve">          </w:t>
      </w:r>
      <w:r w:rsidR="00273900" w:rsidRPr="009B3914">
        <w:rPr>
          <w:sz w:val="28"/>
          <w:szCs w:val="28"/>
        </w:rPr>
        <w:t xml:space="preserve"> </w:t>
      </w:r>
      <w:r w:rsidR="00900F88" w:rsidRPr="009B3914">
        <w:rPr>
          <w:sz w:val="28"/>
          <w:szCs w:val="28"/>
        </w:rPr>
        <w:t xml:space="preserve">Немаловажное значение в вопросах сохранения здоровья имеет </w:t>
      </w:r>
      <w:r w:rsidR="00A34743" w:rsidRPr="009B3914">
        <w:rPr>
          <w:sz w:val="28"/>
          <w:szCs w:val="28"/>
        </w:rPr>
        <w:t>организация питания.</w:t>
      </w:r>
      <w:r w:rsidR="0034012D" w:rsidRPr="009B3914">
        <w:rPr>
          <w:sz w:val="28"/>
          <w:szCs w:val="28"/>
        </w:rPr>
        <w:t xml:space="preserve"> На 01.04.201</w:t>
      </w:r>
      <w:r w:rsidR="00B801C3" w:rsidRPr="009B3914">
        <w:rPr>
          <w:sz w:val="28"/>
          <w:szCs w:val="28"/>
        </w:rPr>
        <w:t>8</w:t>
      </w:r>
      <w:r w:rsidR="0034012D" w:rsidRPr="009B3914">
        <w:rPr>
          <w:sz w:val="28"/>
          <w:szCs w:val="28"/>
        </w:rPr>
        <w:t xml:space="preserve">г. </w:t>
      </w:r>
      <w:r w:rsidR="00900F88" w:rsidRPr="009B3914">
        <w:rPr>
          <w:sz w:val="28"/>
          <w:szCs w:val="28"/>
        </w:rPr>
        <w:t xml:space="preserve"> в школах района из 1</w:t>
      </w:r>
      <w:r w:rsidR="00873B19" w:rsidRPr="009B3914">
        <w:rPr>
          <w:sz w:val="28"/>
          <w:szCs w:val="28"/>
        </w:rPr>
        <w:t>28</w:t>
      </w:r>
      <w:r w:rsidR="00B801C3" w:rsidRPr="009B3914">
        <w:rPr>
          <w:sz w:val="28"/>
          <w:szCs w:val="28"/>
        </w:rPr>
        <w:t>9</w:t>
      </w:r>
      <w:r w:rsidR="00900F88" w:rsidRPr="009B3914">
        <w:rPr>
          <w:sz w:val="28"/>
          <w:szCs w:val="28"/>
        </w:rPr>
        <w:t xml:space="preserve"> учащихся 1</w:t>
      </w:r>
      <w:r w:rsidR="00B801C3" w:rsidRPr="009B3914">
        <w:rPr>
          <w:sz w:val="28"/>
          <w:szCs w:val="28"/>
        </w:rPr>
        <w:t>219</w:t>
      </w:r>
      <w:r w:rsidR="00900F88" w:rsidRPr="009B3914">
        <w:rPr>
          <w:sz w:val="28"/>
          <w:szCs w:val="28"/>
        </w:rPr>
        <w:t xml:space="preserve"> чел. охвачены горячим питанием, что составляет </w:t>
      </w:r>
      <w:r w:rsidR="00B801C3" w:rsidRPr="009B3914">
        <w:rPr>
          <w:sz w:val="28"/>
          <w:szCs w:val="28"/>
        </w:rPr>
        <w:t>94,6</w:t>
      </w:r>
      <w:r w:rsidR="00900F88" w:rsidRPr="009B3914">
        <w:rPr>
          <w:bCs/>
          <w:sz w:val="28"/>
          <w:szCs w:val="28"/>
        </w:rPr>
        <w:t>%</w:t>
      </w:r>
      <w:r w:rsidR="00900F88" w:rsidRPr="009B3914">
        <w:rPr>
          <w:sz w:val="28"/>
          <w:szCs w:val="28"/>
        </w:rPr>
        <w:t xml:space="preserve"> от общего числа обучающихся. </w:t>
      </w:r>
      <w:r w:rsidR="00900F88" w:rsidRPr="009B3914">
        <w:rPr>
          <w:bCs/>
          <w:sz w:val="28"/>
          <w:szCs w:val="28"/>
        </w:rPr>
        <w:t xml:space="preserve">На указанные цели было затрачено </w:t>
      </w:r>
      <w:r w:rsidR="00B801C3" w:rsidRPr="009B3914">
        <w:rPr>
          <w:bCs/>
          <w:sz w:val="28"/>
          <w:szCs w:val="28"/>
        </w:rPr>
        <w:t>242,2</w:t>
      </w:r>
      <w:r w:rsidR="00900F88" w:rsidRPr="009B3914">
        <w:rPr>
          <w:bCs/>
          <w:sz w:val="28"/>
          <w:szCs w:val="28"/>
        </w:rPr>
        <w:t xml:space="preserve"> тыс. руб. из средств местного бюджета.</w:t>
      </w:r>
      <w:r w:rsidR="00900F88" w:rsidRPr="009B3914">
        <w:rPr>
          <w:sz w:val="28"/>
          <w:szCs w:val="28"/>
        </w:rPr>
        <w:t xml:space="preserve"> </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9B3914">
        <w:rPr>
          <w:color w:val="FF0000"/>
          <w:sz w:val="28"/>
          <w:szCs w:val="28"/>
        </w:rPr>
        <w:t xml:space="preserve">       </w:t>
      </w:r>
      <w:r w:rsidRPr="009B3914">
        <w:rPr>
          <w:sz w:val="28"/>
          <w:szCs w:val="28"/>
        </w:rPr>
        <w:t>Руководствуясь ст.152 Семейного кодекса Российской Федерации, Областным законом Ростовской области от 22.10.2005 № 369-ЗС «О мерах социальной поддержки детей-сирот и детей, оставшихся без попечения родителей, в части содержания в приемных семьях»,</w:t>
      </w:r>
      <w:r w:rsidR="0034012D" w:rsidRPr="009B3914">
        <w:rPr>
          <w:sz w:val="28"/>
          <w:szCs w:val="28"/>
        </w:rPr>
        <w:t xml:space="preserve"> на 01.04.201</w:t>
      </w:r>
      <w:r w:rsidR="00B801C3" w:rsidRPr="009B3914">
        <w:rPr>
          <w:sz w:val="28"/>
          <w:szCs w:val="28"/>
        </w:rPr>
        <w:t>8</w:t>
      </w:r>
      <w:r w:rsidR="0034012D" w:rsidRPr="009B3914">
        <w:rPr>
          <w:bCs/>
          <w:sz w:val="28"/>
          <w:szCs w:val="28"/>
        </w:rPr>
        <w:t xml:space="preserve">г. </w:t>
      </w:r>
      <w:r w:rsidRPr="009B3914">
        <w:rPr>
          <w:bCs/>
          <w:sz w:val="28"/>
          <w:szCs w:val="28"/>
        </w:rPr>
        <w:t xml:space="preserve">на содержание детей в приемной семье из средств субсидии </w:t>
      </w:r>
      <w:r w:rsidRPr="009B3914">
        <w:rPr>
          <w:sz w:val="28"/>
          <w:szCs w:val="28"/>
        </w:rPr>
        <w:t>было израсходовано</w:t>
      </w:r>
      <w:r w:rsidR="0086354C" w:rsidRPr="009B3914">
        <w:rPr>
          <w:sz w:val="28"/>
          <w:szCs w:val="28"/>
        </w:rPr>
        <w:t xml:space="preserve"> </w:t>
      </w:r>
      <w:r w:rsidR="00B801C3" w:rsidRPr="009B3914">
        <w:rPr>
          <w:sz w:val="28"/>
          <w:szCs w:val="28"/>
        </w:rPr>
        <w:t>678,7</w:t>
      </w:r>
      <w:r w:rsidR="00AE0D57" w:rsidRPr="009B3914">
        <w:rPr>
          <w:sz w:val="28"/>
          <w:szCs w:val="28"/>
        </w:rPr>
        <w:t xml:space="preserve"> </w:t>
      </w:r>
      <w:r w:rsidRPr="009B3914">
        <w:rPr>
          <w:bCs/>
          <w:sz w:val="28"/>
          <w:szCs w:val="28"/>
        </w:rPr>
        <w:t>тыс. руб.</w:t>
      </w:r>
      <w:r w:rsidRPr="009B3914">
        <w:rPr>
          <w:rFonts w:ascii="Times New Roman CYR" w:hAnsi="Times New Roman CYR" w:cs="Times New Roman CYR"/>
          <w:sz w:val="28"/>
          <w:szCs w:val="28"/>
        </w:rPr>
        <w:t xml:space="preserve"> </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     Расходование средств субвенции на осуществление полномочий по предоставлению мер социальной поддержки детей-сирот и детей, оставшихся без попечения родителей, в части ежемесячного денежного содержания детей-сирот и детей, оставшихся без попечения родителей, переданных на воспитание в семьи опекунов или попечителей, составило </w:t>
      </w:r>
      <w:r w:rsidR="00460751" w:rsidRPr="009B3914">
        <w:rPr>
          <w:rFonts w:ascii="Times New Roman CYR" w:hAnsi="Times New Roman CYR" w:cs="Times New Roman CYR"/>
          <w:sz w:val="28"/>
          <w:szCs w:val="28"/>
        </w:rPr>
        <w:t>703,3</w:t>
      </w:r>
      <w:r w:rsidR="00AE0D57" w:rsidRPr="009B3914">
        <w:rPr>
          <w:rFonts w:ascii="Times New Roman CYR" w:hAnsi="Times New Roman CYR" w:cs="Times New Roman CYR"/>
          <w:sz w:val="28"/>
          <w:szCs w:val="28"/>
        </w:rPr>
        <w:t xml:space="preserve"> </w:t>
      </w:r>
      <w:r w:rsidRPr="009B3914">
        <w:rPr>
          <w:rFonts w:ascii="Times New Roman CYR" w:hAnsi="Times New Roman CYR" w:cs="Times New Roman CYR"/>
          <w:bCs/>
          <w:sz w:val="28"/>
          <w:szCs w:val="28"/>
        </w:rPr>
        <w:t>тыс.руб</w:t>
      </w:r>
      <w:r w:rsidRPr="009B3914">
        <w:rPr>
          <w:rFonts w:ascii="Times New Roman CYR" w:hAnsi="Times New Roman CYR" w:cs="Times New Roman CYR"/>
          <w:sz w:val="28"/>
          <w:szCs w:val="28"/>
        </w:rPr>
        <w:t>.</w:t>
      </w:r>
    </w:p>
    <w:p w:rsidR="00900F88" w:rsidRPr="009B3914" w:rsidRDefault="00900F88" w:rsidP="003F4EBB">
      <w:pPr>
        <w:widowControl w:val="0"/>
        <w:autoSpaceDE w:val="0"/>
        <w:autoSpaceDN w:val="0"/>
        <w:adjustRightInd w:val="0"/>
        <w:ind w:firstLine="180"/>
        <w:jc w:val="both"/>
        <w:rPr>
          <w:rFonts w:ascii="Times New Roman CYR" w:hAnsi="Times New Roman CYR" w:cs="Times New Roman CYR"/>
          <w:sz w:val="28"/>
          <w:szCs w:val="28"/>
        </w:rPr>
      </w:pPr>
      <w:r w:rsidRPr="009B3914">
        <w:rPr>
          <w:rFonts w:ascii="Times New Roman CYR" w:hAnsi="Times New Roman CYR" w:cs="Times New Roman CYR"/>
          <w:sz w:val="28"/>
          <w:szCs w:val="28"/>
        </w:rPr>
        <w:t xml:space="preserve">(Единовременное пособие – </w:t>
      </w:r>
      <w:r w:rsidR="0086354C" w:rsidRPr="009B3914">
        <w:rPr>
          <w:rFonts w:ascii="Times New Roman CYR" w:hAnsi="Times New Roman CYR" w:cs="Times New Roman CYR"/>
          <w:sz w:val="28"/>
          <w:szCs w:val="28"/>
        </w:rPr>
        <w:t>16</w:t>
      </w:r>
      <w:r w:rsidR="00460751" w:rsidRPr="009B3914">
        <w:rPr>
          <w:rFonts w:ascii="Times New Roman CYR" w:hAnsi="Times New Roman CYR" w:cs="Times New Roman CYR"/>
          <w:sz w:val="28"/>
          <w:szCs w:val="28"/>
        </w:rPr>
        <w:t xml:space="preserve"> 759,09</w:t>
      </w:r>
      <w:r w:rsidRPr="009B3914">
        <w:rPr>
          <w:rFonts w:ascii="Times New Roman CYR" w:hAnsi="Times New Roman CYR" w:cs="Times New Roman CYR"/>
          <w:sz w:val="28"/>
          <w:szCs w:val="28"/>
        </w:rPr>
        <w:t xml:space="preserve"> руб., ежемесячное пособие на одного ребенка </w:t>
      </w:r>
      <w:r w:rsidR="0086354C" w:rsidRPr="009B3914">
        <w:rPr>
          <w:rFonts w:ascii="Times New Roman CYR" w:hAnsi="Times New Roman CYR" w:cs="Times New Roman CYR"/>
          <w:sz w:val="28"/>
          <w:szCs w:val="28"/>
        </w:rPr>
        <w:t>9</w:t>
      </w:r>
      <w:r w:rsidR="00460751" w:rsidRPr="009B3914">
        <w:rPr>
          <w:rFonts w:ascii="Times New Roman CYR" w:hAnsi="Times New Roman CYR" w:cs="Times New Roman CYR"/>
          <w:sz w:val="28"/>
          <w:szCs w:val="28"/>
        </w:rPr>
        <w:t>836</w:t>
      </w:r>
      <w:r w:rsidR="0086354C" w:rsidRPr="009B3914">
        <w:rPr>
          <w:rFonts w:ascii="Times New Roman CYR" w:hAnsi="Times New Roman CYR" w:cs="Times New Roman CYR"/>
          <w:sz w:val="28"/>
          <w:szCs w:val="28"/>
        </w:rPr>
        <w:t>,00</w:t>
      </w:r>
      <w:r w:rsidRPr="009B3914">
        <w:rPr>
          <w:rFonts w:ascii="Times New Roman CYR" w:hAnsi="Times New Roman CYR" w:cs="Times New Roman CYR"/>
          <w:sz w:val="28"/>
          <w:szCs w:val="28"/>
        </w:rPr>
        <w:t xml:space="preserve"> рублей).</w:t>
      </w:r>
    </w:p>
    <w:p w:rsidR="000635A4" w:rsidRPr="009B3914" w:rsidRDefault="000635A4" w:rsidP="003F4EBB">
      <w:pPr>
        <w:jc w:val="both"/>
        <w:rPr>
          <w:sz w:val="28"/>
          <w:szCs w:val="28"/>
        </w:rPr>
      </w:pPr>
      <w:r w:rsidRPr="009B3914">
        <w:rPr>
          <w:sz w:val="28"/>
          <w:szCs w:val="28"/>
        </w:rPr>
        <w:t xml:space="preserve">      Всего состоит на учете детей и подростков, находящихся под опекой – </w:t>
      </w:r>
      <w:r w:rsidR="00067415" w:rsidRPr="009B3914">
        <w:rPr>
          <w:sz w:val="28"/>
          <w:szCs w:val="28"/>
        </w:rPr>
        <w:t>71</w:t>
      </w:r>
      <w:r w:rsidRPr="009B3914">
        <w:rPr>
          <w:sz w:val="28"/>
          <w:szCs w:val="28"/>
        </w:rPr>
        <w:t>, из них в приемной семье 2</w:t>
      </w:r>
      <w:r w:rsidR="00067415" w:rsidRPr="009B3914">
        <w:rPr>
          <w:sz w:val="28"/>
          <w:szCs w:val="28"/>
        </w:rPr>
        <w:t>3</w:t>
      </w:r>
      <w:r w:rsidRPr="009B3914">
        <w:rPr>
          <w:sz w:val="28"/>
          <w:szCs w:val="28"/>
        </w:rPr>
        <w:t xml:space="preserve"> ребенка,  в том числе получающих денежные средства –  </w:t>
      </w:r>
      <w:r w:rsidR="00067415" w:rsidRPr="009B3914">
        <w:rPr>
          <w:sz w:val="28"/>
          <w:szCs w:val="28"/>
        </w:rPr>
        <w:t>2</w:t>
      </w:r>
      <w:r w:rsidRPr="009B3914">
        <w:rPr>
          <w:sz w:val="28"/>
          <w:szCs w:val="28"/>
        </w:rPr>
        <w:t xml:space="preserve">4 человека. На полном государственном обеспечении находятся </w:t>
      </w:r>
      <w:r w:rsidR="00067415" w:rsidRPr="009B3914">
        <w:rPr>
          <w:sz w:val="28"/>
          <w:szCs w:val="28"/>
        </w:rPr>
        <w:t>6</w:t>
      </w:r>
      <w:r w:rsidRPr="009B3914">
        <w:rPr>
          <w:sz w:val="28"/>
          <w:szCs w:val="28"/>
        </w:rPr>
        <w:t xml:space="preserve"> человек, оформлено на добровольной основе по заявлению родителей </w:t>
      </w:r>
      <w:r w:rsidR="00067415" w:rsidRPr="009B3914">
        <w:rPr>
          <w:sz w:val="28"/>
          <w:szCs w:val="28"/>
        </w:rPr>
        <w:t>18</w:t>
      </w:r>
      <w:r w:rsidRPr="009B3914">
        <w:rPr>
          <w:sz w:val="28"/>
          <w:szCs w:val="28"/>
        </w:rPr>
        <w:t xml:space="preserve"> </w:t>
      </w:r>
      <w:r w:rsidR="00067415" w:rsidRPr="009B3914">
        <w:rPr>
          <w:sz w:val="28"/>
          <w:szCs w:val="28"/>
        </w:rPr>
        <w:t>детей</w:t>
      </w:r>
      <w:r w:rsidRPr="009B3914">
        <w:rPr>
          <w:sz w:val="28"/>
          <w:szCs w:val="28"/>
        </w:rPr>
        <w:t xml:space="preserve">, выявленных – 0. </w:t>
      </w:r>
    </w:p>
    <w:p w:rsidR="00900F88" w:rsidRPr="009B3914" w:rsidRDefault="00900F88" w:rsidP="003F4EBB">
      <w:pPr>
        <w:jc w:val="both"/>
        <w:rPr>
          <w:rFonts w:ascii="Times New Roman CYR" w:hAnsi="Times New Roman CYR" w:cs="Times New Roman CYR"/>
          <w:bCs/>
          <w:sz w:val="28"/>
          <w:szCs w:val="28"/>
          <w:u w:val="single"/>
        </w:rPr>
      </w:pPr>
      <w:r w:rsidRPr="009B3914">
        <w:rPr>
          <w:rFonts w:ascii="Times New Roman CYR" w:hAnsi="Times New Roman CYR" w:cs="Times New Roman CYR"/>
          <w:sz w:val="28"/>
          <w:szCs w:val="28"/>
        </w:rPr>
        <w:t xml:space="preserve">  </w:t>
      </w:r>
      <w:r w:rsidRPr="009B3914">
        <w:rPr>
          <w:sz w:val="28"/>
          <w:szCs w:val="28"/>
        </w:rPr>
        <w:t xml:space="preserve">   </w:t>
      </w:r>
      <w:r w:rsidRPr="009B3914">
        <w:rPr>
          <w:rFonts w:ascii="Times New Roman CYR" w:hAnsi="Times New Roman CYR" w:cs="Times New Roman CYR"/>
          <w:sz w:val="28"/>
          <w:szCs w:val="28"/>
        </w:rPr>
        <w:t xml:space="preserve">   </w:t>
      </w:r>
      <w:r w:rsidRPr="00616E5B">
        <w:rPr>
          <w:rFonts w:ascii="Times New Roman CYR" w:hAnsi="Times New Roman CYR" w:cs="Times New Roman CYR"/>
          <w:sz w:val="28"/>
          <w:szCs w:val="28"/>
        </w:rPr>
        <w:t>В рамках поддержки талант</w:t>
      </w:r>
      <w:r w:rsidR="007B652B" w:rsidRPr="00616E5B">
        <w:rPr>
          <w:rFonts w:ascii="Times New Roman CYR" w:hAnsi="Times New Roman CYR" w:cs="Times New Roman CYR"/>
          <w:sz w:val="28"/>
          <w:szCs w:val="28"/>
        </w:rPr>
        <w:t>ливой молодежи по итогам учебной четверти</w:t>
      </w:r>
      <w:r w:rsidRPr="00616E5B">
        <w:rPr>
          <w:rFonts w:ascii="Times New Roman CYR" w:hAnsi="Times New Roman CYR" w:cs="Times New Roman CYR"/>
          <w:sz w:val="28"/>
          <w:szCs w:val="28"/>
        </w:rPr>
        <w:t xml:space="preserve"> на выплату стипендии </w:t>
      </w:r>
      <w:r w:rsidR="002326F4" w:rsidRPr="00616E5B">
        <w:rPr>
          <w:rFonts w:ascii="Times New Roman CYR" w:hAnsi="Times New Roman CYR" w:cs="Times New Roman CYR"/>
          <w:sz w:val="28"/>
          <w:szCs w:val="28"/>
        </w:rPr>
        <w:t>г</w:t>
      </w:r>
      <w:r w:rsidRPr="00616E5B">
        <w:rPr>
          <w:rFonts w:ascii="Times New Roman CYR" w:hAnsi="Times New Roman CYR" w:cs="Times New Roman CYR"/>
          <w:sz w:val="28"/>
          <w:szCs w:val="28"/>
        </w:rPr>
        <w:t xml:space="preserve">лавы </w:t>
      </w:r>
      <w:r w:rsidR="002326F4" w:rsidRPr="00616E5B">
        <w:rPr>
          <w:rFonts w:ascii="Times New Roman CYR" w:hAnsi="Times New Roman CYR" w:cs="Times New Roman CYR"/>
          <w:sz w:val="28"/>
          <w:szCs w:val="28"/>
        </w:rPr>
        <w:t xml:space="preserve">Администрации </w:t>
      </w:r>
      <w:r w:rsidRPr="00616E5B">
        <w:rPr>
          <w:rFonts w:ascii="Times New Roman CYR" w:hAnsi="Times New Roman CYR" w:cs="Times New Roman CYR"/>
          <w:sz w:val="28"/>
          <w:szCs w:val="28"/>
        </w:rPr>
        <w:t xml:space="preserve">района из средств местного бюджета за </w:t>
      </w:r>
      <w:r w:rsidR="00273900" w:rsidRPr="00616E5B">
        <w:rPr>
          <w:rFonts w:ascii="Times New Roman CYR" w:hAnsi="Times New Roman CYR" w:cs="Times New Roman CYR"/>
          <w:sz w:val="28"/>
          <w:szCs w:val="28"/>
        </w:rPr>
        <w:t xml:space="preserve"> </w:t>
      </w:r>
      <w:r w:rsidRPr="00616E5B">
        <w:rPr>
          <w:rFonts w:ascii="Times New Roman CYR" w:hAnsi="Times New Roman CYR" w:cs="Times New Roman CYR"/>
          <w:sz w:val="28"/>
          <w:szCs w:val="28"/>
        </w:rPr>
        <w:t xml:space="preserve"> </w:t>
      </w:r>
      <w:r w:rsidR="00493CB4" w:rsidRPr="00616E5B">
        <w:rPr>
          <w:rFonts w:ascii="Times New Roman CYR" w:hAnsi="Times New Roman CYR" w:cs="Times New Roman CYR"/>
          <w:sz w:val="28"/>
          <w:szCs w:val="28"/>
        </w:rPr>
        <w:t>1 квартал 201</w:t>
      </w:r>
      <w:r w:rsidR="00460751" w:rsidRPr="00616E5B">
        <w:rPr>
          <w:rFonts w:ascii="Times New Roman CYR" w:hAnsi="Times New Roman CYR" w:cs="Times New Roman CYR"/>
          <w:sz w:val="28"/>
          <w:szCs w:val="28"/>
        </w:rPr>
        <w:t>8</w:t>
      </w:r>
      <w:r w:rsidR="006225C5" w:rsidRPr="00616E5B">
        <w:rPr>
          <w:rFonts w:ascii="Times New Roman CYR" w:hAnsi="Times New Roman CYR" w:cs="Times New Roman CYR"/>
          <w:sz w:val="28"/>
          <w:szCs w:val="28"/>
        </w:rPr>
        <w:t xml:space="preserve"> год</w:t>
      </w:r>
      <w:r w:rsidR="00493CB4" w:rsidRPr="00616E5B">
        <w:rPr>
          <w:rFonts w:ascii="Times New Roman CYR" w:hAnsi="Times New Roman CYR" w:cs="Times New Roman CYR"/>
          <w:sz w:val="28"/>
          <w:szCs w:val="28"/>
        </w:rPr>
        <w:t>а</w:t>
      </w:r>
      <w:r w:rsidR="006225C5" w:rsidRPr="00616E5B">
        <w:rPr>
          <w:rFonts w:ascii="Times New Roman CYR" w:hAnsi="Times New Roman CYR" w:cs="Times New Roman CYR"/>
          <w:sz w:val="28"/>
          <w:szCs w:val="28"/>
        </w:rPr>
        <w:t xml:space="preserve"> </w:t>
      </w:r>
      <w:r w:rsidRPr="00616E5B">
        <w:rPr>
          <w:rFonts w:ascii="Times New Roman CYR" w:hAnsi="Times New Roman CYR" w:cs="Times New Roman CYR"/>
          <w:sz w:val="28"/>
          <w:szCs w:val="28"/>
        </w:rPr>
        <w:t xml:space="preserve"> выделено </w:t>
      </w:r>
      <w:r w:rsidR="00493CB4" w:rsidRPr="00616E5B">
        <w:rPr>
          <w:rFonts w:ascii="Times New Roman CYR" w:hAnsi="Times New Roman CYR" w:cs="Times New Roman CYR"/>
          <w:sz w:val="28"/>
          <w:szCs w:val="28"/>
          <w:u w:val="single"/>
        </w:rPr>
        <w:t>3</w:t>
      </w:r>
      <w:r w:rsidR="00460751" w:rsidRPr="00616E5B">
        <w:rPr>
          <w:rFonts w:ascii="Times New Roman CYR" w:hAnsi="Times New Roman CYR" w:cs="Times New Roman CYR"/>
          <w:sz w:val="28"/>
          <w:szCs w:val="28"/>
          <w:u w:val="single"/>
        </w:rPr>
        <w:t>4,4</w:t>
      </w:r>
      <w:r w:rsidRPr="00616E5B">
        <w:rPr>
          <w:rFonts w:ascii="Times New Roman CYR" w:hAnsi="Times New Roman CYR" w:cs="Times New Roman CYR"/>
          <w:sz w:val="28"/>
          <w:szCs w:val="28"/>
          <w:u w:val="single"/>
        </w:rPr>
        <w:t xml:space="preserve"> </w:t>
      </w:r>
      <w:r w:rsidRPr="00616E5B">
        <w:rPr>
          <w:rFonts w:ascii="Times New Roman CYR" w:hAnsi="Times New Roman CYR" w:cs="Times New Roman CYR"/>
          <w:bCs/>
          <w:sz w:val="28"/>
          <w:szCs w:val="28"/>
          <w:u w:val="single"/>
        </w:rPr>
        <w:t>тыс. руб</w:t>
      </w:r>
      <w:r w:rsidR="00C363F4" w:rsidRPr="00616E5B">
        <w:rPr>
          <w:rFonts w:ascii="Times New Roman CYR" w:hAnsi="Times New Roman CYR" w:cs="Times New Roman CYR"/>
          <w:bCs/>
          <w:sz w:val="28"/>
          <w:szCs w:val="28"/>
          <w:u w:val="single"/>
        </w:rPr>
        <w:t>.</w:t>
      </w:r>
    </w:p>
    <w:p w:rsidR="003D7A83" w:rsidRPr="009B3914" w:rsidRDefault="00AC04A6" w:rsidP="003F4EBB">
      <w:pPr>
        <w:jc w:val="both"/>
        <w:rPr>
          <w:sz w:val="28"/>
          <w:szCs w:val="28"/>
        </w:rPr>
      </w:pPr>
      <w:r w:rsidRPr="009B3914">
        <w:rPr>
          <w:sz w:val="28"/>
          <w:szCs w:val="28"/>
        </w:rPr>
        <w:t xml:space="preserve">       </w:t>
      </w:r>
    </w:p>
    <w:p w:rsidR="000A528B" w:rsidRPr="009B3914" w:rsidRDefault="00E53F93" w:rsidP="000A528B">
      <w:pPr>
        <w:jc w:val="both"/>
        <w:rPr>
          <w:rFonts w:ascii="Times New Roman CYR" w:hAnsi="Times New Roman CYR" w:cs="Times New Roman CYR"/>
          <w:color w:val="000000"/>
          <w:sz w:val="28"/>
          <w:szCs w:val="28"/>
        </w:rPr>
      </w:pPr>
      <w:r w:rsidRPr="009B3914">
        <w:rPr>
          <w:rFonts w:ascii="Times New Roman CYR" w:hAnsi="Times New Roman CYR" w:cs="Times New Roman CYR"/>
          <w:color w:val="000000"/>
          <w:sz w:val="28"/>
          <w:szCs w:val="28"/>
        </w:rPr>
        <w:t xml:space="preserve">  </w:t>
      </w:r>
      <w:r w:rsidR="000A528B" w:rsidRPr="009B3914">
        <w:rPr>
          <w:rFonts w:ascii="Times New Roman CYR" w:hAnsi="Times New Roman CYR" w:cs="Times New Roman CYR"/>
          <w:color w:val="000000"/>
          <w:sz w:val="28"/>
          <w:szCs w:val="28"/>
        </w:rPr>
        <w:t xml:space="preserve">       В 2018 году  во всех общеобразовательных организациях района  реализуются  федеральные образовательные стандарты начального общего образования, осуществлен переход на федеральные образовательные стандарты основного общего образования. </w:t>
      </w:r>
    </w:p>
    <w:p w:rsidR="000A528B" w:rsidRPr="009B3914" w:rsidRDefault="000A528B" w:rsidP="000A528B">
      <w:pPr>
        <w:jc w:val="both"/>
        <w:rPr>
          <w:rFonts w:ascii="Times New Roman CYR" w:hAnsi="Times New Roman CYR" w:cs="Times New Roman CYR"/>
          <w:color w:val="000000"/>
          <w:sz w:val="28"/>
          <w:szCs w:val="28"/>
        </w:rPr>
      </w:pPr>
      <w:r w:rsidRPr="009B3914">
        <w:rPr>
          <w:rFonts w:ascii="Times New Roman CYR" w:hAnsi="Times New Roman CYR" w:cs="Times New Roman CYR"/>
          <w:color w:val="000000"/>
          <w:sz w:val="28"/>
          <w:szCs w:val="28"/>
        </w:rPr>
        <w:t xml:space="preserve">541 обучающийся начальных школ (100%) реализуют Федеральный  государственный образовательный стандарт начального общего образования; 451обучающийся основных школ  (72 %) –  Федеральный  государственный образовательный стандарт основного общего образования.   </w:t>
      </w:r>
    </w:p>
    <w:p w:rsidR="000A528B" w:rsidRPr="009B3914" w:rsidRDefault="000A528B" w:rsidP="000A528B">
      <w:pPr>
        <w:jc w:val="both"/>
        <w:rPr>
          <w:rFonts w:ascii="Times New Roman CYR" w:hAnsi="Times New Roman CYR" w:cs="Times New Roman CYR"/>
          <w:color w:val="000000"/>
          <w:sz w:val="28"/>
          <w:szCs w:val="28"/>
        </w:rPr>
      </w:pPr>
      <w:r w:rsidRPr="009B3914">
        <w:rPr>
          <w:rFonts w:ascii="Times New Roman CYR" w:hAnsi="Times New Roman CYR" w:cs="Times New Roman CYR"/>
          <w:color w:val="000000"/>
          <w:sz w:val="28"/>
          <w:szCs w:val="28"/>
        </w:rPr>
        <w:t xml:space="preserve">         В рамках ФГОС начального и основного общего образования в школах выделены основные направления внеурочной деятельности: спортивно-оздоровительное, духовно-нравственное, общеинтеллектуальное, общекультурное, социальное, художественно-эстетическое, техническое.</w:t>
      </w:r>
      <w:r w:rsidR="00E53F93" w:rsidRPr="009B3914">
        <w:rPr>
          <w:rFonts w:ascii="Times New Roman CYR" w:hAnsi="Times New Roman CYR" w:cs="Times New Roman CYR"/>
          <w:color w:val="000000"/>
          <w:sz w:val="28"/>
          <w:szCs w:val="28"/>
        </w:rPr>
        <w:t xml:space="preserve">    </w:t>
      </w:r>
    </w:p>
    <w:p w:rsidR="000A528B" w:rsidRPr="009B3914" w:rsidRDefault="000A528B" w:rsidP="000A528B">
      <w:pPr>
        <w:jc w:val="both"/>
        <w:rPr>
          <w:rFonts w:ascii="Times New Roman CYR" w:hAnsi="Times New Roman CYR" w:cs="Times New Roman CYR"/>
          <w:color w:val="000000"/>
          <w:sz w:val="28"/>
          <w:szCs w:val="28"/>
        </w:rPr>
      </w:pPr>
    </w:p>
    <w:p w:rsidR="000635A4" w:rsidRPr="009B3914" w:rsidRDefault="005A630E" w:rsidP="000A528B">
      <w:pPr>
        <w:jc w:val="both"/>
        <w:rPr>
          <w:rFonts w:ascii="Times New Roman CYR" w:hAnsi="Times New Roman CYR" w:cs="Times New Roman CYR"/>
          <w:sz w:val="28"/>
          <w:szCs w:val="28"/>
        </w:rPr>
      </w:pPr>
      <w:r w:rsidRPr="009B3914">
        <w:rPr>
          <w:sz w:val="28"/>
          <w:szCs w:val="28"/>
        </w:rPr>
        <w:t xml:space="preserve"> </w:t>
      </w:r>
      <w:r w:rsidR="00645017">
        <w:rPr>
          <w:sz w:val="28"/>
          <w:szCs w:val="28"/>
        </w:rPr>
        <w:t xml:space="preserve">   </w:t>
      </w:r>
      <w:r w:rsidR="000635A4" w:rsidRPr="009B3914">
        <w:rPr>
          <w:rFonts w:ascii="Times New Roman CYR" w:hAnsi="Times New Roman CYR" w:cs="Times New Roman CYR"/>
          <w:sz w:val="28"/>
          <w:szCs w:val="28"/>
        </w:rPr>
        <w:t xml:space="preserve">В соответствии с планом работы по организации и оздоровлению детей в каникулярный период на базе </w:t>
      </w:r>
      <w:r w:rsidR="00067415" w:rsidRPr="009B3914">
        <w:rPr>
          <w:rFonts w:ascii="Times New Roman CYR" w:hAnsi="Times New Roman CYR" w:cs="Times New Roman CYR"/>
          <w:sz w:val="28"/>
          <w:szCs w:val="28"/>
        </w:rPr>
        <w:t>6</w:t>
      </w:r>
      <w:r w:rsidR="000635A4" w:rsidRPr="009B3914">
        <w:rPr>
          <w:rFonts w:ascii="Times New Roman CYR" w:hAnsi="Times New Roman CYR" w:cs="Times New Roman CYR"/>
          <w:sz w:val="28"/>
          <w:szCs w:val="28"/>
        </w:rPr>
        <w:t xml:space="preserve"> общеобразовательных организаций Милютинского  района за истекший период 201</w:t>
      </w:r>
      <w:r w:rsidR="00067415" w:rsidRPr="009B3914">
        <w:rPr>
          <w:rFonts w:ascii="Times New Roman CYR" w:hAnsi="Times New Roman CYR" w:cs="Times New Roman CYR"/>
          <w:sz w:val="28"/>
          <w:szCs w:val="28"/>
        </w:rPr>
        <w:t>8</w:t>
      </w:r>
      <w:r w:rsidR="000635A4" w:rsidRPr="009B3914">
        <w:rPr>
          <w:rFonts w:ascii="Times New Roman CYR" w:hAnsi="Times New Roman CYR" w:cs="Times New Roman CYR"/>
          <w:sz w:val="28"/>
          <w:szCs w:val="28"/>
        </w:rPr>
        <w:t xml:space="preserve">г. были открыты пришкольные лагеря, в которых отдохнули </w:t>
      </w:r>
      <w:r w:rsidR="00067415" w:rsidRPr="009B3914">
        <w:rPr>
          <w:rFonts w:ascii="Times New Roman CYR" w:hAnsi="Times New Roman CYR" w:cs="Times New Roman CYR"/>
          <w:sz w:val="28"/>
          <w:szCs w:val="28"/>
        </w:rPr>
        <w:t>73</w:t>
      </w:r>
      <w:r w:rsidR="000635A4" w:rsidRPr="009B3914">
        <w:rPr>
          <w:rFonts w:ascii="Times New Roman CYR" w:hAnsi="Times New Roman CYR" w:cs="Times New Roman CYR"/>
          <w:sz w:val="28"/>
          <w:szCs w:val="28"/>
        </w:rPr>
        <w:t xml:space="preserve"> обучающихся.</w:t>
      </w:r>
    </w:p>
    <w:p w:rsidR="005A630E" w:rsidRPr="009B3914" w:rsidRDefault="005A630E" w:rsidP="003F4EBB">
      <w:pPr>
        <w:jc w:val="both"/>
        <w:rPr>
          <w:sz w:val="28"/>
          <w:szCs w:val="28"/>
        </w:rPr>
      </w:pPr>
      <w:r w:rsidRPr="009B3914">
        <w:rPr>
          <w:rFonts w:ascii="Times New Roman CYR" w:hAnsi="Times New Roman CYR" w:cs="Times New Roman CYR"/>
          <w:i/>
          <w:color w:val="000000"/>
          <w:sz w:val="28"/>
          <w:szCs w:val="28"/>
        </w:rPr>
        <w:lastRenderedPageBreak/>
        <w:t xml:space="preserve">       </w:t>
      </w:r>
      <w:r w:rsidRPr="009B3914">
        <w:rPr>
          <w:sz w:val="28"/>
          <w:szCs w:val="28"/>
        </w:rPr>
        <w:t>Всего запланировано на 201</w:t>
      </w:r>
      <w:r w:rsidR="00460751" w:rsidRPr="009B3914">
        <w:rPr>
          <w:sz w:val="28"/>
          <w:szCs w:val="28"/>
        </w:rPr>
        <w:t>8</w:t>
      </w:r>
      <w:r w:rsidRPr="009B3914">
        <w:rPr>
          <w:sz w:val="28"/>
          <w:szCs w:val="28"/>
        </w:rPr>
        <w:t xml:space="preserve"> год денежных средств </w:t>
      </w:r>
      <w:r w:rsidR="00460751" w:rsidRPr="009B3914">
        <w:rPr>
          <w:sz w:val="28"/>
          <w:szCs w:val="28"/>
        </w:rPr>
        <w:t>831,8</w:t>
      </w:r>
      <w:r w:rsidR="00310095" w:rsidRPr="009B3914">
        <w:rPr>
          <w:sz w:val="28"/>
          <w:szCs w:val="28"/>
        </w:rPr>
        <w:t xml:space="preserve"> </w:t>
      </w:r>
      <w:r w:rsidRPr="009B3914">
        <w:rPr>
          <w:sz w:val="28"/>
          <w:szCs w:val="28"/>
        </w:rPr>
        <w:t>т</w:t>
      </w:r>
      <w:r w:rsidR="00310095" w:rsidRPr="009B3914">
        <w:rPr>
          <w:sz w:val="28"/>
          <w:szCs w:val="28"/>
        </w:rPr>
        <w:t>ыс</w:t>
      </w:r>
      <w:r w:rsidRPr="009B3914">
        <w:rPr>
          <w:sz w:val="28"/>
          <w:szCs w:val="28"/>
        </w:rPr>
        <w:t>. руб</w:t>
      </w:r>
      <w:r w:rsidR="00310095" w:rsidRPr="009B3914">
        <w:rPr>
          <w:sz w:val="28"/>
          <w:szCs w:val="28"/>
        </w:rPr>
        <w:t>.</w:t>
      </w:r>
      <w:r w:rsidRPr="009B3914">
        <w:rPr>
          <w:sz w:val="28"/>
          <w:szCs w:val="28"/>
        </w:rPr>
        <w:t xml:space="preserve">, из них областной бюджет – </w:t>
      </w:r>
      <w:r w:rsidR="000635A4" w:rsidRPr="009B3914">
        <w:rPr>
          <w:sz w:val="28"/>
          <w:szCs w:val="28"/>
        </w:rPr>
        <w:t>7</w:t>
      </w:r>
      <w:r w:rsidR="00460751" w:rsidRPr="009B3914">
        <w:rPr>
          <w:sz w:val="28"/>
          <w:szCs w:val="28"/>
        </w:rPr>
        <w:t>98,5</w:t>
      </w:r>
      <w:r w:rsidRPr="009B3914">
        <w:rPr>
          <w:sz w:val="28"/>
          <w:szCs w:val="28"/>
        </w:rPr>
        <w:t xml:space="preserve"> т</w:t>
      </w:r>
      <w:r w:rsidR="000635A4" w:rsidRPr="009B3914">
        <w:rPr>
          <w:sz w:val="28"/>
          <w:szCs w:val="28"/>
        </w:rPr>
        <w:t>ыс</w:t>
      </w:r>
      <w:r w:rsidRPr="009B3914">
        <w:rPr>
          <w:sz w:val="28"/>
          <w:szCs w:val="28"/>
        </w:rPr>
        <w:t>.</w:t>
      </w:r>
      <w:r w:rsidR="000635A4" w:rsidRPr="009B3914">
        <w:rPr>
          <w:sz w:val="28"/>
          <w:szCs w:val="28"/>
        </w:rPr>
        <w:t xml:space="preserve"> </w:t>
      </w:r>
      <w:r w:rsidRPr="009B3914">
        <w:rPr>
          <w:sz w:val="28"/>
          <w:szCs w:val="28"/>
        </w:rPr>
        <w:t xml:space="preserve">руб, местный бюджет – </w:t>
      </w:r>
      <w:r w:rsidR="000635A4" w:rsidRPr="009B3914">
        <w:rPr>
          <w:sz w:val="28"/>
          <w:szCs w:val="28"/>
        </w:rPr>
        <w:t>3</w:t>
      </w:r>
      <w:r w:rsidR="00460751" w:rsidRPr="009B3914">
        <w:rPr>
          <w:sz w:val="28"/>
          <w:szCs w:val="28"/>
        </w:rPr>
        <w:t>3,3</w:t>
      </w:r>
      <w:r w:rsidR="000635A4" w:rsidRPr="009B3914">
        <w:rPr>
          <w:sz w:val="28"/>
          <w:szCs w:val="28"/>
        </w:rPr>
        <w:t xml:space="preserve"> тыс</w:t>
      </w:r>
      <w:r w:rsidRPr="009B3914">
        <w:rPr>
          <w:sz w:val="28"/>
          <w:szCs w:val="28"/>
        </w:rPr>
        <w:t>. руб.</w:t>
      </w:r>
    </w:p>
    <w:p w:rsidR="005A630E" w:rsidRPr="009B3914" w:rsidRDefault="005A630E" w:rsidP="003F4EBB">
      <w:pPr>
        <w:jc w:val="both"/>
      </w:pPr>
      <w:r w:rsidRPr="009B3914">
        <w:rPr>
          <w:sz w:val="28"/>
          <w:szCs w:val="28"/>
        </w:rPr>
        <w:t xml:space="preserve">       </w:t>
      </w:r>
    </w:p>
    <w:p w:rsidR="00E611CA" w:rsidRPr="009B3914" w:rsidRDefault="00900F88" w:rsidP="003F4EBB">
      <w:pPr>
        <w:jc w:val="both"/>
        <w:rPr>
          <w:rFonts w:ascii="Times New Roman CYR" w:hAnsi="Times New Roman CYR" w:cs="Times New Roman CYR"/>
          <w:sz w:val="28"/>
          <w:szCs w:val="28"/>
        </w:rPr>
      </w:pPr>
      <w:r w:rsidRPr="009B3914">
        <w:rPr>
          <w:color w:val="FF0000"/>
          <w:sz w:val="28"/>
          <w:szCs w:val="28"/>
        </w:rPr>
        <w:t xml:space="preserve">   </w:t>
      </w:r>
      <w:r w:rsidR="005A630E" w:rsidRPr="009B3914">
        <w:rPr>
          <w:rFonts w:ascii="Times New Roman CYR" w:hAnsi="Times New Roman CYR" w:cs="Times New Roman CYR"/>
          <w:sz w:val="28"/>
          <w:szCs w:val="28"/>
        </w:rPr>
        <w:t xml:space="preserve">   </w:t>
      </w:r>
      <w:r w:rsidR="00E611CA" w:rsidRPr="009B3914">
        <w:rPr>
          <w:rFonts w:ascii="Times New Roman CYR" w:hAnsi="Times New Roman CYR" w:cs="Times New Roman CYR"/>
          <w:sz w:val="28"/>
          <w:szCs w:val="28"/>
        </w:rPr>
        <w:t>На территории Милютинск</w:t>
      </w:r>
      <w:r w:rsidR="00F92DD2" w:rsidRPr="009B3914">
        <w:rPr>
          <w:rFonts w:ascii="Times New Roman CYR" w:hAnsi="Times New Roman CYR" w:cs="Times New Roman CYR"/>
          <w:sz w:val="28"/>
          <w:szCs w:val="28"/>
        </w:rPr>
        <w:t>ого района по состоянию</w:t>
      </w:r>
      <w:r w:rsidR="000A528B" w:rsidRPr="009B3914">
        <w:rPr>
          <w:rFonts w:ascii="Times New Roman CYR" w:hAnsi="Times New Roman CYR" w:cs="Times New Roman CYR"/>
          <w:sz w:val="28"/>
          <w:szCs w:val="28"/>
        </w:rPr>
        <w:t xml:space="preserve"> на 01.04.2017 года размещено 14</w:t>
      </w:r>
      <w:r w:rsidR="00E611CA" w:rsidRPr="009B3914">
        <w:rPr>
          <w:rFonts w:ascii="Times New Roman CYR" w:hAnsi="Times New Roman CYR" w:cs="Times New Roman CYR"/>
          <w:sz w:val="28"/>
          <w:szCs w:val="28"/>
        </w:rPr>
        <w:t xml:space="preserve"> детей из числа граждан, вынужденно покинувших территорию</w:t>
      </w:r>
      <w:r w:rsidR="000A528B" w:rsidRPr="009B3914">
        <w:rPr>
          <w:rFonts w:ascii="Times New Roman CYR" w:hAnsi="Times New Roman CYR" w:cs="Times New Roman CYR"/>
          <w:sz w:val="28"/>
          <w:szCs w:val="28"/>
        </w:rPr>
        <w:t xml:space="preserve"> Юго-Восточной Украины, из них 3</w:t>
      </w:r>
      <w:r w:rsidR="00A41C82" w:rsidRPr="009B3914">
        <w:rPr>
          <w:rFonts w:ascii="Times New Roman CYR" w:hAnsi="Times New Roman CYR" w:cs="Times New Roman CYR"/>
          <w:sz w:val="28"/>
          <w:szCs w:val="28"/>
        </w:rPr>
        <w:t xml:space="preserve"> детей</w:t>
      </w:r>
      <w:r w:rsidR="000A528B" w:rsidRPr="009B3914">
        <w:rPr>
          <w:rFonts w:ascii="Times New Roman CYR" w:hAnsi="Times New Roman CYR" w:cs="Times New Roman CYR"/>
          <w:sz w:val="28"/>
          <w:szCs w:val="28"/>
        </w:rPr>
        <w:t xml:space="preserve"> дошкольного возраста, 10</w:t>
      </w:r>
      <w:r w:rsidR="00F92DD2" w:rsidRPr="009B3914">
        <w:rPr>
          <w:rFonts w:ascii="Times New Roman CYR" w:hAnsi="Times New Roman CYR" w:cs="Times New Roman CYR"/>
          <w:sz w:val="28"/>
          <w:szCs w:val="28"/>
        </w:rPr>
        <w:t xml:space="preserve"> детей школьного возраста. </w:t>
      </w:r>
      <w:r w:rsidR="00E611CA" w:rsidRPr="009B3914">
        <w:rPr>
          <w:rFonts w:ascii="Times New Roman CYR" w:hAnsi="Times New Roman CYR" w:cs="Times New Roman CYR"/>
          <w:sz w:val="28"/>
          <w:szCs w:val="28"/>
        </w:rPr>
        <w:t xml:space="preserve"> </w:t>
      </w:r>
      <w:r w:rsidR="000A528B" w:rsidRPr="009B3914">
        <w:rPr>
          <w:rFonts w:ascii="Times New Roman CYR" w:hAnsi="Times New Roman CYR" w:cs="Times New Roman CYR"/>
          <w:sz w:val="28"/>
          <w:szCs w:val="28"/>
        </w:rPr>
        <w:t>10</w:t>
      </w:r>
      <w:r w:rsidR="00E611CA" w:rsidRPr="009B3914">
        <w:rPr>
          <w:rFonts w:ascii="Times New Roman CYR" w:hAnsi="Times New Roman CYR" w:cs="Times New Roman CYR"/>
          <w:sz w:val="28"/>
          <w:szCs w:val="28"/>
        </w:rPr>
        <w:t xml:space="preserve"> обучающихся продолжают обучение в общеобразовательных организациях района (МБОУ Милютинская СОШ, МБОУ Светочниковская СОШ, МБОУ Н-Березовская СОШ, МБОУ М-Березовская СОШ</w:t>
      </w:r>
      <w:r w:rsidR="00D33B7A" w:rsidRPr="009B3914">
        <w:rPr>
          <w:rFonts w:ascii="Times New Roman CYR" w:hAnsi="Times New Roman CYR" w:cs="Times New Roman CYR"/>
          <w:sz w:val="28"/>
          <w:szCs w:val="28"/>
        </w:rPr>
        <w:t>, МБОУ Россошанская ООШ); 1</w:t>
      </w:r>
      <w:r w:rsidR="00E611CA" w:rsidRPr="009B3914">
        <w:rPr>
          <w:rFonts w:ascii="Times New Roman CYR" w:hAnsi="Times New Roman CYR" w:cs="Times New Roman CYR"/>
          <w:sz w:val="28"/>
          <w:szCs w:val="28"/>
        </w:rPr>
        <w:t xml:space="preserve"> </w:t>
      </w:r>
      <w:r w:rsidR="00857669" w:rsidRPr="009B3914">
        <w:rPr>
          <w:rFonts w:ascii="Times New Roman CYR" w:hAnsi="Times New Roman CYR" w:cs="Times New Roman CYR"/>
          <w:sz w:val="28"/>
          <w:szCs w:val="28"/>
        </w:rPr>
        <w:t>ребёнок</w:t>
      </w:r>
      <w:r w:rsidR="00E611CA" w:rsidRPr="009B3914">
        <w:rPr>
          <w:rFonts w:ascii="Times New Roman CYR" w:hAnsi="Times New Roman CYR" w:cs="Times New Roman CYR"/>
          <w:sz w:val="28"/>
          <w:szCs w:val="28"/>
        </w:rPr>
        <w:t xml:space="preserve"> из числа беженцев посеща</w:t>
      </w:r>
      <w:r w:rsidR="00857669" w:rsidRPr="009B3914">
        <w:rPr>
          <w:rFonts w:ascii="Times New Roman CYR" w:hAnsi="Times New Roman CYR" w:cs="Times New Roman CYR"/>
          <w:sz w:val="28"/>
          <w:szCs w:val="28"/>
        </w:rPr>
        <w:t>е</w:t>
      </w:r>
      <w:r w:rsidR="00E611CA" w:rsidRPr="009B3914">
        <w:rPr>
          <w:rFonts w:ascii="Times New Roman CYR" w:hAnsi="Times New Roman CYR" w:cs="Times New Roman CYR"/>
          <w:sz w:val="28"/>
          <w:szCs w:val="28"/>
        </w:rPr>
        <w:t>т дошкольн</w:t>
      </w:r>
      <w:r w:rsidR="00857669" w:rsidRPr="009B3914">
        <w:rPr>
          <w:rFonts w:ascii="Times New Roman CYR" w:hAnsi="Times New Roman CYR" w:cs="Times New Roman CYR"/>
          <w:sz w:val="28"/>
          <w:szCs w:val="28"/>
        </w:rPr>
        <w:t>ое образовательное</w:t>
      </w:r>
      <w:r w:rsidR="00E611CA" w:rsidRPr="009B3914">
        <w:rPr>
          <w:rFonts w:ascii="Times New Roman CYR" w:hAnsi="Times New Roman CYR" w:cs="Times New Roman CYR"/>
          <w:sz w:val="28"/>
          <w:szCs w:val="28"/>
        </w:rPr>
        <w:t xml:space="preserve"> </w:t>
      </w:r>
      <w:r w:rsidR="00857669" w:rsidRPr="009B3914">
        <w:rPr>
          <w:rFonts w:ascii="Times New Roman CYR" w:hAnsi="Times New Roman CYR" w:cs="Times New Roman CYR"/>
          <w:sz w:val="28"/>
          <w:szCs w:val="28"/>
        </w:rPr>
        <w:t>учреждение</w:t>
      </w:r>
      <w:r w:rsidR="00E611CA" w:rsidRPr="009B3914">
        <w:rPr>
          <w:rFonts w:ascii="Times New Roman CYR" w:hAnsi="Times New Roman CYR" w:cs="Times New Roman CYR"/>
          <w:sz w:val="28"/>
          <w:szCs w:val="28"/>
        </w:rPr>
        <w:t xml:space="preserve"> (МБДОУ детский сад №4 п.Свет</w:t>
      </w:r>
      <w:r w:rsidR="00D33B7A" w:rsidRPr="009B3914">
        <w:rPr>
          <w:rFonts w:ascii="Times New Roman CYR" w:hAnsi="Times New Roman CYR" w:cs="Times New Roman CYR"/>
          <w:sz w:val="28"/>
          <w:szCs w:val="28"/>
        </w:rPr>
        <w:t>оч</w:t>
      </w:r>
      <w:r w:rsidR="00E611CA" w:rsidRPr="009B3914">
        <w:rPr>
          <w:rFonts w:ascii="Times New Roman CYR" w:hAnsi="Times New Roman CYR" w:cs="Times New Roman CYR"/>
          <w:sz w:val="28"/>
          <w:szCs w:val="28"/>
        </w:rPr>
        <w:t>).</w:t>
      </w:r>
    </w:p>
    <w:p w:rsidR="00900F88" w:rsidRPr="009B3914" w:rsidRDefault="00900F88" w:rsidP="003F4EBB">
      <w:pPr>
        <w:widowControl w:val="0"/>
        <w:autoSpaceDE w:val="0"/>
        <w:autoSpaceDN w:val="0"/>
        <w:adjustRightInd w:val="0"/>
        <w:jc w:val="both"/>
        <w:rPr>
          <w:rFonts w:ascii="Times New Roman CYR" w:hAnsi="Times New Roman CYR" w:cs="Times New Roman CYR"/>
          <w:sz w:val="28"/>
          <w:szCs w:val="28"/>
        </w:rPr>
      </w:pPr>
    </w:p>
    <w:p w:rsidR="00900F88" w:rsidRPr="009B3914" w:rsidRDefault="00900F88" w:rsidP="003F4EBB">
      <w:pPr>
        <w:jc w:val="both"/>
        <w:rPr>
          <w:sz w:val="28"/>
          <w:szCs w:val="28"/>
        </w:rPr>
      </w:pPr>
      <w:r w:rsidRPr="009B3914">
        <w:rPr>
          <w:bCs/>
          <w:color w:val="FF0000"/>
          <w:sz w:val="28"/>
          <w:szCs w:val="28"/>
        </w:rPr>
        <w:t xml:space="preserve">         </w:t>
      </w:r>
      <w:r w:rsidRPr="009B3914">
        <w:rPr>
          <w:sz w:val="28"/>
          <w:szCs w:val="28"/>
        </w:rPr>
        <w:t>Ведется профилактическая работа с семьями группы социального риска. Проводятся обследования жилищно-бытовых условий, с родителями проводятся профилактические беседы, родителей и детей приглашают на комиссию по делам несовершеннолетних, родители привлекаются к административной ответственности; органом опеки и попечительства оказывается помощь в оформлении документов на оказание адресной помощи, организуется отдых и оздоровление в каникулярный период.</w:t>
      </w:r>
    </w:p>
    <w:p w:rsidR="000635A4" w:rsidRPr="009B3914" w:rsidRDefault="0051054A" w:rsidP="0051054A">
      <w:pPr>
        <w:jc w:val="both"/>
        <w:rPr>
          <w:sz w:val="28"/>
        </w:rPr>
      </w:pPr>
      <w:r w:rsidRPr="009B3914">
        <w:rPr>
          <w:sz w:val="28"/>
          <w:szCs w:val="28"/>
        </w:rPr>
        <w:t xml:space="preserve">        </w:t>
      </w:r>
      <w:r w:rsidR="000635A4" w:rsidRPr="009B3914">
        <w:rPr>
          <w:sz w:val="28"/>
          <w:szCs w:val="28"/>
        </w:rPr>
        <w:t xml:space="preserve"> </w:t>
      </w:r>
      <w:r w:rsidR="000635A4" w:rsidRPr="009B3914">
        <w:rPr>
          <w:sz w:val="28"/>
        </w:rPr>
        <w:t>На жилищном учет</w:t>
      </w:r>
      <w:r w:rsidRPr="009B3914">
        <w:rPr>
          <w:sz w:val="28"/>
        </w:rPr>
        <w:t>е в Милютинском районе состоят 26</w:t>
      </w:r>
      <w:r w:rsidR="000635A4" w:rsidRPr="009B3914">
        <w:rPr>
          <w:sz w:val="28"/>
        </w:rPr>
        <w:t xml:space="preserve"> детей-сирот и детей, оставшихся без попечения родителей. </w:t>
      </w:r>
    </w:p>
    <w:p w:rsidR="000635A4" w:rsidRPr="009B3914" w:rsidRDefault="000635A4" w:rsidP="003F4EBB">
      <w:pPr>
        <w:ind w:firstLine="708"/>
        <w:jc w:val="both"/>
        <w:rPr>
          <w:sz w:val="28"/>
        </w:rPr>
      </w:pPr>
      <w:r w:rsidRPr="009B3914">
        <w:rPr>
          <w:sz w:val="28"/>
        </w:rPr>
        <w:t>Вышеуказанная категория детей обеспечивается жилыми помещениями в Милютинском районе</w:t>
      </w:r>
      <w:r w:rsidR="004E7121" w:rsidRPr="009B3914">
        <w:rPr>
          <w:sz w:val="28"/>
        </w:rPr>
        <w:t xml:space="preserve"> </w:t>
      </w:r>
      <w:r w:rsidRPr="009B3914">
        <w:rPr>
          <w:sz w:val="28"/>
        </w:rPr>
        <w:t>на вторичном рынке.</w:t>
      </w:r>
    </w:p>
    <w:p w:rsidR="000635A4" w:rsidRPr="009B3914" w:rsidRDefault="000635A4" w:rsidP="00067415">
      <w:pPr>
        <w:ind w:firstLine="708"/>
        <w:jc w:val="both"/>
        <w:rPr>
          <w:sz w:val="28"/>
          <w:szCs w:val="28"/>
        </w:rPr>
      </w:pPr>
      <w:r w:rsidRPr="009B3914">
        <w:rPr>
          <w:sz w:val="28"/>
          <w:szCs w:val="28"/>
        </w:rPr>
        <w:t>В 201</w:t>
      </w:r>
      <w:r w:rsidR="00067415" w:rsidRPr="009B3914">
        <w:rPr>
          <w:sz w:val="28"/>
          <w:szCs w:val="28"/>
        </w:rPr>
        <w:t>8</w:t>
      </w:r>
      <w:r w:rsidRPr="009B3914">
        <w:rPr>
          <w:sz w:val="28"/>
          <w:szCs w:val="28"/>
        </w:rPr>
        <w:t xml:space="preserve"> году планируется обеспечить </w:t>
      </w:r>
      <w:r w:rsidR="00067415" w:rsidRPr="009B3914">
        <w:rPr>
          <w:sz w:val="28"/>
          <w:szCs w:val="28"/>
        </w:rPr>
        <w:t>5</w:t>
      </w:r>
      <w:r w:rsidRPr="009B3914">
        <w:rPr>
          <w:sz w:val="28"/>
          <w:szCs w:val="28"/>
        </w:rPr>
        <w:t xml:space="preserve"> человек из категории детей-сирот и детей, оставшихся </w:t>
      </w:r>
      <w:r w:rsidR="004E7121" w:rsidRPr="009B3914">
        <w:rPr>
          <w:sz w:val="28"/>
          <w:szCs w:val="28"/>
        </w:rPr>
        <w:t>без попечения родителей. Д</w:t>
      </w:r>
      <w:r w:rsidRPr="009B3914">
        <w:rPr>
          <w:sz w:val="28"/>
          <w:szCs w:val="28"/>
        </w:rPr>
        <w:t xml:space="preserve">ля </w:t>
      </w:r>
      <w:r w:rsidR="00067415" w:rsidRPr="009B3914">
        <w:rPr>
          <w:sz w:val="28"/>
          <w:szCs w:val="28"/>
        </w:rPr>
        <w:t>всех 5 человек</w:t>
      </w:r>
      <w:r w:rsidRPr="009B3914">
        <w:rPr>
          <w:sz w:val="28"/>
          <w:szCs w:val="28"/>
        </w:rPr>
        <w:t xml:space="preserve"> объявлены торги </w:t>
      </w:r>
      <w:r w:rsidR="00067415" w:rsidRPr="009B3914">
        <w:rPr>
          <w:sz w:val="28"/>
          <w:szCs w:val="28"/>
        </w:rPr>
        <w:t>30.</w:t>
      </w:r>
      <w:r w:rsidR="004E7121" w:rsidRPr="009B3914">
        <w:rPr>
          <w:sz w:val="28"/>
          <w:szCs w:val="28"/>
        </w:rPr>
        <w:t>01.2018, 27.02.2018, 13.03.2018г.</w:t>
      </w:r>
      <w:r w:rsidR="00067415" w:rsidRPr="009B3914">
        <w:rPr>
          <w:sz w:val="28"/>
          <w:szCs w:val="28"/>
        </w:rPr>
        <w:t xml:space="preserve"> </w:t>
      </w:r>
      <w:r w:rsidRPr="009B3914">
        <w:rPr>
          <w:sz w:val="28"/>
          <w:szCs w:val="28"/>
        </w:rPr>
        <w:t>не состоялись  по причине отсутствия заявок</w:t>
      </w:r>
      <w:r w:rsidR="004E7121" w:rsidRPr="009B3914">
        <w:rPr>
          <w:sz w:val="28"/>
          <w:szCs w:val="28"/>
        </w:rPr>
        <w:t>, торги объявлены 29.03.2018г</w:t>
      </w:r>
      <w:r w:rsidRPr="009B3914">
        <w:rPr>
          <w:sz w:val="28"/>
          <w:szCs w:val="28"/>
        </w:rPr>
        <w:t>.</w:t>
      </w:r>
    </w:p>
    <w:p w:rsidR="00900F88" w:rsidRPr="009B3914" w:rsidRDefault="00900F88" w:rsidP="003F4EBB">
      <w:pPr>
        <w:jc w:val="both"/>
        <w:rPr>
          <w:rFonts w:ascii="Times New Roman CYR" w:hAnsi="Times New Roman CYR" w:cs="Times New Roman CYR"/>
          <w:bCs/>
          <w:u w:val="single"/>
        </w:rPr>
      </w:pPr>
      <w:r w:rsidRPr="009B3914">
        <w:rPr>
          <w:rFonts w:ascii="Times New Roman CYR" w:hAnsi="Times New Roman CYR" w:cs="Times New Roman CYR"/>
          <w:sz w:val="28"/>
          <w:szCs w:val="28"/>
        </w:rPr>
        <w:t xml:space="preserve">        </w:t>
      </w:r>
    </w:p>
    <w:p w:rsidR="0029247E" w:rsidRPr="009B3914" w:rsidRDefault="00900F88" w:rsidP="003F4EBB">
      <w:pPr>
        <w:widowControl w:val="0"/>
        <w:ind w:firstLine="709"/>
        <w:jc w:val="both"/>
        <w:rPr>
          <w:sz w:val="28"/>
          <w:szCs w:val="28"/>
        </w:rPr>
      </w:pPr>
      <w:r w:rsidRPr="009B3914">
        <w:rPr>
          <w:sz w:val="28"/>
          <w:szCs w:val="28"/>
        </w:rPr>
        <w:t xml:space="preserve">   За отчетный пери</w:t>
      </w:r>
      <w:r w:rsidR="005A0C95" w:rsidRPr="009B3914">
        <w:rPr>
          <w:sz w:val="28"/>
          <w:szCs w:val="28"/>
        </w:rPr>
        <w:t>о</w:t>
      </w:r>
      <w:r w:rsidR="003205D0" w:rsidRPr="009B3914">
        <w:rPr>
          <w:sz w:val="28"/>
          <w:szCs w:val="28"/>
        </w:rPr>
        <w:t>д 201</w:t>
      </w:r>
      <w:r w:rsidR="0029247E" w:rsidRPr="009B3914">
        <w:rPr>
          <w:sz w:val="28"/>
          <w:szCs w:val="28"/>
        </w:rPr>
        <w:t>8</w:t>
      </w:r>
      <w:r w:rsidR="003205D0" w:rsidRPr="009B3914">
        <w:rPr>
          <w:sz w:val="28"/>
          <w:szCs w:val="28"/>
        </w:rPr>
        <w:t xml:space="preserve"> года аттестацию </w:t>
      </w:r>
      <w:r w:rsidR="00947916" w:rsidRPr="009B3914">
        <w:rPr>
          <w:sz w:val="28"/>
          <w:szCs w:val="28"/>
        </w:rPr>
        <w:t xml:space="preserve">на присвоение </w:t>
      </w:r>
      <w:r w:rsidR="00A319EA" w:rsidRPr="009B3914">
        <w:rPr>
          <w:sz w:val="28"/>
          <w:szCs w:val="28"/>
        </w:rPr>
        <w:t>первой</w:t>
      </w:r>
      <w:r w:rsidR="00947916" w:rsidRPr="009B3914">
        <w:rPr>
          <w:sz w:val="28"/>
          <w:szCs w:val="28"/>
        </w:rPr>
        <w:t xml:space="preserve"> квалификационной категории </w:t>
      </w:r>
      <w:r w:rsidR="003205D0" w:rsidRPr="009B3914">
        <w:rPr>
          <w:sz w:val="28"/>
          <w:szCs w:val="28"/>
        </w:rPr>
        <w:t>пр</w:t>
      </w:r>
      <w:r w:rsidR="0029247E" w:rsidRPr="009B3914">
        <w:rPr>
          <w:sz w:val="28"/>
          <w:szCs w:val="28"/>
        </w:rPr>
        <w:t>ош</w:t>
      </w:r>
      <w:r w:rsidR="00947916" w:rsidRPr="009B3914">
        <w:rPr>
          <w:sz w:val="28"/>
          <w:szCs w:val="28"/>
        </w:rPr>
        <w:t>л</w:t>
      </w:r>
      <w:r w:rsidR="0029247E" w:rsidRPr="009B3914">
        <w:rPr>
          <w:sz w:val="28"/>
          <w:szCs w:val="28"/>
        </w:rPr>
        <w:t>и</w:t>
      </w:r>
      <w:r w:rsidR="00C114A5" w:rsidRPr="009B3914">
        <w:rPr>
          <w:sz w:val="28"/>
          <w:szCs w:val="28"/>
        </w:rPr>
        <w:t xml:space="preserve"> </w:t>
      </w:r>
      <w:r w:rsidR="0029247E" w:rsidRPr="009B3914">
        <w:rPr>
          <w:sz w:val="28"/>
          <w:szCs w:val="28"/>
        </w:rPr>
        <w:t>7</w:t>
      </w:r>
      <w:r w:rsidR="00C114A5" w:rsidRPr="009B3914">
        <w:rPr>
          <w:sz w:val="28"/>
          <w:szCs w:val="28"/>
        </w:rPr>
        <w:t xml:space="preserve"> </w:t>
      </w:r>
      <w:r w:rsidR="0029247E" w:rsidRPr="009B3914">
        <w:rPr>
          <w:sz w:val="28"/>
          <w:szCs w:val="28"/>
        </w:rPr>
        <w:t>педработников, высшую квалификационную категорию получили 6 педагогов.</w:t>
      </w:r>
    </w:p>
    <w:p w:rsidR="002F02CB" w:rsidRPr="009B3914" w:rsidRDefault="0029247E" w:rsidP="003F4EBB">
      <w:pPr>
        <w:widowControl w:val="0"/>
        <w:ind w:firstLine="709"/>
        <w:jc w:val="both"/>
        <w:rPr>
          <w:sz w:val="28"/>
          <w:szCs w:val="28"/>
        </w:rPr>
      </w:pPr>
      <w:r w:rsidRPr="009B3914">
        <w:rPr>
          <w:sz w:val="28"/>
          <w:szCs w:val="28"/>
        </w:rPr>
        <w:t>В Милютинском районе ведётся работа по повышению профессионального уровня молодых учителей, так 28 марта 2018 года на базе МБОУ Милютинской СОШ, в соответствии с планом работы отдела образования и методического кабинета, состоялось заседание «Школы молодого специалиста».</w:t>
      </w:r>
      <w:r w:rsidR="00A52C73" w:rsidRPr="009B3914">
        <w:rPr>
          <w:sz w:val="28"/>
          <w:szCs w:val="28"/>
        </w:rPr>
        <w:t xml:space="preserve"> В ней приняли участие молодые специалисты из 4 общеобразовательных школ.</w:t>
      </w:r>
    </w:p>
    <w:p w:rsidR="00DA330D" w:rsidRPr="009B3914" w:rsidRDefault="00DA330D" w:rsidP="00DA330D">
      <w:pPr>
        <w:pStyle w:val="a8"/>
        <w:spacing w:before="0" w:after="0"/>
        <w:jc w:val="both"/>
        <w:rPr>
          <w:color w:val="000000"/>
          <w:sz w:val="28"/>
          <w:szCs w:val="28"/>
        </w:rPr>
      </w:pPr>
      <w:r w:rsidRPr="009B3914">
        <w:rPr>
          <w:color w:val="000000"/>
          <w:sz w:val="28"/>
          <w:szCs w:val="28"/>
        </w:rPr>
        <w:t xml:space="preserve">2 марта 2018 года состоялся муниципальный конкурсный отбор на получение денежного поощрения лучшими учителями Ростовской области в 2018 году. </w:t>
      </w:r>
    </w:p>
    <w:p w:rsidR="00DA330D" w:rsidRPr="009B3914" w:rsidRDefault="00DA330D" w:rsidP="00DA330D">
      <w:pPr>
        <w:pStyle w:val="a8"/>
        <w:spacing w:before="0" w:after="0"/>
        <w:jc w:val="both"/>
        <w:rPr>
          <w:bCs/>
          <w:sz w:val="28"/>
          <w:szCs w:val="28"/>
        </w:rPr>
      </w:pPr>
      <w:r w:rsidRPr="009B3914">
        <w:rPr>
          <w:sz w:val="28"/>
          <w:szCs w:val="28"/>
        </w:rPr>
        <w:t xml:space="preserve">     </w:t>
      </w:r>
      <w:r w:rsidRPr="009B3914">
        <w:rPr>
          <w:bCs/>
          <w:sz w:val="28"/>
          <w:szCs w:val="28"/>
        </w:rPr>
        <w:t xml:space="preserve">     Членам комиссии была предоставлена презентация опыта учителя истории и обществознания МБОУ Степано-Савченской ООШ Лесняк Веры Борисовны. Конкурсная комиссии высоко оценила результаты работы педагога.</w:t>
      </w:r>
    </w:p>
    <w:p w:rsidR="00DA330D" w:rsidRPr="009B3914" w:rsidRDefault="00DA330D" w:rsidP="00DA330D">
      <w:pPr>
        <w:pStyle w:val="a8"/>
        <w:spacing w:before="0" w:after="0"/>
        <w:jc w:val="both"/>
        <w:rPr>
          <w:rFonts w:ascii="Verdana" w:hAnsi="Verdana"/>
          <w:color w:val="000000"/>
          <w:sz w:val="23"/>
          <w:szCs w:val="23"/>
        </w:rPr>
      </w:pPr>
      <w:r w:rsidRPr="009B3914">
        <w:rPr>
          <w:rFonts w:ascii="Verdana" w:hAnsi="Verdana"/>
          <w:color w:val="000000"/>
          <w:sz w:val="23"/>
          <w:szCs w:val="23"/>
        </w:rPr>
        <w:t xml:space="preserve">      </w:t>
      </w:r>
      <w:r w:rsidRPr="009B3914">
        <w:rPr>
          <w:color w:val="000000"/>
          <w:sz w:val="28"/>
          <w:szCs w:val="28"/>
        </w:rPr>
        <w:t>На региональном конкурсе Милютинский район представит работа Лесняк В.Б, учителя истории и обществознания МБОУ Степано-Савченской ООШ.</w:t>
      </w:r>
    </w:p>
    <w:p w:rsidR="009236CB" w:rsidRPr="009B3914" w:rsidRDefault="00634488" w:rsidP="00634488">
      <w:pPr>
        <w:widowControl w:val="0"/>
        <w:jc w:val="both"/>
        <w:rPr>
          <w:sz w:val="28"/>
          <w:szCs w:val="28"/>
        </w:rPr>
      </w:pPr>
      <w:r>
        <w:rPr>
          <w:sz w:val="28"/>
          <w:szCs w:val="28"/>
        </w:rPr>
        <w:t xml:space="preserve">      </w:t>
      </w:r>
      <w:r w:rsidR="00900F88" w:rsidRPr="009B3914">
        <w:rPr>
          <w:sz w:val="28"/>
          <w:szCs w:val="28"/>
        </w:rPr>
        <w:t>В целях выявления талантливых учителей, обобщения и распространения их передового опыта, стимулирования дальнейшего профессионального роста учителей и повыше</w:t>
      </w:r>
      <w:r w:rsidR="00485266" w:rsidRPr="009B3914">
        <w:rPr>
          <w:sz w:val="28"/>
          <w:szCs w:val="28"/>
        </w:rPr>
        <w:t>н</w:t>
      </w:r>
      <w:r w:rsidR="009236CB" w:rsidRPr="009B3914">
        <w:rPr>
          <w:sz w:val="28"/>
          <w:szCs w:val="28"/>
        </w:rPr>
        <w:t>ия престижа профессии учителя 15</w:t>
      </w:r>
      <w:r w:rsidR="00900F88" w:rsidRPr="009B3914">
        <w:rPr>
          <w:sz w:val="28"/>
          <w:szCs w:val="28"/>
        </w:rPr>
        <w:t>.02.201</w:t>
      </w:r>
      <w:r w:rsidR="009236CB" w:rsidRPr="009B3914">
        <w:rPr>
          <w:sz w:val="28"/>
          <w:szCs w:val="28"/>
        </w:rPr>
        <w:t>8</w:t>
      </w:r>
      <w:r w:rsidR="00900F88" w:rsidRPr="009B3914">
        <w:rPr>
          <w:sz w:val="28"/>
          <w:szCs w:val="28"/>
        </w:rPr>
        <w:t xml:space="preserve"> года проведен </w:t>
      </w:r>
      <w:r w:rsidR="00292B0D" w:rsidRPr="009B3914">
        <w:rPr>
          <w:sz w:val="28"/>
          <w:szCs w:val="28"/>
        </w:rPr>
        <w:t>финал районного</w:t>
      </w:r>
      <w:r w:rsidR="00900F88" w:rsidRPr="009B3914">
        <w:rPr>
          <w:sz w:val="28"/>
          <w:szCs w:val="28"/>
        </w:rPr>
        <w:t xml:space="preserve"> конкурс</w:t>
      </w:r>
      <w:r w:rsidR="00292B0D" w:rsidRPr="009B3914">
        <w:rPr>
          <w:sz w:val="28"/>
          <w:szCs w:val="28"/>
        </w:rPr>
        <w:t>а</w:t>
      </w:r>
      <w:r w:rsidR="00900F88" w:rsidRPr="009B3914">
        <w:rPr>
          <w:sz w:val="28"/>
          <w:szCs w:val="28"/>
        </w:rPr>
        <w:t xml:space="preserve"> «Учитель года-201</w:t>
      </w:r>
      <w:r w:rsidR="009236CB" w:rsidRPr="009B3914">
        <w:rPr>
          <w:sz w:val="28"/>
          <w:szCs w:val="28"/>
        </w:rPr>
        <w:t>8</w:t>
      </w:r>
      <w:r w:rsidR="00900F88" w:rsidRPr="009B3914">
        <w:rPr>
          <w:sz w:val="28"/>
          <w:szCs w:val="28"/>
        </w:rPr>
        <w:t xml:space="preserve">». </w:t>
      </w:r>
      <w:r w:rsidR="009236CB" w:rsidRPr="009B3914">
        <w:rPr>
          <w:sz w:val="28"/>
          <w:szCs w:val="28"/>
        </w:rPr>
        <w:t xml:space="preserve"> В муниципальном конкурсе приняли участие 5 педагогов: Ефимова Т.Н., учитель русского языка и литературы МБОУ Милютинской СОШ; Медведева И. А., учитель истории и обществознания МБОУ </w:t>
      </w:r>
      <w:r w:rsidR="009236CB" w:rsidRPr="009B3914">
        <w:rPr>
          <w:sz w:val="28"/>
          <w:szCs w:val="28"/>
        </w:rPr>
        <w:lastRenderedPageBreak/>
        <w:t xml:space="preserve">Россошанской ООШ; Синицына Т.А., учитель начальных классов МБОУ Маньково – Березовской СОШ; Чумакова Л.Г., учитель математики МБОУ Петровской СОШ; Шишкина Н.Н., учитель биологии и химии МБОУ Кутейниковской СОШ. </w:t>
      </w:r>
    </w:p>
    <w:p w:rsidR="009236CB" w:rsidRPr="009B3914" w:rsidRDefault="009236CB" w:rsidP="003F4EBB">
      <w:pPr>
        <w:jc w:val="both"/>
        <w:rPr>
          <w:sz w:val="28"/>
          <w:szCs w:val="28"/>
        </w:rPr>
      </w:pPr>
    </w:p>
    <w:p w:rsidR="009236CB" w:rsidRPr="009B3914" w:rsidRDefault="00485266" w:rsidP="009236CB">
      <w:pPr>
        <w:jc w:val="both"/>
        <w:rPr>
          <w:sz w:val="28"/>
          <w:szCs w:val="28"/>
        </w:rPr>
      </w:pPr>
      <w:r w:rsidRPr="009B3914">
        <w:rPr>
          <w:sz w:val="28"/>
          <w:szCs w:val="28"/>
        </w:rPr>
        <w:t xml:space="preserve">В номинации «Воспитатель года»  приняли участие </w:t>
      </w:r>
      <w:r w:rsidR="009236CB" w:rsidRPr="009B3914">
        <w:rPr>
          <w:sz w:val="28"/>
          <w:szCs w:val="28"/>
        </w:rPr>
        <w:t>3</w:t>
      </w:r>
      <w:r w:rsidRPr="009B3914">
        <w:rPr>
          <w:sz w:val="28"/>
          <w:szCs w:val="28"/>
        </w:rPr>
        <w:t xml:space="preserve"> воспитателя: </w:t>
      </w:r>
      <w:r w:rsidR="009236CB" w:rsidRPr="009B3914">
        <w:rPr>
          <w:sz w:val="28"/>
          <w:szCs w:val="28"/>
        </w:rPr>
        <w:t>Коптенко Л.А., воспитатель детского сада  № 11 «Колобок» х. Степано-Савченский; Кривова А.Н., воспитатель дошкольной группы МБОУ Кутейниковской СОШ; Титовец О.В., учитель-логопед  детского сада  № 1 ст.Милютинская.</w:t>
      </w:r>
    </w:p>
    <w:p w:rsidR="00900F88" w:rsidRPr="009B3914" w:rsidRDefault="00900F88" w:rsidP="003F4EBB">
      <w:pPr>
        <w:jc w:val="both"/>
        <w:rPr>
          <w:sz w:val="28"/>
          <w:szCs w:val="28"/>
        </w:rPr>
      </w:pPr>
      <w:r w:rsidRPr="009B3914">
        <w:rPr>
          <w:sz w:val="28"/>
          <w:szCs w:val="28"/>
        </w:rPr>
        <w:t xml:space="preserve">  По результатам конкурса признаны победителями  и призерами:</w:t>
      </w:r>
    </w:p>
    <w:p w:rsidR="00900F88" w:rsidRPr="009B3914" w:rsidRDefault="00900F88" w:rsidP="003F4EBB">
      <w:pPr>
        <w:jc w:val="both"/>
        <w:rPr>
          <w:sz w:val="28"/>
          <w:szCs w:val="28"/>
        </w:rPr>
      </w:pPr>
      <w:r w:rsidRPr="009B3914">
        <w:rPr>
          <w:sz w:val="28"/>
          <w:szCs w:val="28"/>
        </w:rPr>
        <w:t xml:space="preserve">    в номинации «Учитель года-201</w:t>
      </w:r>
      <w:r w:rsidR="009236CB" w:rsidRPr="009B3914">
        <w:rPr>
          <w:sz w:val="28"/>
          <w:szCs w:val="28"/>
        </w:rPr>
        <w:t>8</w:t>
      </w:r>
      <w:r w:rsidRPr="009B3914">
        <w:rPr>
          <w:sz w:val="28"/>
          <w:szCs w:val="28"/>
        </w:rPr>
        <w:t xml:space="preserve">»:    </w:t>
      </w:r>
    </w:p>
    <w:p w:rsidR="00900F88" w:rsidRPr="009B3914" w:rsidRDefault="00900F88" w:rsidP="003F4EBB">
      <w:pPr>
        <w:jc w:val="both"/>
        <w:rPr>
          <w:sz w:val="28"/>
          <w:szCs w:val="28"/>
        </w:rPr>
      </w:pPr>
      <w:r w:rsidRPr="009B3914">
        <w:rPr>
          <w:sz w:val="28"/>
          <w:szCs w:val="28"/>
        </w:rPr>
        <w:t xml:space="preserve">    1 место – </w:t>
      </w:r>
      <w:r w:rsidR="009236CB" w:rsidRPr="009B3914">
        <w:rPr>
          <w:sz w:val="28"/>
          <w:szCs w:val="28"/>
        </w:rPr>
        <w:t>Шишкина Наталья Николаевна</w:t>
      </w:r>
      <w:r w:rsidRPr="009B3914">
        <w:rPr>
          <w:sz w:val="28"/>
          <w:szCs w:val="28"/>
        </w:rPr>
        <w:t xml:space="preserve">, учитель </w:t>
      </w:r>
      <w:r w:rsidR="009236CB" w:rsidRPr="009B3914">
        <w:rPr>
          <w:sz w:val="28"/>
          <w:szCs w:val="28"/>
        </w:rPr>
        <w:t>биологии и химии</w:t>
      </w:r>
      <w:r w:rsidR="0031786C" w:rsidRPr="009B3914">
        <w:rPr>
          <w:sz w:val="28"/>
          <w:szCs w:val="28"/>
        </w:rPr>
        <w:t xml:space="preserve"> </w:t>
      </w:r>
    </w:p>
    <w:p w:rsidR="00900F88" w:rsidRPr="009B3914" w:rsidRDefault="00900F88" w:rsidP="003F4EBB">
      <w:pPr>
        <w:jc w:val="both"/>
        <w:rPr>
          <w:sz w:val="28"/>
          <w:szCs w:val="28"/>
        </w:rPr>
      </w:pPr>
      <w:r w:rsidRPr="009B3914">
        <w:rPr>
          <w:sz w:val="28"/>
          <w:szCs w:val="28"/>
        </w:rPr>
        <w:t xml:space="preserve">                     МБОУ </w:t>
      </w:r>
      <w:r w:rsidR="009236CB" w:rsidRPr="009B3914">
        <w:rPr>
          <w:sz w:val="28"/>
          <w:szCs w:val="28"/>
        </w:rPr>
        <w:t>Кутейниковской</w:t>
      </w:r>
      <w:r w:rsidRPr="009B3914">
        <w:rPr>
          <w:sz w:val="28"/>
          <w:szCs w:val="28"/>
        </w:rPr>
        <w:t xml:space="preserve"> СОШ;</w:t>
      </w:r>
    </w:p>
    <w:p w:rsidR="00900F88" w:rsidRPr="009B3914" w:rsidRDefault="00900F88" w:rsidP="003F4EBB">
      <w:pPr>
        <w:jc w:val="both"/>
        <w:rPr>
          <w:sz w:val="28"/>
          <w:szCs w:val="28"/>
        </w:rPr>
      </w:pPr>
      <w:r w:rsidRPr="009B3914">
        <w:rPr>
          <w:sz w:val="28"/>
          <w:szCs w:val="28"/>
        </w:rPr>
        <w:t xml:space="preserve">    2 место – </w:t>
      </w:r>
      <w:r w:rsidR="009236CB" w:rsidRPr="009B3914">
        <w:rPr>
          <w:sz w:val="28"/>
          <w:szCs w:val="28"/>
        </w:rPr>
        <w:t>Медведева Ирина</w:t>
      </w:r>
      <w:r w:rsidR="0031786C" w:rsidRPr="009B3914">
        <w:rPr>
          <w:sz w:val="28"/>
          <w:szCs w:val="28"/>
        </w:rPr>
        <w:t xml:space="preserve"> </w:t>
      </w:r>
      <w:r w:rsidR="009236CB" w:rsidRPr="009B3914">
        <w:rPr>
          <w:sz w:val="28"/>
          <w:szCs w:val="28"/>
        </w:rPr>
        <w:t>Александров</w:t>
      </w:r>
      <w:r w:rsidR="0031786C" w:rsidRPr="009B3914">
        <w:rPr>
          <w:sz w:val="28"/>
          <w:szCs w:val="28"/>
        </w:rPr>
        <w:t>на</w:t>
      </w:r>
      <w:r w:rsidRPr="009B3914">
        <w:rPr>
          <w:sz w:val="28"/>
          <w:szCs w:val="28"/>
        </w:rPr>
        <w:t xml:space="preserve">, учитель </w:t>
      </w:r>
      <w:r w:rsidR="009236CB" w:rsidRPr="009B3914">
        <w:rPr>
          <w:sz w:val="28"/>
          <w:szCs w:val="28"/>
        </w:rPr>
        <w:t>истории и обществознания</w:t>
      </w:r>
      <w:r w:rsidRPr="009B3914">
        <w:rPr>
          <w:sz w:val="28"/>
          <w:szCs w:val="28"/>
        </w:rPr>
        <w:t xml:space="preserve">     </w:t>
      </w:r>
    </w:p>
    <w:p w:rsidR="00900F88" w:rsidRPr="009B3914" w:rsidRDefault="00900F88" w:rsidP="003F4EBB">
      <w:pPr>
        <w:jc w:val="both"/>
        <w:rPr>
          <w:sz w:val="28"/>
          <w:szCs w:val="28"/>
        </w:rPr>
      </w:pPr>
      <w:r w:rsidRPr="009B3914">
        <w:rPr>
          <w:sz w:val="28"/>
          <w:szCs w:val="28"/>
        </w:rPr>
        <w:t xml:space="preserve">                    МБОУ </w:t>
      </w:r>
      <w:r w:rsidR="009236CB" w:rsidRPr="009B3914">
        <w:rPr>
          <w:sz w:val="28"/>
          <w:szCs w:val="28"/>
        </w:rPr>
        <w:t>Россошанской</w:t>
      </w:r>
      <w:r w:rsidRPr="009B3914">
        <w:rPr>
          <w:sz w:val="28"/>
          <w:szCs w:val="28"/>
        </w:rPr>
        <w:t xml:space="preserve"> </w:t>
      </w:r>
      <w:r w:rsidR="009236CB" w:rsidRPr="009B3914">
        <w:rPr>
          <w:sz w:val="28"/>
          <w:szCs w:val="28"/>
        </w:rPr>
        <w:t>ОО</w:t>
      </w:r>
      <w:r w:rsidRPr="009B3914">
        <w:rPr>
          <w:sz w:val="28"/>
          <w:szCs w:val="28"/>
        </w:rPr>
        <w:t xml:space="preserve">Ш; </w:t>
      </w:r>
    </w:p>
    <w:p w:rsidR="0031786C" w:rsidRPr="009B3914" w:rsidRDefault="0031786C" w:rsidP="003F4EBB">
      <w:pPr>
        <w:jc w:val="both"/>
        <w:rPr>
          <w:sz w:val="28"/>
          <w:szCs w:val="28"/>
        </w:rPr>
      </w:pPr>
      <w:r w:rsidRPr="009B3914">
        <w:rPr>
          <w:sz w:val="28"/>
          <w:szCs w:val="28"/>
        </w:rPr>
        <w:t xml:space="preserve">                    </w:t>
      </w:r>
      <w:r w:rsidR="009236CB" w:rsidRPr="009B3914">
        <w:rPr>
          <w:sz w:val="28"/>
          <w:szCs w:val="28"/>
        </w:rPr>
        <w:t>Синицына Татьяна</w:t>
      </w:r>
      <w:r w:rsidRPr="009B3914">
        <w:rPr>
          <w:sz w:val="28"/>
          <w:szCs w:val="28"/>
        </w:rPr>
        <w:t xml:space="preserve"> А</w:t>
      </w:r>
      <w:r w:rsidR="009236CB" w:rsidRPr="009B3914">
        <w:rPr>
          <w:sz w:val="28"/>
          <w:szCs w:val="28"/>
        </w:rPr>
        <w:t>натольевна</w:t>
      </w:r>
      <w:r w:rsidRPr="009B3914">
        <w:rPr>
          <w:sz w:val="28"/>
          <w:szCs w:val="28"/>
        </w:rPr>
        <w:t xml:space="preserve">, учитель начальных классов МБОУ </w:t>
      </w:r>
    </w:p>
    <w:p w:rsidR="0031786C" w:rsidRPr="009B3914" w:rsidRDefault="0031786C" w:rsidP="003F4EBB">
      <w:pPr>
        <w:jc w:val="both"/>
        <w:rPr>
          <w:sz w:val="28"/>
          <w:szCs w:val="28"/>
        </w:rPr>
      </w:pPr>
      <w:r w:rsidRPr="009B3914">
        <w:rPr>
          <w:sz w:val="28"/>
          <w:szCs w:val="28"/>
        </w:rPr>
        <w:t xml:space="preserve">                    </w:t>
      </w:r>
      <w:r w:rsidR="009236CB" w:rsidRPr="009B3914">
        <w:rPr>
          <w:sz w:val="28"/>
          <w:szCs w:val="28"/>
        </w:rPr>
        <w:t xml:space="preserve">Маньково-Березовской </w:t>
      </w:r>
      <w:r w:rsidRPr="009B3914">
        <w:rPr>
          <w:sz w:val="28"/>
          <w:szCs w:val="28"/>
        </w:rPr>
        <w:t>СОШ;</w:t>
      </w:r>
    </w:p>
    <w:p w:rsidR="00900F88" w:rsidRPr="009B3914" w:rsidRDefault="00900F88" w:rsidP="003F4EBB">
      <w:pPr>
        <w:jc w:val="both"/>
        <w:rPr>
          <w:sz w:val="28"/>
          <w:szCs w:val="28"/>
        </w:rPr>
      </w:pPr>
      <w:r w:rsidRPr="009B3914">
        <w:rPr>
          <w:sz w:val="28"/>
          <w:szCs w:val="28"/>
        </w:rPr>
        <w:t xml:space="preserve">    3 место – </w:t>
      </w:r>
      <w:r w:rsidR="009236CB" w:rsidRPr="009B3914">
        <w:rPr>
          <w:sz w:val="28"/>
          <w:szCs w:val="28"/>
        </w:rPr>
        <w:t>Ефимова Татьяна</w:t>
      </w:r>
      <w:r w:rsidR="0031786C" w:rsidRPr="009B3914">
        <w:rPr>
          <w:sz w:val="28"/>
          <w:szCs w:val="28"/>
        </w:rPr>
        <w:t xml:space="preserve"> </w:t>
      </w:r>
      <w:r w:rsidR="009236CB" w:rsidRPr="009B3914">
        <w:rPr>
          <w:sz w:val="28"/>
          <w:szCs w:val="28"/>
        </w:rPr>
        <w:t>Николаев</w:t>
      </w:r>
      <w:r w:rsidR="0031786C" w:rsidRPr="009B3914">
        <w:rPr>
          <w:sz w:val="28"/>
          <w:szCs w:val="28"/>
        </w:rPr>
        <w:t xml:space="preserve">на, учитель русского языка </w:t>
      </w:r>
    </w:p>
    <w:p w:rsidR="00900F88" w:rsidRPr="009B3914" w:rsidRDefault="00900F88" w:rsidP="003F4EBB">
      <w:pPr>
        <w:jc w:val="both"/>
        <w:rPr>
          <w:sz w:val="28"/>
          <w:szCs w:val="28"/>
        </w:rPr>
      </w:pPr>
      <w:r w:rsidRPr="009B3914">
        <w:rPr>
          <w:sz w:val="28"/>
          <w:szCs w:val="28"/>
        </w:rPr>
        <w:t xml:space="preserve">                    МБОУ </w:t>
      </w:r>
      <w:r w:rsidR="009236CB" w:rsidRPr="009B3914">
        <w:rPr>
          <w:sz w:val="28"/>
          <w:szCs w:val="28"/>
        </w:rPr>
        <w:t>Милютинской С</w:t>
      </w:r>
      <w:r w:rsidRPr="009B3914">
        <w:rPr>
          <w:sz w:val="28"/>
          <w:szCs w:val="28"/>
        </w:rPr>
        <w:t>ОШ;</w:t>
      </w:r>
    </w:p>
    <w:p w:rsidR="009236CB" w:rsidRPr="009B3914" w:rsidRDefault="009236CB" w:rsidP="003F4EBB">
      <w:pPr>
        <w:jc w:val="both"/>
        <w:rPr>
          <w:sz w:val="28"/>
          <w:szCs w:val="28"/>
        </w:rPr>
      </w:pPr>
      <w:r w:rsidRPr="009B3914">
        <w:rPr>
          <w:sz w:val="28"/>
          <w:szCs w:val="28"/>
        </w:rPr>
        <w:t xml:space="preserve">                    Чумакова Людмила Геннадьевна, учитель математики МБОУ </w:t>
      </w:r>
    </w:p>
    <w:p w:rsidR="00CB4D87" w:rsidRPr="009B3914" w:rsidRDefault="009236CB" w:rsidP="003F4EBB">
      <w:pPr>
        <w:jc w:val="both"/>
        <w:rPr>
          <w:sz w:val="28"/>
          <w:szCs w:val="28"/>
        </w:rPr>
      </w:pPr>
      <w:r w:rsidRPr="009B3914">
        <w:rPr>
          <w:sz w:val="28"/>
          <w:szCs w:val="28"/>
        </w:rPr>
        <w:t xml:space="preserve">                     Петровской СОШ.</w:t>
      </w:r>
      <w:r w:rsidR="00900F88" w:rsidRPr="009B3914">
        <w:rPr>
          <w:sz w:val="28"/>
          <w:szCs w:val="28"/>
        </w:rPr>
        <w:t xml:space="preserve">                     </w:t>
      </w:r>
    </w:p>
    <w:p w:rsidR="00000869" w:rsidRPr="009B3914" w:rsidRDefault="00000869" w:rsidP="003F4EBB">
      <w:pPr>
        <w:jc w:val="both"/>
        <w:rPr>
          <w:sz w:val="28"/>
          <w:szCs w:val="28"/>
        </w:rPr>
      </w:pPr>
      <w:r w:rsidRPr="009B3914">
        <w:rPr>
          <w:sz w:val="28"/>
          <w:szCs w:val="28"/>
        </w:rPr>
        <w:t>в номинации «Воспитатель года - 201</w:t>
      </w:r>
      <w:r w:rsidR="002E6826" w:rsidRPr="009B3914">
        <w:rPr>
          <w:sz w:val="28"/>
          <w:szCs w:val="28"/>
        </w:rPr>
        <w:t>8</w:t>
      </w:r>
      <w:r w:rsidRPr="009B3914">
        <w:rPr>
          <w:sz w:val="28"/>
          <w:szCs w:val="28"/>
        </w:rPr>
        <w:t>»:</w:t>
      </w:r>
    </w:p>
    <w:p w:rsidR="00000869" w:rsidRPr="009B3914" w:rsidRDefault="00000869" w:rsidP="003F4EBB">
      <w:pPr>
        <w:jc w:val="both"/>
        <w:rPr>
          <w:sz w:val="28"/>
          <w:szCs w:val="28"/>
        </w:rPr>
      </w:pPr>
      <w:r w:rsidRPr="009B3914">
        <w:rPr>
          <w:sz w:val="28"/>
          <w:szCs w:val="28"/>
        </w:rPr>
        <w:t xml:space="preserve">    1 место – </w:t>
      </w:r>
      <w:r w:rsidR="002E6826" w:rsidRPr="009B3914">
        <w:rPr>
          <w:sz w:val="28"/>
          <w:szCs w:val="28"/>
        </w:rPr>
        <w:t>Титовец Ольга Васильевна</w:t>
      </w:r>
      <w:r w:rsidRPr="009B3914">
        <w:rPr>
          <w:sz w:val="28"/>
          <w:szCs w:val="28"/>
        </w:rPr>
        <w:t xml:space="preserve">, </w:t>
      </w:r>
      <w:r w:rsidR="002E6826" w:rsidRPr="009B3914">
        <w:rPr>
          <w:sz w:val="28"/>
          <w:szCs w:val="28"/>
        </w:rPr>
        <w:t>учитель-логопед</w:t>
      </w:r>
      <w:r w:rsidRPr="009B3914">
        <w:rPr>
          <w:sz w:val="28"/>
          <w:szCs w:val="28"/>
        </w:rPr>
        <w:t xml:space="preserve"> МБДОУ д/с № 1 </w:t>
      </w:r>
    </w:p>
    <w:p w:rsidR="00000869" w:rsidRPr="009B3914" w:rsidRDefault="00000869" w:rsidP="003F4EBB">
      <w:pPr>
        <w:jc w:val="both"/>
        <w:rPr>
          <w:sz w:val="28"/>
          <w:szCs w:val="28"/>
        </w:rPr>
      </w:pPr>
      <w:r w:rsidRPr="009B3914">
        <w:rPr>
          <w:sz w:val="28"/>
          <w:szCs w:val="28"/>
        </w:rPr>
        <w:t xml:space="preserve">                     ст.Милютинской;     </w:t>
      </w:r>
    </w:p>
    <w:p w:rsidR="00000869" w:rsidRPr="009B3914" w:rsidRDefault="00573A01" w:rsidP="003F4EBB">
      <w:pPr>
        <w:jc w:val="both"/>
        <w:rPr>
          <w:sz w:val="28"/>
          <w:szCs w:val="28"/>
        </w:rPr>
      </w:pPr>
      <w:r w:rsidRPr="009B3914">
        <w:rPr>
          <w:sz w:val="28"/>
          <w:szCs w:val="28"/>
        </w:rPr>
        <w:t xml:space="preserve">    2 место – </w:t>
      </w:r>
      <w:r w:rsidR="002E6826" w:rsidRPr="009B3914">
        <w:rPr>
          <w:sz w:val="28"/>
          <w:szCs w:val="28"/>
        </w:rPr>
        <w:t>Коптенко</w:t>
      </w:r>
      <w:r w:rsidRPr="009B3914">
        <w:rPr>
          <w:sz w:val="28"/>
          <w:szCs w:val="28"/>
        </w:rPr>
        <w:t xml:space="preserve"> Анжелика</w:t>
      </w:r>
      <w:r w:rsidR="00000869" w:rsidRPr="009B3914">
        <w:rPr>
          <w:sz w:val="28"/>
          <w:szCs w:val="28"/>
        </w:rPr>
        <w:t xml:space="preserve"> Юрьевн</w:t>
      </w:r>
      <w:r w:rsidRPr="009B3914">
        <w:rPr>
          <w:sz w:val="28"/>
          <w:szCs w:val="28"/>
        </w:rPr>
        <w:t>а</w:t>
      </w:r>
      <w:r w:rsidR="00000869" w:rsidRPr="009B3914">
        <w:rPr>
          <w:sz w:val="28"/>
          <w:szCs w:val="28"/>
        </w:rPr>
        <w:t>, воспитател</w:t>
      </w:r>
      <w:r w:rsidRPr="009B3914">
        <w:rPr>
          <w:sz w:val="28"/>
          <w:szCs w:val="28"/>
        </w:rPr>
        <w:t>ь</w:t>
      </w:r>
      <w:r w:rsidR="00000869" w:rsidRPr="009B3914">
        <w:rPr>
          <w:sz w:val="28"/>
          <w:szCs w:val="28"/>
        </w:rPr>
        <w:t xml:space="preserve"> детского сада № </w:t>
      </w:r>
      <w:r w:rsidR="002E6826" w:rsidRPr="009B3914">
        <w:rPr>
          <w:sz w:val="28"/>
          <w:szCs w:val="28"/>
        </w:rPr>
        <w:t>11</w:t>
      </w:r>
      <w:r w:rsidR="00000869" w:rsidRPr="009B3914">
        <w:rPr>
          <w:sz w:val="28"/>
          <w:szCs w:val="28"/>
        </w:rPr>
        <w:t xml:space="preserve"> </w:t>
      </w:r>
    </w:p>
    <w:p w:rsidR="00000869" w:rsidRPr="009B3914" w:rsidRDefault="00000869" w:rsidP="003F4EBB">
      <w:pPr>
        <w:jc w:val="both"/>
        <w:rPr>
          <w:sz w:val="28"/>
          <w:szCs w:val="28"/>
        </w:rPr>
      </w:pPr>
      <w:r w:rsidRPr="009B3914">
        <w:rPr>
          <w:sz w:val="28"/>
          <w:szCs w:val="28"/>
        </w:rPr>
        <w:t xml:space="preserve">                    </w:t>
      </w:r>
      <w:r w:rsidR="002E6826" w:rsidRPr="009B3914">
        <w:rPr>
          <w:sz w:val="28"/>
          <w:szCs w:val="28"/>
        </w:rPr>
        <w:t xml:space="preserve">«Колобок» </w:t>
      </w:r>
      <w:r w:rsidRPr="009B3914">
        <w:rPr>
          <w:sz w:val="28"/>
          <w:szCs w:val="28"/>
        </w:rPr>
        <w:t xml:space="preserve">х. </w:t>
      </w:r>
      <w:r w:rsidR="002E6826" w:rsidRPr="009B3914">
        <w:rPr>
          <w:sz w:val="28"/>
          <w:szCs w:val="28"/>
        </w:rPr>
        <w:t>Степано-Савченский</w:t>
      </w:r>
      <w:r w:rsidRPr="009B3914">
        <w:rPr>
          <w:sz w:val="28"/>
          <w:szCs w:val="28"/>
        </w:rPr>
        <w:t>;</w:t>
      </w:r>
    </w:p>
    <w:p w:rsidR="00000869" w:rsidRPr="009B3914" w:rsidRDefault="00000869" w:rsidP="003F4EBB">
      <w:pPr>
        <w:jc w:val="both"/>
        <w:rPr>
          <w:sz w:val="28"/>
          <w:szCs w:val="28"/>
        </w:rPr>
      </w:pPr>
      <w:r w:rsidRPr="009B3914">
        <w:rPr>
          <w:sz w:val="28"/>
          <w:szCs w:val="28"/>
        </w:rPr>
        <w:t xml:space="preserve">    3 место – </w:t>
      </w:r>
      <w:r w:rsidR="002E6826" w:rsidRPr="009B3914">
        <w:rPr>
          <w:sz w:val="28"/>
          <w:szCs w:val="28"/>
        </w:rPr>
        <w:t>Кривова Анна Николаевна</w:t>
      </w:r>
      <w:r w:rsidR="00573A01" w:rsidRPr="009B3914">
        <w:rPr>
          <w:sz w:val="28"/>
          <w:szCs w:val="28"/>
        </w:rPr>
        <w:t>, воспитатель</w:t>
      </w:r>
      <w:r w:rsidRPr="009B3914">
        <w:rPr>
          <w:sz w:val="28"/>
          <w:szCs w:val="28"/>
        </w:rPr>
        <w:t xml:space="preserve"> </w:t>
      </w:r>
      <w:r w:rsidR="002E6826" w:rsidRPr="009B3914">
        <w:rPr>
          <w:sz w:val="28"/>
          <w:szCs w:val="28"/>
        </w:rPr>
        <w:t>дошкольной группы</w:t>
      </w:r>
      <w:r w:rsidRPr="009B3914">
        <w:rPr>
          <w:sz w:val="28"/>
          <w:szCs w:val="28"/>
        </w:rPr>
        <w:t xml:space="preserve"> </w:t>
      </w:r>
    </w:p>
    <w:p w:rsidR="00900F88" w:rsidRPr="009B3914" w:rsidRDefault="00000869" w:rsidP="003F4EBB">
      <w:pPr>
        <w:jc w:val="both"/>
        <w:rPr>
          <w:sz w:val="28"/>
          <w:szCs w:val="28"/>
        </w:rPr>
      </w:pPr>
      <w:r w:rsidRPr="009B3914">
        <w:rPr>
          <w:sz w:val="28"/>
          <w:szCs w:val="28"/>
        </w:rPr>
        <w:t xml:space="preserve">                    </w:t>
      </w:r>
      <w:r w:rsidR="002E6826" w:rsidRPr="009B3914">
        <w:rPr>
          <w:sz w:val="28"/>
          <w:szCs w:val="28"/>
        </w:rPr>
        <w:t>МБОУ Кутейниковской СОШ</w:t>
      </w:r>
      <w:r w:rsidRPr="009B3914">
        <w:rPr>
          <w:sz w:val="28"/>
          <w:szCs w:val="28"/>
        </w:rPr>
        <w:t>.</w:t>
      </w:r>
    </w:p>
    <w:p w:rsidR="00D27696" w:rsidRPr="009B3914" w:rsidRDefault="00D27696" w:rsidP="003F4EBB">
      <w:pPr>
        <w:jc w:val="both"/>
        <w:rPr>
          <w:sz w:val="28"/>
          <w:szCs w:val="28"/>
        </w:rPr>
      </w:pPr>
      <w:r w:rsidRPr="009B3914">
        <w:rPr>
          <w:color w:val="000000"/>
          <w:sz w:val="28"/>
          <w:szCs w:val="28"/>
        </w:rPr>
        <w:t>27 марта 2018 года на базе МБОУ Милютинской СОШ проведены заседания районных методических объединений по русскому языку и литературе, математике, физике, информатике, географии, истории и обществознанию, физической культуре, ОРКСЭ, технологии и ИЗО и  заместителей директоров по учебной работе, в которых были задействованы все педагоги  района.</w:t>
      </w:r>
    </w:p>
    <w:p w:rsidR="00B5428C" w:rsidRPr="009B3914" w:rsidRDefault="00900F88" w:rsidP="000E76E3">
      <w:pPr>
        <w:jc w:val="both"/>
        <w:rPr>
          <w:sz w:val="28"/>
          <w:szCs w:val="28"/>
        </w:rPr>
      </w:pPr>
      <w:r w:rsidRPr="009B3914">
        <w:rPr>
          <w:sz w:val="28"/>
          <w:szCs w:val="28"/>
        </w:rPr>
        <w:t xml:space="preserve">    </w:t>
      </w:r>
      <w:r w:rsidR="00B5428C" w:rsidRPr="009B3914">
        <w:rPr>
          <w:sz w:val="28"/>
          <w:szCs w:val="28"/>
        </w:rPr>
        <w:t xml:space="preserve">    В рамках подготовки к государственной итоговой аттестации по образовательным программам </w:t>
      </w:r>
      <w:r w:rsidR="000E76E3" w:rsidRPr="009B3914">
        <w:rPr>
          <w:sz w:val="28"/>
          <w:szCs w:val="28"/>
        </w:rPr>
        <w:t xml:space="preserve">основного общего и </w:t>
      </w:r>
      <w:r w:rsidR="00B5428C" w:rsidRPr="009B3914">
        <w:rPr>
          <w:sz w:val="28"/>
          <w:szCs w:val="28"/>
        </w:rPr>
        <w:t>среднего общего образования проведена информационно-разъяснительная работа со всеми участниками экзаменов, их родителями (законными представителями) по вопросам организации и проведения государственной итоговой аттестации; инструктивные совещания с лицами, привлекаемыми к проведению ГИА, включая граждан, желающих принять участие в качестве общественных наблюдателей при проведении ГИА.</w:t>
      </w:r>
      <w:r w:rsidR="000E76E3" w:rsidRPr="009B3914">
        <w:rPr>
          <w:sz w:val="28"/>
          <w:szCs w:val="28"/>
        </w:rPr>
        <w:t xml:space="preserve"> Вносятся</w:t>
      </w:r>
      <w:r w:rsidR="00B5428C" w:rsidRPr="009B3914">
        <w:rPr>
          <w:sz w:val="28"/>
          <w:szCs w:val="28"/>
        </w:rPr>
        <w:t xml:space="preserve"> сведения в региональную информационную систему обеспечения </w:t>
      </w:r>
      <w:r w:rsidR="000E76E3" w:rsidRPr="009B3914">
        <w:rPr>
          <w:sz w:val="28"/>
          <w:szCs w:val="28"/>
        </w:rPr>
        <w:t xml:space="preserve">проведения в соответствии с графиком. </w:t>
      </w:r>
    </w:p>
    <w:p w:rsidR="00A27CF2" w:rsidRPr="009B3914" w:rsidRDefault="00A27CF2" w:rsidP="00A27CF2">
      <w:pPr>
        <w:jc w:val="both"/>
        <w:rPr>
          <w:sz w:val="28"/>
          <w:szCs w:val="28"/>
        </w:rPr>
      </w:pPr>
      <w:r w:rsidRPr="009B3914">
        <w:rPr>
          <w:sz w:val="28"/>
          <w:szCs w:val="28"/>
        </w:rPr>
        <w:t xml:space="preserve">        На базе  МБОУ Милютинской СОШ 15 марта 2018 года для обучающихся 9 классов общеобразовательных организаций района было организовано и проведено</w:t>
      </w:r>
      <w:r w:rsidRPr="009B3914">
        <w:t xml:space="preserve"> </w:t>
      </w:r>
      <w:r w:rsidRPr="009B3914">
        <w:rPr>
          <w:sz w:val="28"/>
          <w:szCs w:val="28"/>
        </w:rPr>
        <w:t>пробное тестирование в форме ОГЭ по математике. В пробном тестировании приняло участие 99 обучающихся.</w:t>
      </w:r>
    </w:p>
    <w:p w:rsidR="00DA411F" w:rsidRPr="009B3914" w:rsidRDefault="0052029B" w:rsidP="00DA411F">
      <w:pPr>
        <w:jc w:val="both"/>
        <w:rPr>
          <w:sz w:val="28"/>
          <w:szCs w:val="28"/>
        </w:rPr>
      </w:pPr>
      <w:r w:rsidRPr="009B3914">
        <w:rPr>
          <w:sz w:val="28"/>
          <w:szCs w:val="28"/>
        </w:rPr>
        <w:t xml:space="preserve">        </w:t>
      </w:r>
      <w:r w:rsidR="00DA411F" w:rsidRPr="009B3914">
        <w:rPr>
          <w:sz w:val="28"/>
          <w:szCs w:val="28"/>
        </w:rPr>
        <w:t xml:space="preserve">В рамках подготовки к государственной итоговой аттестации по образовательным программам основного общего и среднего общего образования проведена информационно-разъяснительная работа со всеми участниками </w:t>
      </w:r>
      <w:r w:rsidR="00DA411F" w:rsidRPr="009B3914">
        <w:rPr>
          <w:sz w:val="28"/>
          <w:szCs w:val="28"/>
        </w:rPr>
        <w:lastRenderedPageBreak/>
        <w:t xml:space="preserve">экзаменов, их родителями (законными представителями) по вопросам организации и проведения государственной итоговой аттестации; инструктивные совещания с лицами, привлекаемыми к проведению ГИА, включая граждан, желающих принять участие в качестве общественных наблюдателей при проведении ГИА. Вносятся сведения в региональную информационную систему обеспечения проведения в соответствии с графиком. </w:t>
      </w:r>
    </w:p>
    <w:p w:rsidR="0052029B" w:rsidRPr="009B3914" w:rsidRDefault="0052029B" w:rsidP="00A27CF2">
      <w:pPr>
        <w:jc w:val="both"/>
        <w:rPr>
          <w:sz w:val="28"/>
          <w:szCs w:val="28"/>
        </w:rPr>
      </w:pPr>
      <w:r w:rsidRPr="009B3914">
        <w:rPr>
          <w:sz w:val="28"/>
          <w:szCs w:val="28"/>
        </w:rPr>
        <w:t>В рамках подготовки выпускников 11 классов общеобразовательных организаций района к государственной итоговой аттестации в форме ЕГЭ были проведены пробные тестирования: 13 марта - по русскому языку, 16 марта – по математике базового и профильного уровня.</w:t>
      </w:r>
    </w:p>
    <w:p w:rsidR="000E76E3" w:rsidRPr="009B3914" w:rsidRDefault="000E76E3" w:rsidP="000E76E3">
      <w:pPr>
        <w:ind w:firstLine="567"/>
        <w:jc w:val="both"/>
        <w:rPr>
          <w:sz w:val="28"/>
          <w:szCs w:val="28"/>
        </w:rPr>
      </w:pPr>
      <w:r w:rsidRPr="009B3914">
        <w:rPr>
          <w:b/>
          <w:sz w:val="28"/>
          <w:szCs w:val="28"/>
        </w:rPr>
        <w:t xml:space="preserve">  </w:t>
      </w:r>
      <w:r w:rsidR="0052029B" w:rsidRPr="009B3914">
        <w:rPr>
          <w:sz w:val="28"/>
          <w:szCs w:val="28"/>
        </w:rPr>
        <w:t>27 февраля 2018</w:t>
      </w:r>
      <w:r w:rsidR="00B5428C" w:rsidRPr="009B3914">
        <w:rPr>
          <w:sz w:val="28"/>
          <w:szCs w:val="28"/>
        </w:rPr>
        <w:t xml:space="preserve"> года прошло мероприятие в рамках Всероссийской акции  «Единый день сдачи ЕГЭ родителями» по русскому языку, организованной Рособрнадзором. </w:t>
      </w:r>
      <w:r w:rsidRPr="009B3914">
        <w:rPr>
          <w:sz w:val="28"/>
          <w:szCs w:val="28"/>
        </w:rPr>
        <w:t xml:space="preserve">На территории Милютинского района  </w:t>
      </w:r>
      <w:r w:rsidRPr="009B3914">
        <w:rPr>
          <w:rFonts w:eastAsia="Calibri"/>
          <w:sz w:val="28"/>
          <w:szCs w:val="28"/>
          <w:lang w:eastAsia="en-US"/>
        </w:rPr>
        <w:t xml:space="preserve">акция «Единый день ЕГЭ для родителей»  проводилась в  МБОУ Милютинской СОШ, являющейся пунктом проведения единого государственного экзамена. </w:t>
      </w:r>
    </w:p>
    <w:p w:rsidR="000E76E3" w:rsidRPr="009B3914" w:rsidRDefault="000E76E3" w:rsidP="000E76E3">
      <w:pPr>
        <w:ind w:firstLine="567"/>
        <w:jc w:val="both"/>
        <w:rPr>
          <w:rFonts w:eastAsia="Calibri"/>
          <w:sz w:val="28"/>
          <w:szCs w:val="28"/>
          <w:lang w:eastAsia="en-US"/>
        </w:rPr>
      </w:pPr>
      <w:r w:rsidRPr="009B3914">
        <w:rPr>
          <w:sz w:val="28"/>
          <w:szCs w:val="28"/>
        </w:rPr>
        <w:t xml:space="preserve"> </w:t>
      </w:r>
      <w:r w:rsidRPr="009B3914">
        <w:rPr>
          <w:rFonts w:eastAsia="Calibri"/>
          <w:sz w:val="28"/>
          <w:szCs w:val="28"/>
          <w:lang w:eastAsia="en-US"/>
        </w:rPr>
        <w:t xml:space="preserve"> В  экзамене приняли участие все желающие родители выпускников 11 классов.  Мероприятие проводилось по технологии, максимально приближенной к настоящему экзамену в форме ЕГЭ. Процедура проходила строго по правилам. Участники акции прошли всю процедуру сдачи экзамена - от прохода через рамку металлодетектора до ответов на экзаменационные вопросы. В аудиториях было организовано видеонаблюдение. </w:t>
      </w:r>
    </w:p>
    <w:p w:rsidR="00DA411F" w:rsidRPr="009B3914" w:rsidRDefault="00DA411F" w:rsidP="00DA411F">
      <w:pPr>
        <w:jc w:val="both"/>
        <w:rPr>
          <w:sz w:val="28"/>
          <w:szCs w:val="28"/>
        </w:rPr>
      </w:pPr>
      <w:r w:rsidRPr="009B3914">
        <w:rPr>
          <w:sz w:val="28"/>
          <w:szCs w:val="28"/>
        </w:rPr>
        <w:t xml:space="preserve">     В соответствии с приказом Министерства образования и науки Российской Федерации, а также графику проведения мероприятий, направленных на исследование качества образования на 2017-2018 годы, утвержденному распоряжением Рособрнадзора, в общеобразовательных организациях проходят Всероссийские проверочные работы. </w:t>
      </w:r>
    </w:p>
    <w:p w:rsidR="00DA411F" w:rsidRPr="009B3914" w:rsidRDefault="00DA411F" w:rsidP="00DA411F">
      <w:pPr>
        <w:jc w:val="both"/>
        <w:rPr>
          <w:sz w:val="28"/>
          <w:szCs w:val="28"/>
        </w:rPr>
      </w:pPr>
      <w:r w:rsidRPr="009B3914">
        <w:rPr>
          <w:sz w:val="28"/>
          <w:szCs w:val="28"/>
        </w:rPr>
        <w:t xml:space="preserve">   Решение об участии в ВПР 11 классов принимали образовательные организации самостоятельно. 21 марта в ВПР по истории  приняли участие Милютинская и Селивановская школы.</w:t>
      </w:r>
    </w:p>
    <w:p w:rsidR="00900F88" w:rsidRPr="009B3914" w:rsidRDefault="00900F88" w:rsidP="003F4EBB">
      <w:pPr>
        <w:jc w:val="both"/>
        <w:rPr>
          <w:sz w:val="28"/>
          <w:szCs w:val="28"/>
        </w:rPr>
      </w:pPr>
      <w:r w:rsidRPr="009B3914">
        <w:rPr>
          <w:sz w:val="28"/>
          <w:szCs w:val="28"/>
        </w:rPr>
        <w:t xml:space="preserve">     </w:t>
      </w:r>
      <w:r w:rsidR="001D4A9F" w:rsidRPr="009B3914">
        <w:rPr>
          <w:sz w:val="28"/>
          <w:szCs w:val="28"/>
        </w:rPr>
        <w:t xml:space="preserve"> </w:t>
      </w:r>
      <w:r w:rsidRPr="009B3914">
        <w:rPr>
          <w:sz w:val="28"/>
          <w:szCs w:val="28"/>
        </w:rPr>
        <w:t xml:space="preserve">В Милютинском районе с  </w:t>
      </w:r>
      <w:r w:rsidR="002E6826" w:rsidRPr="009B3914">
        <w:rPr>
          <w:sz w:val="28"/>
          <w:szCs w:val="28"/>
        </w:rPr>
        <w:t>февраля</w:t>
      </w:r>
      <w:r w:rsidRPr="009B3914">
        <w:rPr>
          <w:sz w:val="28"/>
          <w:szCs w:val="28"/>
        </w:rPr>
        <w:t xml:space="preserve">  по</w:t>
      </w:r>
      <w:r w:rsidR="002E6826" w:rsidRPr="009B3914">
        <w:rPr>
          <w:sz w:val="28"/>
          <w:szCs w:val="28"/>
        </w:rPr>
        <w:t xml:space="preserve"> март </w:t>
      </w:r>
      <w:r w:rsidRPr="009B3914">
        <w:rPr>
          <w:sz w:val="28"/>
          <w:szCs w:val="28"/>
        </w:rPr>
        <w:t xml:space="preserve"> 201</w:t>
      </w:r>
      <w:r w:rsidR="002E6826" w:rsidRPr="009B3914">
        <w:rPr>
          <w:sz w:val="28"/>
          <w:szCs w:val="28"/>
        </w:rPr>
        <w:t>8</w:t>
      </w:r>
      <w:r w:rsidRPr="009B3914">
        <w:rPr>
          <w:sz w:val="28"/>
          <w:szCs w:val="28"/>
        </w:rPr>
        <w:t xml:space="preserve">  года проведен школьный этап Всероссийских  спортивных соревнований  «Президентские  состязания» и «Президентские спортивные игры», в котором приняли участие 15 общеобразовательных  организаций района.  «Президентские  состязания» и «Президентские спортивные игры» являются приоритетным направлением в деятельности каждого ОО по организации  проведения и внедрения физкультурно-спортивной работы с обучающимися. Основными целями и задачами данных соревнований являются: определение уровня двигательной активности обучающихся, степени их вовлечения в занятия физической культурой и спортом, наличия установок  и навыков здорового образа жизни, пропаганда здорового образа жизни, формирование позитивных жизненных установок подрастающего поколения. Соревнования проходили по следующим видам спорта - спортивное многоборье, мини-футбол,  творческий конкурс, настольный теннис, уличный баскетбол,  легкая атлетика, волейбол. В </w:t>
      </w:r>
      <w:r w:rsidR="00573A01" w:rsidRPr="009B3914">
        <w:rPr>
          <w:sz w:val="28"/>
          <w:szCs w:val="28"/>
        </w:rPr>
        <w:t xml:space="preserve">школьном </w:t>
      </w:r>
      <w:r w:rsidR="0072257B" w:rsidRPr="009B3914">
        <w:rPr>
          <w:sz w:val="28"/>
          <w:szCs w:val="28"/>
        </w:rPr>
        <w:t xml:space="preserve">этапе Президентских </w:t>
      </w:r>
      <w:r w:rsidRPr="009B3914">
        <w:rPr>
          <w:sz w:val="28"/>
          <w:szCs w:val="28"/>
        </w:rPr>
        <w:t>соревновани</w:t>
      </w:r>
      <w:r w:rsidR="0072257B" w:rsidRPr="009B3914">
        <w:rPr>
          <w:sz w:val="28"/>
          <w:szCs w:val="28"/>
        </w:rPr>
        <w:t>й</w:t>
      </w:r>
      <w:r w:rsidRPr="009B3914">
        <w:rPr>
          <w:sz w:val="28"/>
          <w:szCs w:val="28"/>
        </w:rPr>
        <w:t xml:space="preserve"> </w:t>
      </w:r>
      <w:r w:rsidR="0072257B" w:rsidRPr="009B3914">
        <w:rPr>
          <w:sz w:val="28"/>
          <w:szCs w:val="28"/>
        </w:rPr>
        <w:t xml:space="preserve">приняли участие </w:t>
      </w:r>
      <w:r w:rsidR="0072257B" w:rsidRPr="00616E5B">
        <w:rPr>
          <w:sz w:val="28"/>
          <w:szCs w:val="28"/>
        </w:rPr>
        <w:t>1</w:t>
      </w:r>
      <w:r w:rsidR="002E6826" w:rsidRPr="00616E5B">
        <w:rPr>
          <w:sz w:val="28"/>
          <w:szCs w:val="28"/>
        </w:rPr>
        <w:t>132</w:t>
      </w:r>
      <w:r w:rsidRPr="00616E5B">
        <w:rPr>
          <w:sz w:val="28"/>
          <w:szCs w:val="28"/>
        </w:rPr>
        <w:t xml:space="preserve"> обучающихся</w:t>
      </w:r>
      <w:r w:rsidRPr="009B3914">
        <w:rPr>
          <w:sz w:val="28"/>
          <w:szCs w:val="28"/>
        </w:rPr>
        <w:t xml:space="preserve"> общеобразовательных организаций </w:t>
      </w:r>
      <w:r w:rsidR="0072257B" w:rsidRPr="009B3914">
        <w:rPr>
          <w:sz w:val="28"/>
          <w:szCs w:val="28"/>
        </w:rPr>
        <w:t>муниципалитета</w:t>
      </w:r>
      <w:r w:rsidR="00343783" w:rsidRPr="009B3914">
        <w:rPr>
          <w:sz w:val="28"/>
          <w:szCs w:val="28"/>
        </w:rPr>
        <w:t>. В спортивных играх приняли участие</w:t>
      </w:r>
      <w:r w:rsidRPr="009B3914">
        <w:rPr>
          <w:sz w:val="28"/>
          <w:szCs w:val="28"/>
        </w:rPr>
        <w:t xml:space="preserve"> </w:t>
      </w:r>
      <w:r w:rsidR="00343783" w:rsidRPr="009B3914">
        <w:rPr>
          <w:sz w:val="28"/>
          <w:szCs w:val="28"/>
        </w:rPr>
        <w:t>6</w:t>
      </w:r>
      <w:r w:rsidR="002E6826" w:rsidRPr="009B3914">
        <w:rPr>
          <w:sz w:val="28"/>
          <w:szCs w:val="28"/>
        </w:rPr>
        <w:t>93</w:t>
      </w:r>
      <w:r w:rsidRPr="009B3914">
        <w:rPr>
          <w:sz w:val="28"/>
          <w:szCs w:val="28"/>
        </w:rPr>
        <w:t xml:space="preserve"> обучающихся.</w:t>
      </w:r>
      <w:r w:rsidRPr="009B3914">
        <w:rPr>
          <w:color w:val="000000"/>
          <w:sz w:val="28"/>
          <w:szCs w:val="28"/>
        </w:rPr>
        <w:t xml:space="preserve">                                                                                                                                    </w:t>
      </w:r>
    </w:p>
    <w:p w:rsidR="00CE4A43" w:rsidRPr="009B3914" w:rsidRDefault="0034094E" w:rsidP="003F4EBB">
      <w:pPr>
        <w:jc w:val="both"/>
        <w:rPr>
          <w:sz w:val="28"/>
          <w:szCs w:val="28"/>
        </w:rPr>
      </w:pPr>
      <w:r w:rsidRPr="009B3914">
        <w:rPr>
          <w:sz w:val="28"/>
          <w:szCs w:val="28"/>
        </w:rPr>
        <w:t xml:space="preserve">Победители первого заочного тура регионального этапа Всероссийского конкурса исследовательских краеведческих работ учащихся «Отечество» </w:t>
      </w:r>
      <w:r w:rsidR="00CE4A43" w:rsidRPr="009B3914">
        <w:rPr>
          <w:sz w:val="28"/>
          <w:szCs w:val="28"/>
        </w:rPr>
        <w:t>Адамова</w:t>
      </w:r>
      <w:r w:rsidR="006D4ED2" w:rsidRPr="009B3914">
        <w:rPr>
          <w:sz w:val="28"/>
          <w:szCs w:val="28"/>
        </w:rPr>
        <w:t xml:space="preserve"> </w:t>
      </w:r>
      <w:r w:rsidR="00CE4A43" w:rsidRPr="009B3914">
        <w:rPr>
          <w:sz w:val="28"/>
          <w:szCs w:val="28"/>
        </w:rPr>
        <w:t>Анна</w:t>
      </w:r>
      <w:r w:rsidR="005864FA" w:rsidRPr="009B3914">
        <w:rPr>
          <w:sz w:val="28"/>
          <w:szCs w:val="28"/>
        </w:rPr>
        <w:t xml:space="preserve"> (МБОУ </w:t>
      </w:r>
      <w:r w:rsidR="00CE4A43" w:rsidRPr="009B3914">
        <w:rPr>
          <w:sz w:val="28"/>
          <w:szCs w:val="28"/>
        </w:rPr>
        <w:t xml:space="preserve">Николо-Березовская </w:t>
      </w:r>
      <w:r w:rsidR="005864FA" w:rsidRPr="009B3914">
        <w:rPr>
          <w:sz w:val="28"/>
          <w:szCs w:val="28"/>
        </w:rPr>
        <w:t>СОШ)</w:t>
      </w:r>
      <w:r w:rsidR="006D4ED2" w:rsidRPr="009B3914">
        <w:rPr>
          <w:sz w:val="28"/>
          <w:szCs w:val="28"/>
        </w:rPr>
        <w:t xml:space="preserve">, </w:t>
      </w:r>
      <w:r w:rsidR="00CE4A43" w:rsidRPr="009B3914">
        <w:rPr>
          <w:sz w:val="28"/>
          <w:szCs w:val="28"/>
        </w:rPr>
        <w:t>Кочетова Дарья</w:t>
      </w:r>
      <w:r w:rsidR="005864FA" w:rsidRPr="009B3914">
        <w:rPr>
          <w:sz w:val="28"/>
          <w:szCs w:val="28"/>
        </w:rPr>
        <w:t xml:space="preserve"> (МБОУ Петровская СОШ)</w:t>
      </w:r>
      <w:r w:rsidR="006D4ED2" w:rsidRPr="009B3914">
        <w:rPr>
          <w:sz w:val="28"/>
          <w:szCs w:val="28"/>
        </w:rPr>
        <w:t xml:space="preserve">, </w:t>
      </w:r>
      <w:r w:rsidR="00CE4A43" w:rsidRPr="009B3914">
        <w:rPr>
          <w:sz w:val="28"/>
          <w:szCs w:val="28"/>
        </w:rPr>
        <w:lastRenderedPageBreak/>
        <w:t>Маслак Ксения (</w:t>
      </w:r>
      <w:r w:rsidR="005864FA" w:rsidRPr="009B3914">
        <w:rPr>
          <w:sz w:val="28"/>
          <w:szCs w:val="28"/>
        </w:rPr>
        <w:t xml:space="preserve">МБОУ Степано-Савченская ООШ) </w:t>
      </w:r>
      <w:r w:rsidR="006D4ED2" w:rsidRPr="009B3914">
        <w:rPr>
          <w:sz w:val="28"/>
          <w:szCs w:val="28"/>
        </w:rPr>
        <w:t xml:space="preserve"> </w:t>
      </w:r>
      <w:r w:rsidR="007A0EF9" w:rsidRPr="009B3914">
        <w:rPr>
          <w:sz w:val="28"/>
          <w:szCs w:val="28"/>
        </w:rPr>
        <w:t xml:space="preserve">приняли участие в </w:t>
      </w:r>
      <w:r w:rsidR="005864FA" w:rsidRPr="009B3914">
        <w:rPr>
          <w:sz w:val="28"/>
          <w:szCs w:val="28"/>
        </w:rPr>
        <w:t>финал</w:t>
      </w:r>
      <w:r w:rsidRPr="009B3914">
        <w:rPr>
          <w:sz w:val="28"/>
          <w:szCs w:val="28"/>
        </w:rPr>
        <w:t>е</w:t>
      </w:r>
      <w:r w:rsidR="005864FA" w:rsidRPr="009B3914">
        <w:rPr>
          <w:sz w:val="28"/>
          <w:szCs w:val="28"/>
        </w:rPr>
        <w:t xml:space="preserve"> Конкурса, который состоялся</w:t>
      </w:r>
      <w:r w:rsidR="007A0EF9" w:rsidRPr="009B3914">
        <w:rPr>
          <w:sz w:val="28"/>
          <w:szCs w:val="28"/>
        </w:rPr>
        <w:t xml:space="preserve"> </w:t>
      </w:r>
      <w:r w:rsidR="00334120" w:rsidRPr="009B3914">
        <w:rPr>
          <w:sz w:val="28"/>
          <w:szCs w:val="28"/>
        </w:rPr>
        <w:t xml:space="preserve">20 </w:t>
      </w:r>
      <w:r w:rsidR="007A0EF9" w:rsidRPr="009B3914">
        <w:rPr>
          <w:sz w:val="28"/>
          <w:szCs w:val="28"/>
        </w:rPr>
        <w:t>января 201</w:t>
      </w:r>
      <w:r w:rsidR="00CE4A43" w:rsidRPr="009B3914">
        <w:rPr>
          <w:sz w:val="28"/>
          <w:szCs w:val="28"/>
        </w:rPr>
        <w:t>8</w:t>
      </w:r>
      <w:r w:rsidR="007A0EF9" w:rsidRPr="009B3914">
        <w:rPr>
          <w:sz w:val="28"/>
          <w:szCs w:val="28"/>
        </w:rPr>
        <w:t xml:space="preserve"> года.</w:t>
      </w:r>
      <w:r w:rsidR="005864FA" w:rsidRPr="009B3914">
        <w:rPr>
          <w:sz w:val="28"/>
          <w:szCs w:val="28"/>
        </w:rPr>
        <w:t xml:space="preserve"> </w:t>
      </w:r>
    </w:p>
    <w:p w:rsidR="007A0EF9" w:rsidRPr="009B3914" w:rsidRDefault="00283567" w:rsidP="003F4EBB">
      <w:pPr>
        <w:jc w:val="both"/>
        <w:rPr>
          <w:sz w:val="28"/>
          <w:szCs w:val="28"/>
        </w:rPr>
      </w:pPr>
      <w:r w:rsidRPr="009B3914">
        <w:rPr>
          <w:sz w:val="28"/>
          <w:szCs w:val="28"/>
        </w:rPr>
        <w:t>С 1</w:t>
      </w:r>
      <w:r w:rsidR="00CE4A43" w:rsidRPr="009B3914">
        <w:rPr>
          <w:sz w:val="28"/>
          <w:szCs w:val="28"/>
        </w:rPr>
        <w:t xml:space="preserve">8 февраля </w:t>
      </w:r>
      <w:r w:rsidRPr="009B3914">
        <w:rPr>
          <w:sz w:val="28"/>
          <w:szCs w:val="28"/>
        </w:rPr>
        <w:t xml:space="preserve"> по </w:t>
      </w:r>
      <w:r w:rsidR="00CE4A43" w:rsidRPr="009B3914">
        <w:rPr>
          <w:sz w:val="28"/>
          <w:szCs w:val="28"/>
        </w:rPr>
        <w:t>1</w:t>
      </w:r>
      <w:r w:rsidRPr="009B3914">
        <w:rPr>
          <w:sz w:val="28"/>
          <w:szCs w:val="28"/>
        </w:rPr>
        <w:t>8</w:t>
      </w:r>
      <w:r w:rsidR="00CE4A43" w:rsidRPr="009B3914">
        <w:rPr>
          <w:sz w:val="28"/>
          <w:szCs w:val="28"/>
        </w:rPr>
        <w:t xml:space="preserve"> марта 2018</w:t>
      </w:r>
      <w:r w:rsidRPr="009B3914">
        <w:rPr>
          <w:sz w:val="28"/>
          <w:szCs w:val="28"/>
        </w:rPr>
        <w:t xml:space="preserve"> года проведен «Месячник молодого избирателя» целью, которого было: повышение правовой и электоральной культуры молодежи, уровня информированности молодых избирателей о выборах, создание условий для осознанного участия в голосовании, формирования у молодых людей гражданской ответственности, увеличения интереса молодежи и будущих избирателей к вопросам управления государственными и местными делами посредством выборов. В месячнике приняли участие </w:t>
      </w:r>
      <w:r w:rsidR="00DE5243" w:rsidRPr="009B3914">
        <w:rPr>
          <w:sz w:val="28"/>
          <w:szCs w:val="28"/>
        </w:rPr>
        <w:t>990</w:t>
      </w:r>
      <w:r w:rsidRPr="009B3914">
        <w:rPr>
          <w:sz w:val="28"/>
          <w:szCs w:val="28"/>
        </w:rPr>
        <w:t xml:space="preserve"> обучающихся из 16 общеобразовательных организаций района.</w:t>
      </w:r>
    </w:p>
    <w:p w:rsidR="00DB1809" w:rsidRPr="009B3914" w:rsidRDefault="00AE7F9E" w:rsidP="00DB1809">
      <w:pPr>
        <w:jc w:val="both"/>
        <w:rPr>
          <w:sz w:val="28"/>
          <w:szCs w:val="28"/>
        </w:rPr>
      </w:pPr>
      <w:r>
        <w:rPr>
          <w:sz w:val="28"/>
          <w:szCs w:val="28"/>
        </w:rPr>
        <w:t xml:space="preserve">     </w:t>
      </w:r>
      <w:r w:rsidR="00DB1809" w:rsidRPr="009B3914">
        <w:rPr>
          <w:sz w:val="28"/>
          <w:szCs w:val="28"/>
        </w:rPr>
        <w:t>Численность</w:t>
      </w:r>
      <w:r w:rsidR="004A42B6">
        <w:rPr>
          <w:sz w:val="28"/>
          <w:szCs w:val="28"/>
        </w:rPr>
        <w:t xml:space="preserve"> </w:t>
      </w:r>
      <w:r w:rsidR="00DB1809" w:rsidRPr="009B3914">
        <w:rPr>
          <w:sz w:val="28"/>
          <w:szCs w:val="28"/>
        </w:rPr>
        <w:t>детей</w:t>
      </w:r>
      <w:r w:rsidR="004A42B6">
        <w:rPr>
          <w:sz w:val="28"/>
          <w:szCs w:val="28"/>
        </w:rPr>
        <w:t xml:space="preserve"> </w:t>
      </w:r>
      <w:r w:rsidR="00DB1809" w:rsidRPr="009B3914">
        <w:rPr>
          <w:sz w:val="28"/>
          <w:szCs w:val="28"/>
        </w:rPr>
        <w:t>от</w:t>
      </w:r>
      <w:r w:rsidR="004A42B6">
        <w:rPr>
          <w:sz w:val="28"/>
          <w:szCs w:val="28"/>
        </w:rPr>
        <w:t xml:space="preserve"> </w:t>
      </w:r>
      <w:r w:rsidR="00DB1809" w:rsidRPr="009B3914">
        <w:rPr>
          <w:sz w:val="28"/>
          <w:szCs w:val="28"/>
        </w:rPr>
        <w:t>5 до 18 лет, охваченных дополнительными общеобразовательными программами в образовательных организациях муниципалитета с применением персонифицированного учета составляет 1651. Кружковой деятельностью охвачено 965 человек. Посещают Милютинскую ДЮСШ 520 чел., Детскую школу искусств -166 чел.</w:t>
      </w:r>
      <w:r w:rsidR="00DB1809" w:rsidRPr="009B3914">
        <w:rPr>
          <w:noProof/>
          <w:sz w:val="22"/>
          <w:szCs w:val="22"/>
        </w:rPr>
        <w:t xml:space="preserve"> </w:t>
      </w:r>
      <w:r w:rsidR="00DB1809" w:rsidRPr="009B3914">
        <w:rPr>
          <w:rFonts w:eastAsia="Calibri"/>
          <w:sz w:val="28"/>
          <w:szCs w:val="28"/>
          <w:lang w:eastAsia="en-US"/>
        </w:rPr>
        <w:t xml:space="preserve">Доля детей в возрасте от 5 до 18 лет занимающихся по дополнительным общеобразовательным программам (с применением персонифицированного учета)  </w:t>
      </w:r>
      <w:r w:rsidR="00DB1809" w:rsidRPr="00616E5B">
        <w:rPr>
          <w:rFonts w:eastAsia="Calibri"/>
          <w:sz w:val="28"/>
          <w:szCs w:val="28"/>
          <w:lang w:eastAsia="en-US"/>
        </w:rPr>
        <w:t>в 2018 году</w:t>
      </w:r>
      <w:r w:rsidR="00DB1809" w:rsidRPr="009B3914">
        <w:rPr>
          <w:rFonts w:eastAsia="Calibri"/>
          <w:sz w:val="28"/>
          <w:szCs w:val="28"/>
          <w:lang w:eastAsia="en-US"/>
        </w:rPr>
        <w:t xml:space="preserve"> составляет 90,9% от общей численности детей в возрасте от 5 до 18 лет. </w:t>
      </w:r>
    </w:p>
    <w:p w:rsidR="00DB1809" w:rsidRPr="009B3914" w:rsidRDefault="00DB1809" w:rsidP="003F4EBB">
      <w:pPr>
        <w:jc w:val="both"/>
        <w:rPr>
          <w:sz w:val="28"/>
          <w:szCs w:val="28"/>
        </w:rPr>
      </w:pPr>
    </w:p>
    <w:p w:rsidR="00003E58" w:rsidRPr="009B3914" w:rsidRDefault="007A0EF9" w:rsidP="003F4EBB">
      <w:pPr>
        <w:jc w:val="both"/>
        <w:rPr>
          <w:sz w:val="28"/>
        </w:rPr>
      </w:pPr>
      <w:r w:rsidRPr="009B3914">
        <w:rPr>
          <w:sz w:val="28"/>
          <w:szCs w:val="28"/>
        </w:rPr>
        <w:t xml:space="preserve">   </w:t>
      </w:r>
      <w:r w:rsidR="00D6576B" w:rsidRPr="009B3914">
        <w:rPr>
          <w:sz w:val="28"/>
        </w:rPr>
        <w:t xml:space="preserve">    </w:t>
      </w:r>
      <w:r w:rsidR="00003E58" w:rsidRPr="009B3914">
        <w:rPr>
          <w:sz w:val="28"/>
        </w:rPr>
        <w:t>С 2</w:t>
      </w:r>
      <w:r w:rsidR="00FF4FCD" w:rsidRPr="009B3914">
        <w:rPr>
          <w:sz w:val="28"/>
        </w:rPr>
        <w:t>5</w:t>
      </w:r>
      <w:r w:rsidR="00003E58" w:rsidRPr="009B3914">
        <w:rPr>
          <w:sz w:val="28"/>
        </w:rPr>
        <w:t xml:space="preserve"> января 201</w:t>
      </w:r>
      <w:r w:rsidR="00C0559C" w:rsidRPr="009B3914">
        <w:rPr>
          <w:sz w:val="28"/>
        </w:rPr>
        <w:t>8</w:t>
      </w:r>
      <w:r w:rsidR="00850136" w:rsidRPr="009B3914">
        <w:rPr>
          <w:sz w:val="28"/>
        </w:rPr>
        <w:t xml:space="preserve"> </w:t>
      </w:r>
      <w:r w:rsidR="00003E58" w:rsidRPr="009B3914">
        <w:rPr>
          <w:sz w:val="28"/>
        </w:rPr>
        <w:t>года по 2</w:t>
      </w:r>
      <w:r w:rsidR="00FF4FCD" w:rsidRPr="009B3914">
        <w:rPr>
          <w:sz w:val="28"/>
        </w:rPr>
        <w:t>5</w:t>
      </w:r>
      <w:r w:rsidR="00003E58" w:rsidRPr="009B3914">
        <w:rPr>
          <w:sz w:val="28"/>
        </w:rPr>
        <w:t xml:space="preserve"> февраля 201</w:t>
      </w:r>
      <w:r w:rsidR="00C0559C" w:rsidRPr="009B3914">
        <w:rPr>
          <w:sz w:val="28"/>
        </w:rPr>
        <w:t>8</w:t>
      </w:r>
      <w:r w:rsidR="00850136" w:rsidRPr="009B3914">
        <w:rPr>
          <w:sz w:val="28"/>
        </w:rPr>
        <w:t xml:space="preserve"> </w:t>
      </w:r>
      <w:r w:rsidR="00003E58" w:rsidRPr="009B3914">
        <w:rPr>
          <w:sz w:val="28"/>
        </w:rPr>
        <w:t xml:space="preserve">года </w:t>
      </w:r>
      <w:r w:rsidR="00003E58" w:rsidRPr="009B3914">
        <w:rPr>
          <w:sz w:val="28"/>
          <w:szCs w:val="28"/>
        </w:rPr>
        <w:t xml:space="preserve">общеобразовательными организациями </w:t>
      </w:r>
      <w:r w:rsidR="00003E58" w:rsidRPr="009B3914">
        <w:rPr>
          <w:sz w:val="28"/>
        </w:rPr>
        <w:t>был проведен ежегодный месячник оборонно-массовой работы, посвященный 7</w:t>
      </w:r>
      <w:r w:rsidR="00C0559C" w:rsidRPr="009B3914">
        <w:rPr>
          <w:sz w:val="28"/>
        </w:rPr>
        <w:t>3</w:t>
      </w:r>
      <w:r w:rsidR="00003E58" w:rsidRPr="009B3914">
        <w:rPr>
          <w:sz w:val="28"/>
        </w:rPr>
        <w:t>-й годовщине Победы в Великой Отечественной войне.</w:t>
      </w:r>
    </w:p>
    <w:p w:rsidR="00301044" w:rsidRPr="009B3914" w:rsidRDefault="00C0559C" w:rsidP="003F4EBB">
      <w:pPr>
        <w:jc w:val="both"/>
        <w:rPr>
          <w:sz w:val="28"/>
          <w:szCs w:val="28"/>
        </w:rPr>
      </w:pPr>
      <w:r w:rsidRPr="009B3914">
        <w:rPr>
          <w:sz w:val="28"/>
          <w:szCs w:val="28"/>
        </w:rPr>
        <w:t xml:space="preserve">16 </w:t>
      </w:r>
      <w:r w:rsidR="00301044" w:rsidRPr="009B3914">
        <w:rPr>
          <w:sz w:val="28"/>
          <w:szCs w:val="28"/>
        </w:rPr>
        <w:t>февраля 201</w:t>
      </w:r>
      <w:r w:rsidRPr="009B3914">
        <w:rPr>
          <w:sz w:val="28"/>
          <w:szCs w:val="28"/>
        </w:rPr>
        <w:t>8</w:t>
      </w:r>
      <w:r w:rsidR="009C1046" w:rsidRPr="009B3914">
        <w:rPr>
          <w:sz w:val="28"/>
          <w:szCs w:val="28"/>
        </w:rPr>
        <w:t xml:space="preserve"> </w:t>
      </w:r>
      <w:r w:rsidR="00301044" w:rsidRPr="009B3914">
        <w:rPr>
          <w:sz w:val="28"/>
          <w:szCs w:val="28"/>
        </w:rPr>
        <w:t>года проведен муниципальный этап конкурса сочинений среди учащихся 11-х классов «Почему я хочу работать в органах прокуратуры».</w:t>
      </w:r>
      <w:r w:rsidR="0077388E" w:rsidRPr="009B3914">
        <w:rPr>
          <w:sz w:val="28"/>
          <w:szCs w:val="28"/>
        </w:rPr>
        <w:t xml:space="preserve"> </w:t>
      </w:r>
      <w:r w:rsidR="00301044" w:rsidRPr="009B3914">
        <w:rPr>
          <w:sz w:val="28"/>
          <w:szCs w:val="28"/>
        </w:rPr>
        <w:t>Победител</w:t>
      </w:r>
      <w:r w:rsidRPr="009B3914">
        <w:rPr>
          <w:sz w:val="28"/>
          <w:szCs w:val="28"/>
        </w:rPr>
        <w:t>ями</w:t>
      </w:r>
      <w:r w:rsidR="009C1046" w:rsidRPr="009B3914">
        <w:rPr>
          <w:sz w:val="28"/>
          <w:szCs w:val="28"/>
        </w:rPr>
        <w:t xml:space="preserve"> конкурса</w:t>
      </w:r>
      <w:r w:rsidR="0036273E" w:rsidRPr="009B3914">
        <w:rPr>
          <w:sz w:val="28"/>
          <w:szCs w:val="28"/>
        </w:rPr>
        <w:t xml:space="preserve"> стали Кандакова Ю.</w:t>
      </w:r>
      <w:r w:rsidR="0023446E" w:rsidRPr="009B3914">
        <w:rPr>
          <w:sz w:val="28"/>
          <w:szCs w:val="28"/>
        </w:rPr>
        <w:t>,</w:t>
      </w:r>
      <w:r w:rsidR="009C1046" w:rsidRPr="009B3914">
        <w:rPr>
          <w:sz w:val="28"/>
          <w:szCs w:val="28"/>
        </w:rPr>
        <w:t xml:space="preserve"> </w:t>
      </w:r>
      <w:r w:rsidR="00301044" w:rsidRPr="009B3914">
        <w:rPr>
          <w:sz w:val="28"/>
          <w:szCs w:val="28"/>
        </w:rPr>
        <w:t xml:space="preserve">обучающаяся МБОУ </w:t>
      </w:r>
      <w:r w:rsidR="009C1046" w:rsidRPr="009B3914">
        <w:rPr>
          <w:sz w:val="28"/>
          <w:szCs w:val="28"/>
        </w:rPr>
        <w:t xml:space="preserve">Милютинской </w:t>
      </w:r>
      <w:r w:rsidRPr="009B3914">
        <w:rPr>
          <w:sz w:val="28"/>
          <w:szCs w:val="28"/>
        </w:rPr>
        <w:t>СОШ и Антонец</w:t>
      </w:r>
      <w:r w:rsidR="0036273E" w:rsidRPr="009B3914">
        <w:rPr>
          <w:sz w:val="28"/>
          <w:szCs w:val="28"/>
        </w:rPr>
        <w:t xml:space="preserve"> А.</w:t>
      </w:r>
      <w:r w:rsidRPr="009B3914">
        <w:rPr>
          <w:sz w:val="28"/>
          <w:szCs w:val="28"/>
        </w:rPr>
        <w:t>, обучающаяся МБОУ Селивановской СОШ.</w:t>
      </w:r>
      <w:r w:rsidR="0036273E" w:rsidRPr="009B3914">
        <w:rPr>
          <w:sz w:val="28"/>
          <w:szCs w:val="28"/>
        </w:rPr>
        <w:t xml:space="preserve"> Работа Антонец А. направлена для дальнейшего участия в конкурсе на региональном этапе. </w:t>
      </w:r>
    </w:p>
    <w:p w:rsidR="00313867" w:rsidRPr="009B3914" w:rsidRDefault="00313867" w:rsidP="003F4EBB">
      <w:pPr>
        <w:jc w:val="both"/>
        <w:rPr>
          <w:sz w:val="28"/>
          <w:szCs w:val="28"/>
        </w:rPr>
      </w:pPr>
    </w:p>
    <w:p w:rsidR="00313867" w:rsidRPr="009B3914" w:rsidRDefault="00313867" w:rsidP="00313867">
      <w:pPr>
        <w:jc w:val="both"/>
        <w:rPr>
          <w:sz w:val="28"/>
          <w:szCs w:val="28"/>
        </w:rPr>
      </w:pPr>
      <w:r w:rsidRPr="009B3914">
        <w:rPr>
          <w:sz w:val="28"/>
          <w:szCs w:val="28"/>
        </w:rPr>
        <w:t xml:space="preserve">    28 февраля 2018 года состоялся муниципальный этап смотра-конкурса на лучшую организацию работы по военно-патриотическому воспитанию учащихся в о</w:t>
      </w:r>
      <w:r w:rsidR="00CF1F6C" w:rsidRPr="009B3914">
        <w:rPr>
          <w:sz w:val="28"/>
          <w:szCs w:val="28"/>
        </w:rPr>
        <w:t>бщеобразовательных организациях</w:t>
      </w:r>
    </w:p>
    <w:p w:rsidR="00313867" w:rsidRPr="009B3914" w:rsidRDefault="00313867" w:rsidP="00313867">
      <w:pPr>
        <w:jc w:val="both"/>
        <w:rPr>
          <w:sz w:val="28"/>
          <w:szCs w:val="28"/>
        </w:rPr>
      </w:pPr>
      <w:r w:rsidRPr="009B3914">
        <w:rPr>
          <w:sz w:val="28"/>
          <w:szCs w:val="28"/>
        </w:rPr>
        <w:t>Победителями конкурса стали :</w:t>
      </w:r>
    </w:p>
    <w:p w:rsidR="00313867" w:rsidRPr="009B3914" w:rsidRDefault="00313867" w:rsidP="00313867">
      <w:pPr>
        <w:jc w:val="both"/>
        <w:rPr>
          <w:sz w:val="28"/>
          <w:szCs w:val="28"/>
        </w:rPr>
      </w:pPr>
      <w:r w:rsidRPr="009B3914">
        <w:rPr>
          <w:sz w:val="28"/>
          <w:szCs w:val="28"/>
        </w:rPr>
        <w:t xml:space="preserve">      1 место -  МБОУ Милютинская СОШ;</w:t>
      </w:r>
    </w:p>
    <w:p w:rsidR="00313867" w:rsidRPr="009B3914" w:rsidRDefault="00313867" w:rsidP="00313867">
      <w:pPr>
        <w:jc w:val="both"/>
        <w:rPr>
          <w:sz w:val="28"/>
          <w:szCs w:val="28"/>
        </w:rPr>
      </w:pPr>
      <w:r w:rsidRPr="009B3914">
        <w:rPr>
          <w:sz w:val="28"/>
          <w:szCs w:val="28"/>
        </w:rPr>
        <w:t xml:space="preserve">      2 место - МБОУ Маньково-Березовская СОШ;</w:t>
      </w:r>
    </w:p>
    <w:p w:rsidR="00313867" w:rsidRPr="009B3914" w:rsidRDefault="00313867" w:rsidP="00313867">
      <w:pPr>
        <w:jc w:val="both"/>
        <w:rPr>
          <w:sz w:val="28"/>
          <w:szCs w:val="28"/>
        </w:rPr>
      </w:pPr>
      <w:r w:rsidRPr="009B3914">
        <w:rPr>
          <w:sz w:val="28"/>
          <w:szCs w:val="28"/>
        </w:rPr>
        <w:t xml:space="preserve">      3 место - МБОУ Петровская СОШ, МБОУ Степано- Савченская ООШ.</w:t>
      </w:r>
    </w:p>
    <w:p w:rsidR="00313867" w:rsidRPr="009B3914" w:rsidRDefault="00313867" w:rsidP="003F4EBB">
      <w:pPr>
        <w:jc w:val="both"/>
        <w:rPr>
          <w:sz w:val="28"/>
          <w:szCs w:val="28"/>
        </w:rPr>
      </w:pPr>
    </w:p>
    <w:p w:rsidR="00313867" w:rsidRPr="009B3914" w:rsidRDefault="00313867" w:rsidP="00FF7D47">
      <w:pPr>
        <w:tabs>
          <w:tab w:val="left" w:pos="4860"/>
          <w:tab w:val="left" w:pos="8295"/>
        </w:tabs>
        <w:jc w:val="both"/>
        <w:rPr>
          <w:sz w:val="28"/>
          <w:szCs w:val="28"/>
        </w:rPr>
      </w:pPr>
      <w:r w:rsidRPr="009B3914">
        <w:rPr>
          <w:sz w:val="28"/>
          <w:szCs w:val="28"/>
        </w:rPr>
        <w:t xml:space="preserve">  1 марта 2018 года состоялся </w:t>
      </w:r>
      <w:r w:rsidR="00FF7D47" w:rsidRPr="009B3914">
        <w:rPr>
          <w:sz w:val="28"/>
          <w:szCs w:val="28"/>
        </w:rPr>
        <w:t xml:space="preserve">  муниципальный этап </w:t>
      </w:r>
      <w:r w:rsidRPr="009B3914">
        <w:rPr>
          <w:bCs/>
          <w:sz w:val="28"/>
          <w:szCs w:val="28"/>
        </w:rPr>
        <w:t>Всероссийского конкурса  детско-юношеского творчества по пожарной безопасности  «Неопалимая купина»</w:t>
      </w:r>
      <w:r w:rsidRPr="009B3914">
        <w:rPr>
          <w:sz w:val="28"/>
          <w:szCs w:val="28"/>
        </w:rPr>
        <w:t xml:space="preserve"> </w:t>
      </w:r>
    </w:p>
    <w:p w:rsidR="00FF7D47" w:rsidRPr="009B3914" w:rsidRDefault="00FF7D47" w:rsidP="00CF1F6C">
      <w:pPr>
        <w:tabs>
          <w:tab w:val="center" w:pos="5102"/>
        </w:tabs>
        <w:jc w:val="both"/>
        <w:rPr>
          <w:sz w:val="28"/>
          <w:szCs w:val="28"/>
        </w:rPr>
      </w:pPr>
      <w:r w:rsidRPr="009B3914">
        <w:rPr>
          <w:sz w:val="28"/>
          <w:szCs w:val="28"/>
        </w:rPr>
        <w:t>Победителями конкурса стали:</w:t>
      </w:r>
      <w:r w:rsidR="00CF1F6C" w:rsidRPr="009B3914">
        <w:rPr>
          <w:sz w:val="28"/>
          <w:szCs w:val="28"/>
        </w:rPr>
        <w:tab/>
      </w:r>
    </w:p>
    <w:p w:rsidR="00FF7D47" w:rsidRPr="009B3914" w:rsidRDefault="00FF7D47" w:rsidP="00FF7D47">
      <w:pPr>
        <w:numPr>
          <w:ilvl w:val="1"/>
          <w:numId w:val="49"/>
        </w:numPr>
        <w:overflowPunct w:val="0"/>
        <w:autoSpaceDE w:val="0"/>
        <w:autoSpaceDN w:val="0"/>
        <w:adjustRightInd w:val="0"/>
        <w:jc w:val="both"/>
        <w:textAlignment w:val="baseline"/>
        <w:rPr>
          <w:sz w:val="28"/>
          <w:szCs w:val="28"/>
        </w:rPr>
      </w:pPr>
      <w:r w:rsidRPr="009B3914">
        <w:rPr>
          <w:b/>
          <w:sz w:val="28"/>
          <w:szCs w:val="28"/>
        </w:rPr>
        <w:t>В номинации «Самый юный участник»</w:t>
      </w:r>
    </w:p>
    <w:p w:rsidR="00FF7D47" w:rsidRPr="009B3914" w:rsidRDefault="00FF7D47" w:rsidP="00FF7D47">
      <w:pPr>
        <w:jc w:val="both"/>
        <w:rPr>
          <w:b/>
          <w:sz w:val="28"/>
          <w:szCs w:val="28"/>
        </w:rPr>
      </w:pPr>
    </w:p>
    <w:p w:rsidR="00FF7D47" w:rsidRPr="009B3914" w:rsidRDefault="00FF7D47" w:rsidP="00FF7D47">
      <w:pPr>
        <w:jc w:val="both"/>
        <w:rPr>
          <w:sz w:val="28"/>
          <w:szCs w:val="28"/>
        </w:rPr>
      </w:pPr>
      <w:r w:rsidRPr="009B3914">
        <w:rPr>
          <w:b/>
          <w:sz w:val="28"/>
          <w:szCs w:val="28"/>
        </w:rPr>
        <w:t xml:space="preserve">         1 место - </w:t>
      </w:r>
      <w:r w:rsidRPr="009B3914">
        <w:rPr>
          <w:sz w:val="28"/>
          <w:szCs w:val="28"/>
        </w:rPr>
        <w:t>Корзюк Иван, воспитанник МДБОУ д/с №3 х.Нижнепетровского;</w:t>
      </w:r>
    </w:p>
    <w:p w:rsidR="00FF7D47" w:rsidRPr="009B3914" w:rsidRDefault="00FF7D47" w:rsidP="00FF7D47">
      <w:pPr>
        <w:tabs>
          <w:tab w:val="left" w:pos="1890"/>
        </w:tabs>
        <w:jc w:val="both"/>
        <w:rPr>
          <w:sz w:val="28"/>
        </w:rPr>
      </w:pPr>
      <w:r w:rsidRPr="009B3914">
        <w:rPr>
          <w:sz w:val="28"/>
          <w:szCs w:val="28"/>
        </w:rPr>
        <w:t xml:space="preserve">        </w:t>
      </w:r>
      <w:r w:rsidRPr="009B3914">
        <w:rPr>
          <w:b/>
          <w:sz w:val="28"/>
          <w:szCs w:val="28"/>
        </w:rPr>
        <w:t xml:space="preserve">                 </w:t>
      </w:r>
      <w:r w:rsidRPr="009B3914">
        <w:rPr>
          <w:sz w:val="28"/>
          <w:szCs w:val="28"/>
        </w:rPr>
        <w:t xml:space="preserve">Костюкова Милана, обучающаяся </w:t>
      </w:r>
      <w:r w:rsidRPr="009B3914">
        <w:rPr>
          <w:sz w:val="28"/>
        </w:rPr>
        <w:t>МБОУ Петровской СОШ;</w:t>
      </w:r>
    </w:p>
    <w:p w:rsidR="00FF7D47" w:rsidRPr="009B3914" w:rsidRDefault="00FF7D47" w:rsidP="00FF7D47">
      <w:pPr>
        <w:tabs>
          <w:tab w:val="left" w:pos="1890"/>
        </w:tabs>
        <w:jc w:val="both"/>
        <w:rPr>
          <w:b/>
          <w:sz w:val="28"/>
          <w:szCs w:val="28"/>
        </w:rPr>
      </w:pPr>
      <w:r w:rsidRPr="009B3914">
        <w:rPr>
          <w:b/>
          <w:sz w:val="28"/>
          <w:szCs w:val="28"/>
        </w:rPr>
        <w:t xml:space="preserve">                         </w:t>
      </w:r>
      <w:r w:rsidRPr="009B3914">
        <w:rPr>
          <w:sz w:val="28"/>
          <w:szCs w:val="28"/>
        </w:rPr>
        <w:t>Сахно Никита,</w:t>
      </w:r>
      <w:r w:rsidRPr="009B3914">
        <w:rPr>
          <w:b/>
          <w:sz w:val="28"/>
          <w:szCs w:val="28"/>
        </w:rPr>
        <w:t xml:space="preserve"> </w:t>
      </w:r>
      <w:r w:rsidRPr="009B3914">
        <w:rPr>
          <w:sz w:val="28"/>
        </w:rPr>
        <w:t>обучающийся МБОУ Авангардовской ООШ;</w:t>
      </w:r>
    </w:p>
    <w:p w:rsidR="00FF7D47" w:rsidRPr="009B3914" w:rsidRDefault="00FF7D47" w:rsidP="00FF7D47">
      <w:pPr>
        <w:jc w:val="both"/>
        <w:rPr>
          <w:b/>
          <w:sz w:val="28"/>
          <w:szCs w:val="28"/>
        </w:rPr>
      </w:pPr>
      <w:r w:rsidRPr="009B3914">
        <w:rPr>
          <w:b/>
          <w:sz w:val="28"/>
          <w:szCs w:val="28"/>
        </w:rPr>
        <w:t xml:space="preserve">         </w:t>
      </w:r>
    </w:p>
    <w:p w:rsidR="00FF7D47" w:rsidRPr="009B3914" w:rsidRDefault="00FF7D47" w:rsidP="00FF7D47">
      <w:pPr>
        <w:jc w:val="both"/>
        <w:rPr>
          <w:sz w:val="28"/>
          <w:szCs w:val="28"/>
        </w:rPr>
      </w:pPr>
      <w:r w:rsidRPr="009B3914">
        <w:rPr>
          <w:b/>
          <w:sz w:val="28"/>
          <w:szCs w:val="28"/>
        </w:rPr>
        <w:t xml:space="preserve">         2 место - </w:t>
      </w:r>
      <w:r w:rsidRPr="009B3914">
        <w:rPr>
          <w:sz w:val="28"/>
          <w:szCs w:val="28"/>
        </w:rPr>
        <w:t>Храпова Ирина, обучающаяся МБОУ Каменной СОШ;</w:t>
      </w:r>
    </w:p>
    <w:p w:rsidR="00FF7D47" w:rsidRPr="009B3914" w:rsidRDefault="00FF7D47" w:rsidP="00FF7D47">
      <w:pPr>
        <w:ind w:left="426"/>
        <w:jc w:val="both"/>
        <w:rPr>
          <w:sz w:val="28"/>
        </w:rPr>
      </w:pPr>
      <w:r w:rsidRPr="009B3914">
        <w:rPr>
          <w:sz w:val="28"/>
          <w:szCs w:val="28"/>
        </w:rPr>
        <w:t xml:space="preserve">     </w:t>
      </w:r>
      <w:r w:rsidRPr="009B3914">
        <w:rPr>
          <w:b/>
          <w:sz w:val="28"/>
          <w:szCs w:val="28"/>
        </w:rPr>
        <w:t xml:space="preserve">             </w:t>
      </w:r>
      <w:r w:rsidRPr="009B3914">
        <w:rPr>
          <w:sz w:val="28"/>
          <w:szCs w:val="28"/>
        </w:rPr>
        <w:t xml:space="preserve"> Солнцева Александра, </w:t>
      </w:r>
      <w:r w:rsidRPr="009B3914">
        <w:rPr>
          <w:sz w:val="28"/>
        </w:rPr>
        <w:t>обучающаяся МБОУ Милютинской СОШ;</w:t>
      </w:r>
    </w:p>
    <w:p w:rsidR="00FF7D47" w:rsidRPr="009B3914" w:rsidRDefault="00FF7D47" w:rsidP="00FF7D47">
      <w:pPr>
        <w:tabs>
          <w:tab w:val="left" w:pos="1560"/>
        </w:tabs>
        <w:jc w:val="both"/>
        <w:rPr>
          <w:sz w:val="28"/>
        </w:rPr>
      </w:pPr>
      <w:r w:rsidRPr="009B3914">
        <w:rPr>
          <w:b/>
          <w:sz w:val="28"/>
          <w:szCs w:val="28"/>
        </w:rPr>
        <w:t xml:space="preserve">                         </w:t>
      </w:r>
      <w:r w:rsidRPr="009B3914">
        <w:rPr>
          <w:sz w:val="28"/>
          <w:szCs w:val="28"/>
        </w:rPr>
        <w:t>Польских Максим,</w:t>
      </w:r>
      <w:r w:rsidRPr="009B3914">
        <w:rPr>
          <w:b/>
          <w:sz w:val="28"/>
          <w:szCs w:val="28"/>
        </w:rPr>
        <w:t xml:space="preserve"> </w:t>
      </w:r>
      <w:r w:rsidRPr="009B3914">
        <w:rPr>
          <w:sz w:val="28"/>
        </w:rPr>
        <w:t xml:space="preserve">обучающийся МБОУ Маньково –Березовской </w:t>
      </w:r>
    </w:p>
    <w:p w:rsidR="00FF7D47" w:rsidRPr="009B3914" w:rsidRDefault="00FF7D47" w:rsidP="00FF7D47">
      <w:pPr>
        <w:tabs>
          <w:tab w:val="left" w:pos="1560"/>
        </w:tabs>
        <w:jc w:val="both"/>
        <w:rPr>
          <w:sz w:val="28"/>
        </w:rPr>
      </w:pPr>
      <w:r w:rsidRPr="009B3914">
        <w:rPr>
          <w:sz w:val="28"/>
        </w:rPr>
        <w:lastRenderedPageBreak/>
        <w:t xml:space="preserve">                       СОШ;</w:t>
      </w:r>
    </w:p>
    <w:p w:rsidR="00FF7D47" w:rsidRPr="009B3914" w:rsidRDefault="00FF7D47" w:rsidP="00FF7D47">
      <w:pPr>
        <w:tabs>
          <w:tab w:val="left" w:pos="1560"/>
        </w:tabs>
        <w:jc w:val="both"/>
        <w:rPr>
          <w:sz w:val="28"/>
        </w:rPr>
      </w:pPr>
      <w:r w:rsidRPr="009B3914">
        <w:rPr>
          <w:sz w:val="28"/>
        </w:rPr>
        <w:t xml:space="preserve">         </w:t>
      </w:r>
      <w:r w:rsidRPr="009B3914">
        <w:rPr>
          <w:sz w:val="28"/>
          <w:szCs w:val="28"/>
        </w:rPr>
        <w:t xml:space="preserve"> </w:t>
      </w:r>
      <w:r w:rsidRPr="009B3914">
        <w:rPr>
          <w:b/>
          <w:sz w:val="28"/>
          <w:szCs w:val="28"/>
        </w:rPr>
        <w:t xml:space="preserve">               </w:t>
      </w:r>
      <w:r w:rsidRPr="009B3914">
        <w:rPr>
          <w:sz w:val="28"/>
        </w:rPr>
        <w:t>Ковалева Вероника, МБОУ Авангардовской ООШ;</w:t>
      </w:r>
    </w:p>
    <w:p w:rsidR="00FF7D47" w:rsidRPr="009B3914" w:rsidRDefault="00FF7D47" w:rsidP="00FF7D47">
      <w:pPr>
        <w:tabs>
          <w:tab w:val="left" w:pos="1560"/>
        </w:tabs>
        <w:jc w:val="both"/>
        <w:rPr>
          <w:sz w:val="28"/>
          <w:szCs w:val="28"/>
        </w:rPr>
      </w:pPr>
      <w:r w:rsidRPr="009B3914">
        <w:rPr>
          <w:sz w:val="28"/>
        </w:rPr>
        <w:t xml:space="preserve"> </w:t>
      </w:r>
    </w:p>
    <w:p w:rsidR="00FF7D47" w:rsidRPr="009B3914" w:rsidRDefault="00FF7D47" w:rsidP="00FF7D47">
      <w:pPr>
        <w:jc w:val="both"/>
        <w:rPr>
          <w:sz w:val="28"/>
        </w:rPr>
      </w:pPr>
      <w:r w:rsidRPr="009B3914">
        <w:rPr>
          <w:sz w:val="28"/>
          <w:szCs w:val="28"/>
        </w:rPr>
        <w:t xml:space="preserve">      </w:t>
      </w:r>
      <w:r w:rsidRPr="009B3914">
        <w:rPr>
          <w:b/>
          <w:sz w:val="28"/>
          <w:szCs w:val="28"/>
        </w:rPr>
        <w:t xml:space="preserve">     3 место -</w:t>
      </w:r>
      <w:r w:rsidRPr="009B3914">
        <w:rPr>
          <w:sz w:val="28"/>
          <w:szCs w:val="28"/>
        </w:rPr>
        <w:t xml:space="preserve"> Багаева Дарья, обучающаяся </w:t>
      </w:r>
      <w:r w:rsidRPr="009B3914">
        <w:rPr>
          <w:sz w:val="28"/>
        </w:rPr>
        <w:t>МБОУ Маньково –Березовской СОШ;</w:t>
      </w:r>
    </w:p>
    <w:p w:rsidR="00FF7D47" w:rsidRPr="009B3914" w:rsidRDefault="00FF7D47" w:rsidP="00FF7D47">
      <w:pPr>
        <w:jc w:val="both"/>
        <w:rPr>
          <w:sz w:val="28"/>
        </w:rPr>
      </w:pPr>
      <w:r w:rsidRPr="009B3914">
        <w:rPr>
          <w:sz w:val="28"/>
          <w:szCs w:val="28"/>
        </w:rPr>
        <w:t xml:space="preserve">           </w:t>
      </w:r>
      <w:r w:rsidRPr="009B3914">
        <w:rPr>
          <w:b/>
          <w:sz w:val="28"/>
          <w:szCs w:val="28"/>
        </w:rPr>
        <w:t xml:space="preserve">              </w:t>
      </w:r>
      <w:r w:rsidRPr="009B3914">
        <w:rPr>
          <w:sz w:val="28"/>
          <w:szCs w:val="28"/>
        </w:rPr>
        <w:t xml:space="preserve"> Колесников Макар, обучающийся </w:t>
      </w:r>
      <w:r w:rsidRPr="009B3914">
        <w:rPr>
          <w:sz w:val="28"/>
        </w:rPr>
        <w:t>МБОУ Петровской СОШ;</w:t>
      </w:r>
    </w:p>
    <w:p w:rsidR="00FF7D47" w:rsidRPr="009B3914" w:rsidRDefault="00FF7D47" w:rsidP="00FF7D47">
      <w:pPr>
        <w:jc w:val="both"/>
        <w:rPr>
          <w:sz w:val="28"/>
        </w:rPr>
      </w:pPr>
      <w:r w:rsidRPr="009B3914">
        <w:rPr>
          <w:b/>
          <w:sz w:val="28"/>
          <w:szCs w:val="28"/>
        </w:rPr>
        <w:t xml:space="preserve">                         </w:t>
      </w:r>
      <w:r w:rsidRPr="009B3914">
        <w:rPr>
          <w:sz w:val="28"/>
          <w:szCs w:val="28"/>
        </w:rPr>
        <w:t xml:space="preserve"> Багаева Милана, обучающаяся </w:t>
      </w:r>
      <w:r w:rsidRPr="009B3914">
        <w:rPr>
          <w:sz w:val="28"/>
        </w:rPr>
        <w:t xml:space="preserve">МБОУ Маньково –Березовской   </w:t>
      </w:r>
    </w:p>
    <w:p w:rsidR="00FF7D47" w:rsidRPr="009B3914" w:rsidRDefault="00FF7D47" w:rsidP="00FF7D47">
      <w:pPr>
        <w:jc w:val="both"/>
        <w:rPr>
          <w:sz w:val="28"/>
        </w:rPr>
      </w:pPr>
      <w:r w:rsidRPr="009B3914">
        <w:rPr>
          <w:sz w:val="28"/>
        </w:rPr>
        <w:t xml:space="preserve">                        СОШ;     </w:t>
      </w:r>
    </w:p>
    <w:p w:rsidR="00FF7D47" w:rsidRPr="009B3914" w:rsidRDefault="00FF7D47" w:rsidP="00FF7D47">
      <w:pPr>
        <w:jc w:val="both"/>
        <w:rPr>
          <w:sz w:val="28"/>
          <w:szCs w:val="28"/>
        </w:rPr>
      </w:pPr>
      <w:r w:rsidRPr="009B3914">
        <w:rPr>
          <w:sz w:val="28"/>
        </w:rPr>
        <w:t xml:space="preserve">         </w:t>
      </w:r>
      <w:r w:rsidRPr="009B3914">
        <w:rPr>
          <w:sz w:val="28"/>
          <w:szCs w:val="28"/>
        </w:rPr>
        <w:t xml:space="preserve">  </w:t>
      </w:r>
      <w:r w:rsidRPr="009B3914">
        <w:rPr>
          <w:b/>
          <w:sz w:val="28"/>
          <w:szCs w:val="28"/>
        </w:rPr>
        <w:t xml:space="preserve">               </w:t>
      </w:r>
      <w:r w:rsidRPr="009B3914">
        <w:rPr>
          <w:sz w:val="28"/>
          <w:szCs w:val="28"/>
        </w:rPr>
        <w:t>Аракелян Рафаэль,</w:t>
      </w:r>
      <w:r w:rsidRPr="009B3914">
        <w:rPr>
          <w:b/>
          <w:sz w:val="28"/>
          <w:szCs w:val="28"/>
        </w:rPr>
        <w:t xml:space="preserve"> </w:t>
      </w:r>
      <w:r w:rsidRPr="009B3914">
        <w:rPr>
          <w:sz w:val="28"/>
          <w:szCs w:val="28"/>
        </w:rPr>
        <w:t xml:space="preserve">воспитанник МДБОУ д/с №3 </w:t>
      </w:r>
    </w:p>
    <w:p w:rsidR="00FF7D47" w:rsidRPr="009B3914" w:rsidRDefault="00FF7D47" w:rsidP="00FF7D47">
      <w:pPr>
        <w:jc w:val="both"/>
        <w:rPr>
          <w:sz w:val="28"/>
        </w:rPr>
      </w:pPr>
      <w:r w:rsidRPr="009B3914">
        <w:rPr>
          <w:sz w:val="28"/>
          <w:szCs w:val="28"/>
        </w:rPr>
        <w:t xml:space="preserve">                        х.Нижнепетровского.</w:t>
      </w:r>
    </w:p>
    <w:p w:rsidR="00FF7D47" w:rsidRPr="009B3914" w:rsidRDefault="00FF7D47" w:rsidP="00FF7D47">
      <w:pPr>
        <w:jc w:val="both"/>
        <w:rPr>
          <w:sz w:val="28"/>
          <w:szCs w:val="28"/>
        </w:rPr>
      </w:pPr>
      <w:r w:rsidRPr="009B3914">
        <w:rPr>
          <w:sz w:val="28"/>
          <w:szCs w:val="28"/>
        </w:rPr>
        <w:t xml:space="preserve">         </w:t>
      </w:r>
    </w:p>
    <w:p w:rsidR="00FF7D47" w:rsidRPr="009B3914" w:rsidRDefault="00FF7D47" w:rsidP="00FF7D47">
      <w:pPr>
        <w:numPr>
          <w:ilvl w:val="1"/>
          <w:numId w:val="49"/>
        </w:numPr>
        <w:overflowPunct w:val="0"/>
        <w:autoSpaceDE w:val="0"/>
        <w:autoSpaceDN w:val="0"/>
        <w:adjustRightInd w:val="0"/>
        <w:jc w:val="both"/>
        <w:textAlignment w:val="baseline"/>
        <w:rPr>
          <w:b/>
          <w:sz w:val="28"/>
          <w:szCs w:val="28"/>
        </w:rPr>
      </w:pPr>
      <w:r w:rsidRPr="009B3914">
        <w:rPr>
          <w:b/>
          <w:sz w:val="28"/>
          <w:szCs w:val="28"/>
        </w:rPr>
        <w:t>В номинации «Художественно-изобразительное творчество»:</w:t>
      </w:r>
    </w:p>
    <w:p w:rsidR="00FF7D47" w:rsidRPr="009B3914" w:rsidRDefault="00FF7D47" w:rsidP="00FF7D47">
      <w:pPr>
        <w:ind w:left="426"/>
        <w:jc w:val="both"/>
        <w:rPr>
          <w:b/>
          <w:sz w:val="28"/>
        </w:rPr>
      </w:pPr>
      <w:r w:rsidRPr="009B3914">
        <w:rPr>
          <w:b/>
          <w:sz w:val="28"/>
        </w:rPr>
        <w:t xml:space="preserve">    </w:t>
      </w:r>
    </w:p>
    <w:p w:rsidR="00FF7D47" w:rsidRPr="009B3914" w:rsidRDefault="00FF7D47" w:rsidP="00FF7D47">
      <w:pPr>
        <w:ind w:left="426"/>
        <w:jc w:val="both"/>
        <w:rPr>
          <w:sz w:val="28"/>
        </w:rPr>
      </w:pPr>
      <w:r w:rsidRPr="009B3914">
        <w:rPr>
          <w:b/>
          <w:sz w:val="28"/>
        </w:rPr>
        <w:t xml:space="preserve">    1 место</w:t>
      </w:r>
      <w:r w:rsidRPr="009B3914">
        <w:rPr>
          <w:sz w:val="28"/>
        </w:rPr>
        <w:t xml:space="preserve"> </w:t>
      </w:r>
      <w:r w:rsidRPr="009B3914">
        <w:rPr>
          <w:b/>
          <w:sz w:val="28"/>
          <w:szCs w:val="28"/>
        </w:rPr>
        <w:t>–</w:t>
      </w:r>
      <w:r w:rsidRPr="009B3914">
        <w:rPr>
          <w:sz w:val="28"/>
        </w:rPr>
        <w:t>Харченко Алина, обучающаяся МБОУ Маньково-Березовской СОШ;</w:t>
      </w:r>
    </w:p>
    <w:p w:rsidR="00FF7D47" w:rsidRPr="009B3914" w:rsidRDefault="00FF7D47" w:rsidP="00FF7D47">
      <w:pPr>
        <w:ind w:left="426"/>
        <w:jc w:val="both"/>
        <w:rPr>
          <w:sz w:val="28"/>
        </w:rPr>
      </w:pPr>
      <w:r w:rsidRPr="009B3914">
        <w:rPr>
          <w:sz w:val="28"/>
        </w:rPr>
        <w:t xml:space="preserve">                  Литовченко Александра, обучающаяся МБОУ Россошанской ООШ;</w:t>
      </w:r>
    </w:p>
    <w:p w:rsidR="00FF7D47" w:rsidRPr="009B3914" w:rsidRDefault="00FF7D47" w:rsidP="00FF7D47">
      <w:pPr>
        <w:ind w:left="426"/>
        <w:jc w:val="both"/>
        <w:rPr>
          <w:sz w:val="28"/>
        </w:rPr>
      </w:pPr>
      <w:r w:rsidRPr="009B3914">
        <w:rPr>
          <w:sz w:val="28"/>
        </w:rPr>
        <w:t xml:space="preserve">                  Скирдин Захар, обучающаяся МБОУ Милютинской СОШ;</w:t>
      </w:r>
    </w:p>
    <w:p w:rsidR="00FF7D47" w:rsidRPr="009B3914" w:rsidRDefault="00FF7D47" w:rsidP="00FF7D47">
      <w:pPr>
        <w:ind w:left="426"/>
        <w:jc w:val="both"/>
        <w:rPr>
          <w:sz w:val="28"/>
        </w:rPr>
      </w:pPr>
    </w:p>
    <w:p w:rsidR="00FF7D47" w:rsidRPr="009B3914" w:rsidRDefault="00FF7D47" w:rsidP="00FF7D47">
      <w:pPr>
        <w:jc w:val="both"/>
        <w:rPr>
          <w:sz w:val="28"/>
        </w:rPr>
      </w:pPr>
      <w:r w:rsidRPr="009B3914">
        <w:rPr>
          <w:b/>
          <w:sz w:val="28"/>
        </w:rPr>
        <w:t xml:space="preserve">          2место</w:t>
      </w:r>
      <w:r w:rsidRPr="009B3914">
        <w:rPr>
          <w:sz w:val="28"/>
        </w:rPr>
        <w:t xml:space="preserve"> </w:t>
      </w:r>
      <w:r w:rsidRPr="009B3914">
        <w:rPr>
          <w:b/>
          <w:sz w:val="28"/>
          <w:szCs w:val="28"/>
        </w:rPr>
        <w:t xml:space="preserve">– </w:t>
      </w:r>
      <w:r w:rsidRPr="009B3914">
        <w:rPr>
          <w:sz w:val="28"/>
          <w:szCs w:val="28"/>
        </w:rPr>
        <w:t>Остапущенко Алина,</w:t>
      </w:r>
      <w:r w:rsidRPr="009B3914">
        <w:rPr>
          <w:sz w:val="28"/>
        </w:rPr>
        <w:t xml:space="preserve"> обучающаяся МБОУ Селивановской СОШ;</w:t>
      </w:r>
    </w:p>
    <w:p w:rsidR="00FF7D47" w:rsidRPr="009B3914" w:rsidRDefault="00FF7D47" w:rsidP="00FF7D47">
      <w:pPr>
        <w:ind w:left="720"/>
        <w:jc w:val="both"/>
        <w:rPr>
          <w:sz w:val="28"/>
        </w:rPr>
      </w:pPr>
      <w:r w:rsidRPr="009B3914">
        <w:rPr>
          <w:sz w:val="28"/>
        </w:rPr>
        <w:t xml:space="preserve">                Антонец Виталия, обучающаяся МБОУ Селивановской СОШ;</w:t>
      </w:r>
    </w:p>
    <w:p w:rsidR="00FF7D47" w:rsidRPr="009B3914" w:rsidRDefault="00FF7D47" w:rsidP="00FF7D47">
      <w:pPr>
        <w:jc w:val="both"/>
        <w:rPr>
          <w:sz w:val="28"/>
        </w:rPr>
      </w:pPr>
      <w:r w:rsidRPr="009B3914">
        <w:rPr>
          <w:sz w:val="28"/>
        </w:rPr>
        <w:t xml:space="preserve">                         Исаева Ирина, обучающаяся МБОУ Милютинской СОШ;</w:t>
      </w:r>
    </w:p>
    <w:p w:rsidR="00FF7D47" w:rsidRPr="009B3914" w:rsidRDefault="00FF7D47" w:rsidP="00FF7D47">
      <w:pPr>
        <w:jc w:val="both"/>
        <w:rPr>
          <w:sz w:val="28"/>
        </w:rPr>
      </w:pPr>
      <w:r w:rsidRPr="009B3914">
        <w:rPr>
          <w:sz w:val="28"/>
        </w:rPr>
        <w:t xml:space="preserve">                         Сметанин Дмитрий, обучающийся МБОУ Николо-Березовской СОШ;</w:t>
      </w:r>
    </w:p>
    <w:p w:rsidR="00FF7D47" w:rsidRPr="009B3914" w:rsidRDefault="00FF7D47" w:rsidP="00FF7D47">
      <w:pPr>
        <w:jc w:val="both"/>
        <w:rPr>
          <w:sz w:val="28"/>
        </w:rPr>
      </w:pPr>
      <w:r w:rsidRPr="009B3914">
        <w:rPr>
          <w:sz w:val="28"/>
        </w:rPr>
        <w:t xml:space="preserve">                        Балюк Олег, обучающийся МБОУ Терновской ООШ;</w:t>
      </w:r>
    </w:p>
    <w:p w:rsidR="00FF7D47" w:rsidRPr="009B3914" w:rsidRDefault="00FF7D47" w:rsidP="00FF7D47">
      <w:pPr>
        <w:ind w:left="720"/>
        <w:jc w:val="both"/>
        <w:rPr>
          <w:sz w:val="28"/>
        </w:rPr>
      </w:pPr>
    </w:p>
    <w:p w:rsidR="00FF7D47" w:rsidRPr="009B3914" w:rsidRDefault="00FF7D47" w:rsidP="00FF7D47">
      <w:pPr>
        <w:ind w:left="426"/>
        <w:jc w:val="both"/>
        <w:rPr>
          <w:sz w:val="28"/>
        </w:rPr>
      </w:pPr>
      <w:r w:rsidRPr="009B3914">
        <w:rPr>
          <w:b/>
          <w:sz w:val="28"/>
        </w:rPr>
        <w:t xml:space="preserve">   3место</w:t>
      </w:r>
      <w:r w:rsidRPr="009B3914">
        <w:rPr>
          <w:sz w:val="28"/>
        </w:rPr>
        <w:t>- Бакулин Никита, обучающийся МБОУ Милютинской СОШ;</w:t>
      </w:r>
    </w:p>
    <w:p w:rsidR="00FF7D47" w:rsidRPr="009B3914" w:rsidRDefault="00FF7D47" w:rsidP="00FF7D47">
      <w:pPr>
        <w:ind w:left="426"/>
        <w:jc w:val="both"/>
        <w:rPr>
          <w:sz w:val="28"/>
        </w:rPr>
      </w:pPr>
      <w:r w:rsidRPr="009B3914">
        <w:rPr>
          <w:sz w:val="28"/>
        </w:rPr>
        <w:t xml:space="preserve">                 Хаустов Максим, обучающийся МБОУ  Новодмитриевской СОШ.</w:t>
      </w:r>
    </w:p>
    <w:p w:rsidR="00FF7D47" w:rsidRPr="009B3914" w:rsidRDefault="00FF7D47" w:rsidP="00FF7D47">
      <w:pPr>
        <w:ind w:left="426"/>
        <w:jc w:val="both"/>
        <w:rPr>
          <w:b/>
          <w:sz w:val="28"/>
          <w:szCs w:val="28"/>
        </w:rPr>
      </w:pPr>
    </w:p>
    <w:p w:rsidR="00FF7D47" w:rsidRPr="009B3914" w:rsidRDefault="00FF7D47" w:rsidP="00FF7D47">
      <w:pPr>
        <w:ind w:left="426"/>
        <w:jc w:val="both"/>
        <w:rPr>
          <w:sz w:val="28"/>
        </w:rPr>
      </w:pPr>
      <w:r w:rsidRPr="009B3914">
        <w:rPr>
          <w:b/>
          <w:sz w:val="28"/>
          <w:szCs w:val="28"/>
        </w:rPr>
        <w:t xml:space="preserve">    1.3  В номинации «Декоративно –прикладное искусство»</w:t>
      </w:r>
      <w:r w:rsidRPr="009B3914">
        <w:rPr>
          <w:sz w:val="28"/>
        </w:rPr>
        <w:t xml:space="preserve">: </w:t>
      </w:r>
    </w:p>
    <w:p w:rsidR="00FF7D47" w:rsidRPr="009B3914" w:rsidRDefault="00FF7D47" w:rsidP="00FF7D47">
      <w:pPr>
        <w:ind w:left="720"/>
        <w:jc w:val="both"/>
        <w:rPr>
          <w:b/>
          <w:sz w:val="28"/>
          <w:szCs w:val="28"/>
        </w:rPr>
      </w:pPr>
    </w:p>
    <w:p w:rsidR="00FF7D47" w:rsidRPr="009B3914" w:rsidRDefault="00FF7D47" w:rsidP="00FF7D47">
      <w:pPr>
        <w:ind w:left="720"/>
        <w:jc w:val="both"/>
        <w:rPr>
          <w:sz w:val="28"/>
        </w:rPr>
      </w:pPr>
      <w:r w:rsidRPr="009B3914">
        <w:rPr>
          <w:b/>
          <w:sz w:val="28"/>
          <w:szCs w:val="28"/>
        </w:rPr>
        <w:t>1 место</w:t>
      </w:r>
      <w:r w:rsidRPr="009B3914">
        <w:rPr>
          <w:b/>
          <w:sz w:val="28"/>
        </w:rPr>
        <w:t xml:space="preserve"> –</w:t>
      </w:r>
      <w:r w:rsidRPr="009B3914">
        <w:rPr>
          <w:sz w:val="28"/>
        </w:rPr>
        <w:t>Седых Сергей,</w:t>
      </w:r>
      <w:r w:rsidRPr="009B3914">
        <w:rPr>
          <w:sz w:val="28"/>
          <w:szCs w:val="28"/>
        </w:rPr>
        <w:t xml:space="preserve"> обучающийся </w:t>
      </w:r>
      <w:r w:rsidRPr="009B3914">
        <w:rPr>
          <w:sz w:val="28"/>
        </w:rPr>
        <w:t>МБОУ Петровской СОШ;</w:t>
      </w:r>
    </w:p>
    <w:p w:rsidR="00FF7D47" w:rsidRPr="009B3914" w:rsidRDefault="00FF7D47" w:rsidP="00FF7D47">
      <w:pPr>
        <w:ind w:left="720"/>
        <w:jc w:val="both"/>
        <w:rPr>
          <w:sz w:val="28"/>
        </w:rPr>
      </w:pPr>
      <w:r w:rsidRPr="009B3914">
        <w:rPr>
          <w:sz w:val="28"/>
        </w:rPr>
        <w:t xml:space="preserve">                Высоцкий Александр,</w:t>
      </w:r>
      <w:r w:rsidRPr="009B3914">
        <w:rPr>
          <w:sz w:val="28"/>
          <w:szCs w:val="28"/>
        </w:rPr>
        <w:t xml:space="preserve"> обучающийся </w:t>
      </w:r>
      <w:r w:rsidRPr="009B3914">
        <w:rPr>
          <w:sz w:val="28"/>
        </w:rPr>
        <w:t>МБОУ Петровской СОШ;</w:t>
      </w:r>
    </w:p>
    <w:p w:rsidR="00FF7D47" w:rsidRPr="009B3914" w:rsidRDefault="00FF7D47" w:rsidP="00FF7D47">
      <w:pPr>
        <w:ind w:left="720"/>
        <w:jc w:val="both"/>
        <w:rPr>
          <w:sz w:val="28"/>
        </w:rPr>
      </w:pPr>
      <w:r w:rsidRPr="009B3914">
        <w:rPr>
          <w:sz w:val="28"/>
        </w:rPr>
        <w:t xml:space="preserve">                Жуков Максим, обучающийся МБОУ Первомайской ООШ;</w:t>
      </w:r>
    </w:p>
    <w:p w:rsidR="00FF7D47" w:rsidRPr="009B3914" w:rsidRDefault="00FF7D47" w:rsidP="00FF7D47">
      <w:pPr>
        <w:ind w:left="720"/>
        <w:jc w:val="both"/>
        <w:rPr>
          <w:b/>
          <w:sz w:val="28"/>
        </w:rPr>
      </w:pPr>
    </w:p>
    <w:p w:rsidR="00FF7D47" w:rsidRPr="009B3914" w:rsidRDefault="00FF7D47" w:rsidP="00FF7D47">
      <w:pPr>
        <w:ind w:left="720"/>
        <w:jc w:val="both"/>
        <w:rPr>
          <w:sz w:val="28"/>
        </w:rPr>
      </w:pPr>
      <w:r w:rsidRPr="009B3914">
        <w:rPr>
          <w:b/>
          <w:sz w:val="28"/>
        </w:rPr>
        <w:t>2место-</w:t>
      </w:r>
      <w:r w:rsidRPr="009B3914">
        <w:rPr>
          <w:sz w:val="28"/>
        </w:rPr>
        <w:t xml:space="preserve"> Горелова Алена, обучающаяся МБОУ Маньково-Березовской СОШ;</w:t>
      </w:r>
    </w:p>
    <w:p w:rsidR="00FF7D47" w:rsidRPr="009B3914" w:rsidRDefault="00FF7D47" w:rsidP="00FF7D47">
      <w:pPr>
        <w:ind w:left="720"/>
        <w:jc w:val="both"/>
        <w:rPr>
          <w:sz w:val="28"/>
        </w:rPr>
      </w:pPr>
      <w:r w:rsidRPr="009B3914">
        <w:rPr>
          <w:sz w:val="28"/>
        </w:rPr>
        <w:t xml:space="preserve">             Шевченко Иван, обучающийся МБОУ Россошанской ООШ;</w:t>
      </w:r>
    </w:p>
    <w:p w:rsidR="00FF7D47" w:rsidRPr="009B3914" w:rsidRDefault="00FF7D47" w:rsidP="00FF7D47">
      <w:pPr>
        <w:jc w:val="both"/>
        <w:rPr>
          <w:sz w:val="28"/>
        </w:rPr>
      </w:pPr>
      <w:r w:rsidRPr="009B3914">
        <w:rPr>
          <w:sz w:val="28"/>
        </w:rPr>
        <w:t xml:space="preserve">                       Карпова Виктория, обучающаяся МБОУ Милютинской СОШ;</w:t>
      </w:r>
    </w:p>
    <w:p w:rsidR="00FF7D47" w:rsidRPr="009B3914" w:rsidRDefault="00FF7D47" w:rsidP="00FF7D47">
      <w:pPr>
        <w:ind w:left="720"/>
        <w:jc w:val="both"/>
        <w:rPr>
          <w:b/>
          <w:sz w:val="28"/>
        </w:rPr>
      </w:pPr>
    </w:p>
    <w:p w:rsidR="00FF7D47" w:rsidRPr="009B3914" w:rsidRDefault="00FF7D47" w:rsidP="00FF7D47">
      <w:pPr>
        <w:ind w:left="720"/>
        <w:jc w:val="both"/>
        <w:rPr>
          <w:sz w:val="28"/>
        </w:rPr>
      </w:pPr>
      <w:r w:rsidRPr="009B3914">
        <w:rPr>
          <w:b/>
          <w:sz w:val="28"/>
        </w:rPr>
        <w:t>3место-</w:t>
      </w:r>
      <w:r w:rsidRPr="009B3914">
        <w:rPr>
          <w:sz w:val="28"/>
        </w:rPr>
        <w:t>Опарина Виктория, обучающаяся МБОУ Новодмитриевской СОШ;</w:t>
      </w:r>
    </w:p>
    <w:p w:rsidR="00FF7D47" w:rsidRPr="009B3914" w:rsidRDefault="00FF7D47" w:rsidP="00FF7D47">
      <w:pPr>
        <w:ind w:left="720"/>
        <w:jc w:val="both"/>
        <w:rPr>
          <w:sz w:val="28"/>
        </w:rPr>
      </w:pPr>
      <w:r w:rsidRPr="009B3914">
        <w:rPr>
          <w:sz w:val="28"/>
        </w:rPr>
        <w:t xml:space="preserve">             Шаповалова Екатерина, обучающаяся МБОУ Селивановской СОШ.</w:t>
      </w:r>
    </w:p>
    <w:p w:rsidR="00FF7D47" w:rsidRPr="009B3914" w:rsidRDefault="00FF7D47" w:rsidP="00FF7D47">
      <w:pPr>
        <w:ind w:left="720"/>
        <w:jc w:val="both"/>
        <w:rPr>
          <w:sz w:val="28"/>
        </w:rPr>
      </w:pPr>
    </w:p>
    <w:p w:rsidR="00FF7D47" w:rsidRPr="009B3914" w:rsidRDefault="00FF7D47" w:rsidP="00FF7D47">
      <w:pPr>
        <w:numPr>
          <w:ilvl w:val="1"/>
          <w:numId w:val="50"/>
        </w:numPr>
        <w:overflowPunct w:val="0"/>
        <w:autoSpaceDE w:val="0"/>
        <w:autoSpaceDN w:val="0"/>
        <w:adjustRightInd w:val="0"/>
        <w:jc w:val="both"/>
        <w:textAlignment w:val="baseline"/>
        <w:rPr>
          <w:b/>
          <w:sz w:val="28"/>
        </w:rPr>
      </w:pPr>
      <w:r w:rsidRPr="009B3914">
        <w:rPr>
          <w:b/>
          <w:sz w:val="28"/>
        </w:rPr>
        <w:t xml:space="preserve">  В номинации «Технические виды творчества»:</w:t>
      </w:r>
    </w:p>
    <w:p w:rsidR="00FF7D47" w:rsidRPr="009B3914" w:rsidRDefault="00FF7D47" w:rsidP="00FF7D47">
      <w:pPr>
        <w:jc w:val="both"/>
        <w:rPr>
          <w:b/>
          <w:sz w:val="28"/>
        </w:rPr>
      </w:pPr>
    </w:p>
    <w:p w:rsidR="00FF7D47" w:rsidRPr="009B3914" w:rsidRDefault="00FF7D47" w:rsidP="00FF7D47">
      <w:pPr>
        <w:jc w:val="both"/>
        <w:rPr>
          <w:sz w:val="28"/>
        </w:rPr>
      </w:pPr>
      <w:r w:rsidRPr="009B3914">
        <w:rPr>
          <w:b/>
          <w:sz w:val="28"/>
        </w:rPr>
        <w:t xml:space="preserve">          1место-</w:t>
      </w:r>
      <w:r w:rsidRPr="009B3914">
        <w:rPr>
          <w:sz w:val="28"/>
        </w:rPr>
        <w:t xml:space="preserve"> Балюк Олег, обучающийся МБОУ Терновской ООШ;</w:t>
      </w:r>
    </w:p>
    <w:p w:rsidR="00CF1F6C" w:rsidRPr="009B3914" w:rsidRDefault="00FF7D47" w:rsidP="00FF7D47">
      <w:pPr>
        <w:jc w:val="both"/>
        <w:rPr>
          <w:sz w:val="28"/>
        </w:rPr>
      </w:pPr>
      <w:r w:rsidRPr="009B3914">
        <w:rPr>
          <w:sz w:val="28"/>
        </w:rPr>
        <w:t xml:space="preserve">        </w:t>
      </w:r>
    </w:p>
    <w:p w:rsidR="00FF7D47" w:rsidRPr="009B3914" w:rsidRDefault="00CF1F6C" w:rsidP="00FF7D47">
      <w:pPr>
        <w:jc w:val="both"/>
        <w:rPr>
          <w:sz w:val="28"/>
        </w:rPr>
      </w:pPr>
      <w:r w:rsidRPr="009B3914">
        <w:rPr>
          <w:sz w:val="28"/>
        </w:rPr>
        <w:t xml:space="preserve">        </w:t>
      </w:r>
      <w:r w:rsidR="00FF7D47" w:rsidRPr="009B3914">
        <w:rPr>
          <w:sz w:val="28"/>
        </w:rPr>
        <w:t xml:space="preserve"> </w:t>
      </w:r>
      <w:r w:rsidR="00FF7D47" w:rsidRPr="009B3914">
        <w:rPr>
          <w:b/>
          <w:sz w:val="28"/>
        </w:rPr>
        <w:t>2 место</w:t>
      </w:r>
      <w:r w:rsidRPr="009B3914">
        <w:rPr>
          <w:sz w:val="28"/>
        </w:rPr>
        <w:t>-</w:t>
      </w:r>
      <w:r w:rsidR="00FF7D47" w:rsidRPr="009B3914">
        <w:rPr>
          <w:sz w:val="28"/>
        </w:rPr>
        <w:t xml:space="preserve">Головачева Виктория, обучающаяся МБОУ Степано-Савченской </w:t>
      </w:r>
    </w:p>
    <w:p w:rsidR="00FF7D47" w:rsidRPr="009B3914" w:rsidRDefault="00FF7D47" w:rsidP="00FF7D47">
      <w:pPr>
        <w:jc w:val="both"/>
        <w:rPr>
          <w:sz w:val="28"/>
        </w:rPr>
      </w:pPr>
      <w:r w:rsidRPr="009B3914">
        <w:rPr>
          <w:sz w:val="28"/>
        </w:rPr>
        <w:t xml:space="preserve">        </w:t>
      </w:r>
      <w:r w:rsidR="00CF1F6C" w:rsidRPr="009B3914">
        <w:rPr>
          <w:sz w:val="28"/>
        </w:rPr>
        <w:t xml:space="preserve">              </w:t>
      </w:r>
      <w:r w:rsidRPr="009B3914">
        <w:rPr>
          <w:sz w:val="28"/>
        </w:rPr>
        <w:t xml:space="preserve"> ООШ.</w:t>
      </w:r>
    </w:p>
    <w:p w:rsidR="00FF7D47" w:rsidRPr="009B3914" w:rsidRDefault="00FF7D47" w:rsidP="00FF7D47">
      <w:pPr>
        <w:tabs>
          <w:tab w:val="left" w:pos="4860"/>
          <w:tab w:val="left" w:pos="8295"/>
        </w:tabs>
        <w:jc w:val="both"/>
        <w:rPr>
          <w:sz w:val="28"/>
          <w:szCs w:val="28"/>
        </w:rPr>
      </w:pPr>
      <w:r w:rsidRPr="009B3914">
        <w:rPr>
          <w:sz w:val="28"/>
        </w:rPr>
        <w:t xml:space="preserve">         </w:t>
      </w:r>
    </w:p>
    <w:p w:rsidR="00900F88" w:rsidRPr="009B3914" w:rsidRDefault="00CF1F6C" w:rsidP="003F4EBB">
      <w:pPr>
        <w:jc w:val="both"/>
        <w:rPr>
          <w:sz w:val="28"/>
          <w:szCs w:val="28"/>
        </w:rPr>
      </w:pPr>
      <w:r w:rsidRPr="009B3914">
        <w:rPr>
          <w:sz w:val="28"/>
          <w:szCs w:val="28"/>
        </w:rPr>
        <w:t xml:space="preserve">  </w:t>
      </w:r>
      <w:r w:rsidR="00900F88" w:rsidRPr="009B3914">
        <w:rPr>
          <w:sz w:val="28"/>
          <w:szCs w:val="28"/>
        </w:rPr>
        <w:t xml:space="preserve"> </w:t>
      </w:r>
      <w:r w:rsidR="00C0559C" w:rsidRPr="009B3914">
        <w:rPr>
          <w:sz w:val="28"/>
          <w:szCs w:val="28"/>
        </w:rPr>
        <w:t>10 марта 2018</w:t>
      </w:r>
      <w:r w:rsidR="00900F88" w:rsidRPr="009B3914">
        <w:rPr>
          <w:sz w:val="28"/>
          <w:szCs w:val="28"/>
        </w:rPr>
        <w:t xml:space="preserve"> года  был проведен  муниципальный этап Всероссийского конкурса юных чтецов «Живая классика</w:t>
      </w:r>
      <w:r w:rsidR="00C0559C" w:rsidRPr="009B3914">
        <w:rPr>
          <w:sz w:val="28"/>
          <w:szCs w:val="28"/>
        </w:rPr>
        <w:t xml:space="preserve"> 2018</w:t>
      </w:r>
      <w:r w:rsidR="00900F88" w:rsidRPr="009B3914">
        <w:rPr>
          <w:sz w:val="28"/>
          <w:szCs w:val="28"/>
        </w:rPr>
        <w:t>», в котором приняли участие обучающиеся из 1</w:t>
      </w:r>
      <w:r w:rsidR="00C0559C" w:rsidRPr="009B3914">
        <w:rPr>
          <w:sz w:val="28"/>
          <w:szCs w:val="28"/>
        </w:rPr>
        <w:t>2</w:t>
      </w:r>
      <w:r w:rsidR="00900F88" w:rsidRPr="009B3914">
        <w:rPr>
          <w:sz w:val="28"/>
          <w:szCs w:val="28"/>
        </w:rPr>
        <w:t xml:space="preserve"> общеобразовательных организаций.</w:t>
      </w:r>
    </w:p>
    <w:p w:rsidR="00900F88" w:rsidRPr="009B3914" w:rsidRDefault="00900F88" w:rsidP="003F4EBB">
      <w:pPr>
        <w:jc w:val="both"/>
        <w:rPr>
          <w:sz w:val="28"/>
          <w:szCs w:val="28"/>
        </w:rPr>
      </w:pPr>
      <w:r w:rsidRPr="009B3914">
        <w:rPr>
          <w:sz w:val="28"/>
          <w:szCs w:val="28"/>
        </w:rPr>
        <w:lastRenderedPageBreak/>
        <w:t>На основании решения жюри победителями муниципального  этапа Всероссийского конкурса юных чтецов «Живая классика» были признаны:</w:t>
      </w:r>
    </w:p>
    <w:p w:rsidR="00C0559C" w:rsidRPr="009B3914" w:rsidRDefault="00C0559C" w:rsidP="00C0559C">
      <w:pPr>
        <w:spacing w:line="276" w:lineRule="auto"/>
        <w:jc w:val="both"/>
        <w:rPr>
          <w:bCs/>
          <w:sz w:val="28"/>
          <w:szCs w:val="28"/>
        </w:rPr>
      </w:pPr>
      <w:r w:rsidRPr="009B3914">
        <w:rPr>
          <w:sz w:val="28"/>
          <w:szCs w:val="28"/>
        </w:rPr>
        <w:t xml:space="preserve">  1 место –</w:t>
      </w:r>
      <w:r w:rsidRPr="009B3914">
        <w:rPr>
          <w:bCs/>
          <w:sz w:val="28"/>
          <w:szCs w:val="28"/>
        </w:rPr>
        <w:t>Кученченко Татьяна, обучающаяся МБОУ Маньково-Березовской СОШ;</w:t>
      </w:r>
    </w:p>
    <w:p w:rsidR="00C0559C" w:rsidRPr="009B3914" w:rsidRDefault="00C0559C" w:rsidP="00C0559C">
      <w:pPr>
        <w:spacing w:line="276" w:lineRule="auto"/>
        <w:jc w:val="both"/>
        <w:rPr>
          <w:bCs/>
          <w:sz w:val="28"/>
          <w:szCs w:val="28"/>
        </w:rPr>
      </w:pPr>
      <w:r w:rsidRPr="009B3914">
        <w:rPr>
          <w:bCs/>
          <w:sz w:val="28"/>
          <w:szCs w:val="28"/>
        </w:rPr>
        <w:t xml:space="preserve">              </w:t>
      </w:r>
      <w:r w:rsidR="00313867" w:rsidRPr="009B3914">
        <w:rPr>
          <w:bCs/>
          <w:sz w:val="28"/>
          <w:szCs w:val="28"/>
        </w:rPr>
        <w:t xml:space="preserve">  </w:t>
      </w:r>
      <w:r w:rsidRPr="009B3914">
        <w:rPr>
          <w:bCs/>
          <w:sz w:val="28"/>
          <w:szCs w:val="28"/>
        </w:rPr>
        <w:t xml:space="preserve"> Слесарева Валерия, обучающаяся МБОУ Милютинской СОШ;</w:t>
      </w:r>
    </w:p>
    <w:p w:rsidR="00C0559C" w:rsidRPr="009B3914" w:rsidRDefault="00C0559C" w:rsidP="00C0559C">
      <w:pPr>
        <w:spacing w:line="276" w:lineRule="auto"/>
        <w:jc w:val="both"/>
        <w:rPr>
          <w:bCs/>
          <w:sz w:val="28"/>
          <w:szCs w:val="28"/>
        </w:rPr>
      </w:pPr>
      <w:r w:rsidRPr="009B3914">
        <w:rPr>
          <w:bCs/>
          <w:sz w:val="28"/>
          <w:szCs w:val="28"/>
        </w:rPr>
        <w:t xml:space="preserve">            </w:t>
      </w:r>
      <w:r w:rsidR="00313867" w:rsidRPr="009B3914">
        <w:rPr>
          <w:bCs/>
          <w:sz w:val="28"/>
          <w:szCs w:val="28"/>
        </w:rPr>
        <w:t xml:space="preserve">  </w:t>
      </w:r>
      <w:r w:rsidRPr="009B3914">
        <w:rPr>
          <w:bCs/>
          <w:sz w:val="28"/>
          <w:szCs w:val="28"/>
        </w:rPr>
        <w:t xml:space="preserve">   Морозова Ульяна, обучающаяся МБОУ Первомайской ООШ;</w:t>
      </w:r>
    </w:p>
    <w:p w:rsidR="00701A26" w:rsidRPr="009B3914" w:rsidRDefault="00313867" w:rsidP="00701A26">
      <w:pPr>
        <w:spacing w:line="276" w:lineRule="auto"/>
        <w:jc w:val="both"/>
        <w:rPr>
          <w:sz w:val="28"/>
          <w:szCs w:val="28"/>
        </w:rPr>
      </w:pPr>
      <w:r w:rsidRPr="009B3914">
        <w:rPr>
          <w:bCs/>
          <w:sz w:val="28"/>
          <w:szCs w:val="28"/>
        </w:rPr>
        <w:t xml:space="preserve"> </w:t>
      </w:r>
      <w:r w:rsidR="00701A26" w:rsidRPr="009B3914">
        <w:rPr>
          <w:bCs/>
          <w:sz w:val="28"/>
          <w:szCs w:val="28"/>
        </w:rPr>
        <w:t xml:space="preserve">2 место </w:t>
      </w:r>
      <w:r w:rsidR="00701A26" w:rsidRPr="009B3914">
        <w:rPr>
          <w:sz w:val="28"/>
          <w:szCs w:val="28"/>
        </w:rPr>
        <w:t>–</w:t>
      </w:r>
      <w:r w:rsidR="00701A26" w:rsidRPr="009B3914">
        <w:rPr>
          <w:bCs/>
          <w:sz w:val="28"/>
          <w:szCs w:val="28"/>
        </w:rPr>
        <w:t xml:space="preserve"> </w:t>
      </w:r>
      <w:r w:rsidR="00701A26" w:rsidRPr="009B3914">
        <w:rPr>
          <w:sz w:val="28"/>
          <w:szCs w:val="28"/>
        </w:rPr>
        <w:t>Семёнова Кристина, обучающаяся МБОУ Кутейниковской  СОШ;</w:t>
      </w:r>
    </w:p>
    <w:p w:rsidR="00701A26" w:rsidRPr="009B3914" w:rsidRDefault="00313867" w:rsidP="00701A26">
      <w:pPr>
        <w:spacing w:line="276" w:lineRule="auto"/>
        <w:jc w:val="both"/>
        <w:rPr>
          <w:sz w:val="28"/>
          <w:szCs w:val="28"/>
        </w:rPr>
      </w:pPr>
      <w:r w:rsidRPr="009B3914">
        <w:rPr>
          <w:sz w:val="28"/>
          <w:szCs w:val="28"/>
        </w:rPr>
        <w:t xml:space="preserve">                 </w:t>
      </w:r>
      <w:r w:rsidR="00701A26" w:rsidRPr="009B3914">
        <w:rPr>
          <w:sz w:val="28"/>
          <w:szCs w:val="28"/>
        </w:rPr>
        <w:t>Аль Гандур Дарья, обучающаяся МБОУ Милютинской СОШ;</w:t>
      </w:r>
    </w:p>
    <w:p w:rsidR="00701A26" w:rsidRPr="009B3914" w:rsidRDefault="00701A26" w:rsidP="00701A26">
      <w:pPr>
        <w:spacing w:line="276" w:lineRule="auto"/>
        <w:jc w:val="both"/>
        <w:rPr>
          <w:sz w:val="28"/>
          <w:szCs w:val="28"/>
        </w:rPr>
      </w:pPr>
      <w:r w:rsidRPr="009B3914">
        <w:rPr>
          <w:sz w:val="28"/>
          <w:szCs w:val="28"/>
        </w:rPr>
        <w:t xml:space="preserve">             </w:t>
      </w:r>
      <w:r w:rsidR="00313867" w:rsidRPr="009B3914">
        <w:rPr>
          <w:sz w:val="28"/>
          <w:szCs w:val="28"/>
        </w:rPr>
        <w:t xml:space="preserve">  </w:t>
      </w:r>
      <w:r w:rsidRPr="009B3914">
        <w:rPr>
          <w:sz w:val="28"/>
          <w:szCs w:val="28"/>
        </w:rPr>
        <w:t xml:space="preserve">  Маслак Ксенья, о</w:t>
      </w:r>
      <w:r w:rsidR="00313867" w:rsidRPr="009B3914">
        <w:rPr>
          <w:sz w:val="28"/>
          <w:szCs w:val="28"/>
        </w:rPr>
        <w:t>бучающая</w:t>
      </w:r>
      <w:r w:rsidRPr="009B3914">
        <w:rPr>
          <w:sz w:val="28"/>
          <w:szCs w:val="28"/>
        </w:rPr>
        <w:t xml:space="preserve">ся МБОУ </w:t>
      </w:r>
      <w:r w:rsidRPr="009B3914">
        <w:rPr>
          <w:bCs/>
          <w:sz w:val="28"/>
          <w:szCs w:val="28"/>
        </w:rPr>
        <w:t xml:space="preserve">Степано- Савченской  </w:t>
      </w:r>
      <w:r w:rsidR="00313867" w:rsidRPr="009B3914">
        <w:rPr>
          <w:sz w:val="28"/>
          <w:szCs w:val="28"/>
        </w:rPr>
        <w:t>ООШ;</w:t>
      </w:r>
    </w:p>
    <w:p w:rsidR="00313867" w:rsidRPr="009B3914" w:rsidRDefault="00313867" w:rsidP="00313867">
      <w:pPr>
        <w:spacing w:line="276" w:lineRule="auto"/>
        <w:jc w:val="both"/>
        <w:rPr>
          <w:bCs/>
          <w:sz w:val="28"/>
          <w:szCs w:val="28"/>
        </w:rPr>
      </w:pPr>
      <w:r w:rsidRPr="009B3914">
        <w:rPr>
          <w:bCs/>
          <w:sz w:val="28"/>
          <w:szCs w:val="28"/>
        </w:rPr>
        <w:t xml:space="preserve"> </w:t>
      </w:r>
      <w:r w:rsidR="00A319EA" w:rsidRPr="009B3914">
        <w:rPr>
          <w:bCs/>
          <w:sz w:val="28"/>
          <w:szCs w:val="28"/>
        </w:rPr>
        <w:t xml:space="preserve"> </w:t>
      </w:r>
      <w:r w:rsidRPr="009B3914">
        <w:rPr>
          <w:bCs/>
          <w:sz w:val="28"/>
          <w:szCs w:val="28"/>
        </w:rPr>
        <w:t>3 место –Кнышова Мария, обучающаяся МБОУ Маньково- Березовской   СОШ;</w:t>
      </w:r>
    </w:p>
    <w:p w:rsidR="00313867" w:rsidRPr="009B3914" w:rsidRDefault="00313867" w:rsidP="00313867">
      <w:pPr>
        <w:spacing w:line="276" w:lineRule="auto"/>
        <w:jc w:val="both"/>
        <w:rPr>
          <w:bCs/>
          <w:sz w:val="28"/>
          <w:szCs w:val="28"/>
        </w:rPr>
      </w:pPr>
      <w:r w:rsidRPr="009B3914">
        <w:rPr>
          <w:bCs/>
          <w:sz w:val="28"/>
          <w:szCs w:val="28"/>
        </w:rPr>
        <w:t xml:space="preserve">                 Кравцова Ольга, обучающаяся МБОУ Николо-Березовской  СОШ.</w:t>
      </w:r>
    </w:p>
    <w:p w:rsidR="00CF1F6C" w:rsidRPr="009B3914" w:rsidRDefault="00CF1F6C" w:rsidP="00CF1F6C">
      <w:pPr>
        <w:tabs>
          <w:tab w:val="left" w:pos="4860"/>
        </w:tabs>
        <w:jc w:val="both"/>
        <w:rPr>
          <w:sz w:val="28"/>
          <w:szCs w:val="28"/>
        </w:rPr>
      </w:pPr>
      <w:r w:rsidRPr="009B3914">
        <w:rPr>
          <w:bCs/>
          <w:sz w:val="28"/>
          <w:szCs w:val="28"/>
        </w:rPr>
        <w:t xml:space="preserve"> </w:t>
      </w:r>
      <w:r w:rsidR="00900F88" w:rsidRPr="009B3914">
        <w:rPr>
          <w:sz w:val="28"/>
          <w:szCs w:val="28"/>
        </w:rPr>
        <w:t xml:space="preserve"> </w:t>
      </w:r>
      <w:r w:rsidRPr="009B3914">
        <w:rPr>
          <w:sz w:val="28"/>
          <w:szCs w:val="28"/>
        </w:rPr>
        <w:t>28 марта 2018</w:t>
      </w:r>
      <w:r w:rsidR="00900F88" w:rsidRPr="009B3914">
        <w:rPr>
          <w:sz w:val="28"/>
          <w:szCs w:val="28"/>
        </w:rPr>
        <w:t xml:space="preserve"> го</w:t>
      </w:r>
      <w:r w:rsidRPr="009B3914">
        <w:rPr>
          <w:sz w:val="28"/>
          <w:szCs w:val="28"/>
        </w:rPr>
        <w:t xml:space="preserve">да состоялся муниципальный этап </w:t>
      </w:r>
      <w:r w:rsidRPr="009B3914">
        <w:rPr>
          <w:bCs/>
          <w:sz w:val="28"/>
          <w:szCs w:val="28"/>
        </w:rPr>
        <w:t>областного конкурса</w:t>
      </w:r>
      <w:r w:rsidRPr="009B3914">
        <w:rPr>
          <w:sz w:val="28"/>
          <w:szCs w:val="28"/>
        </w:rPr>
        <w:t xml:space="preserve"> «Презентация  системы по предупреждению детского дорожно- транспортного травматизма»</w:t>
      </w:r>
    </w:p>
    <w:p w:rsidR="00900F88" w:rsidRPr="009B3914" w:rsidRDefault="00900F88" w:rsidP="003F4EBB">
      <w:pPr>
        <w:jc w:val="both"/>
        <w:rPr>
          <w:sz w:val="28"/>
          <w:szCs w:val="28"/>
        </w:rPr>
      </w:pPr>
      <w:r w:rsidRPr="009B3914">
        <w:rPr>
          <w:sz w:val="28"/>
          <w:szCs w:val="28"/>
        </w:rPr>
        <w:t>Победителями конкурса стали:</w:t>
      </w:r>
    </w:p>
    <w:p w:rsidR="00C14AB9" w:rsidRPr="009B3914" w:rsidRDefault="00C14AB9" w:rsidP="00392FF7">
      <w:pPr>
        <w:pStyle w:val="20"/>
        <w:ind w:left="360" w:firstLine="0"/>
        <w:rPr>
          <w:szCs w:val="28"/>
        </w:rPr>
      </w:pPr>
      <w:r w:rsidRPr="009B3914">
        <w:rPr>
          <w:b/>
          <w:szCs w:val="28"/>
        </w:rPr>
        <w:t>1.1 Для первой категории участников (детские сады и дошкольные  группы)</w:t>
      </w:r>
    </w:p>
    <w:p w:rsidR="00C14AB9" w:rsidRPr="009B3914" w:rsidRDefault="00C14AB9" w:rsidP="00C14AB9">
      <w:pPr>
        <w:jc w:val="both"/>
        <w:rPr>
          <w:sz w:val="28"/>
        </w:rPr>
      </w:pPr>
      <w:r w:rsidRPr="009B3914">
        <w:rPr>
          <w:bCs/>
          <w:sz w:val="28"/>
          <w:szCs w:val="28"/>
        </w:rPr>
        <w:t xml:space="preserve">   </w:t>
      </w:r>
      <w:r w:rsidRPr="009B3914">
        <w:t xml:space="preserve">        </w:t>
      </w:r>
      <w:r w:rsidRPr="009B3914">
        <w:rPr>
          <w:sz w:val="28"/>
        </w:rPr>
        <w:t>1 место   - МБДОУ д/с №9  «Зорюшка» х.Николовки;</w:t>
      </w:r>
    </w:p>
    <w:p w:rsidR="00C14AB9" w:rsidRPr="009B3914" w:rsidRDefault="00C14AB9" w:rsidP="00C14AB9">
      <w:pPr>
        <w:jc w:val="both"/>
        <w:rPr>
          <w:sz w:val="28"/>
          <w:szCs w:val="28"/>
        </w:rPr>
      </w:pPr>
      <w:r w:rsidRPr="009B3914">
        <w:rPr>
          <w:sz w:val="28"/>
        </w:rPr>
        <w:t xml:space="preserve">          2 место     </w:t>
      </w:r>
      <w:r w:rsidRPr="009B3914">
        <w:rPr>
          <w:sz w:val="28"/>
          <w:szCs w:val="28"/>
        </w:rPr>
        <w:t>МБДОУ д/с №11 «Колобок» х.Степано-Савченского;</w:t>
      </w:r>
    </w:p>
    <w:p w:rsidR="00C14AB9" w:rsidRPr="009B3914" w:rsidRDefault="00C14AB9" w:rsidP="00C14AB9">
      <w:pPr>
        <w:jc w:val="both"/>
        <w:rPr>
          <w:sz w:val="28"/>
          <w:szCs w:val="28"/>
        </w:rPr>
      </w:pPr>
      <w:r w:rsidRPr="009B3914">
        <w:rPr>
          <w:sz w:val="28"/>
          <w:szCs w:val="28"/>
        </w:rPr>
        <w:t xml:space="preserve">                           МБДОУ д/с №10 сл.Маньково-Березовской;</w:t>
      </w:r>
    </w:p>
    <w:p w:rsidR="00C14AB9" w:rsidRPr="009B3914" w:rsidRDefault="00C14AB9" w:rsidP="00C14AB9">
      <w:pPr>
        <w:ind w:left="1416"/>
        <w:jc w:val="both"/>
        <w:rPr>
          <w:sz w:val="28"/>
          <w:szCs w:val="28"/>
        </w:rPr>
      </w:pPr>
      <w:r w:rsidRPr="009B3914">
        <w:rPr>
          <w:sz w:val="28"/>
          <w:szCs w:val="28"/>
        </w:rPr>
        <w:t xml:space="preserve">        </w:t>
      </w:r>
      <w:r w:rsidRPr="009B3914">
        <w:rPr>
          <w:sz w:val="28"/>
        </w:rPr>
        <w:t>МБДОУ д/с №2 ст. Селивановской</w:t>
      </w:r>
      <w:r w:rsidRPr="009B3914">
        <w:rPr>
          <w:sz w:val="28"/>
          <w:szCs w:val="28"/>
        </w:rPr>
        <w:t>;</w:t>
      </w:r>
    </w:p>
    <w:p w:rsidR="00C14AB9" w:rsidRPr="009B3914" w:rsidRDefault="00C14AB9" w:rsidP="00C14AB9">
      <w:pPr>
        <w:jc w:val="both"/>
        <w:rPr>
          <w:sz w:val="28"/>
          <w:szCs w:val="28"/>
        </w:rPr>
      </w:pPr>
      <w:r w:rsidRPr="009B3914">
        <w:rPr>
          <w:sz w:val="28"/>
          <w:szCs w:val="28"/>
        </w:rPr>
        <w:t xml:space="preserve">          3 место  - МБДОУ д/с №3 х.Нижнепетровского;</w:t>
      </w:r>
    </w:p>
    <w:p w:rsidR="00C14AB9" w:rsidRPr="009B3914" w:rsidRDefault="00C14AB9" w:rsidP="00C14AB9">
      <w:pPr>
        <w:jc w:val="both"/>
        <w:rPr>
          <w:sz w:val="28"/>
          <w:szCs w:val="28"/>
        </w:rPr>
      </w:pPr>
      <w:r w:rsidRPr="009B3914">
        <w:rPr>
          <w:sz w:val="28"/>
          <w:szCs w:val="28"/>
        </w:rPr>
        <w:t xml:space="preserve">                          Дошкольная группа МБОУ Первомайской ООШ;</w:t>
      </w:r>
    </w:p>
    <w:p w:rsidR="00C14AB9" w:rsidRPr="009B3914" w:rsidRDefault="00C14AB9" w:rsidP="00C14AB9">
      <w:pPr>
        <w:jc w:val="both"/>
        <w:rPr>
          <w:sz w:val="28"/>
          <w:szCs w:val="28"/>
        </w:rPr>
      </w:pPr>
      <w:r w:rsidRPr="009B3914">
        <w:rPr>
          <w:sz w:val="28"/>
          <w:szCs w:val="28"/>
        </w:rPr>
        <w:t xml:space="preserve">                          Дошкольная группа МБОУ Орловской НОШ;</w:t>
      </w:r>
    </w:p>
    <w:p w:rsidR="00C14AB9" w:rsidRPr="009B3914" w:rsidRDefault="00C14AB9" w:rsidP="00C14AB9">
      <w:pPr>
        <w:jc w:val="both"/>
        <w:rPr>
          <w:sz w:val="28"/>
          <w:szCs w:val="28"/>
        </w:rPr>
      </w:pPr>
      <w:r w:rsidRPr="009B3914">
        <w:rPr>
          <w:sz w:val="28"/>
          <w:szCs w:val="28"/>
        </w:rPr>
        <w:t xml:space="preserve">                          Дошкольная группа МБОУ Лукичевской СОШ;</w:t>
      </w:r>
    </w:p>
    <w:p w:rsidR="00C14AB9" w:rsidRPr="009B3914" w:rsidRDefault="00C14AB9" w:rsidP="00C14AB9">
      <w:pPr>
        <w:jc w:val="both"/>
        <w:rPr>
          <w:sz w:val="28"/>
          <w:szCs w:val="28"/>
        </w:rPr>
      </w:pPr>
      <w:r w:rsidRPr="009B3914">
        <w:rPr>
          <w:sz w:val="28"/>
          <w:szCs w:val="28"/>
        </w:rPr>
        <w:t xml:space="preserve">                        Дошкольная группа МБОУ Авангардовской ООШ.</w:t>
      </w:r>
    </w:p>
    <w:p w:rsidR="00C14AB9" w:rsidRPr="009B3914" w:rsidRDefault="00C14AB9" w:rsidP="00C14AB9">
      <w:pPr>
        <w:jc w:val="both"/>
        <w:rPr>
          <w:b/>
          <w:sz w:val="28"/>
          <w:szCs w:val="28"/>
        </w:rPr>
      </w:pPr>
      <w:r w:rsidRPr="009B3914">
        <w:rPr>
          <w:sz w:val="28"/>
          <w:szCs w:val="28"/>
        </w:rPr>
        <w:t xml:space="preserve">       </w:t>
      </w:r>
      <w:r w:rsidRPr="009B3914">
        <w:rPr>
          <w:b/>
          <w:sz w:val="28"/>
          <w:szCs w:val="28"/>
        </w:rPr>
        <w:t>1.2 Для второй категории участников (Базовые дошкольные образовательные организации)</w:t>
      </w:r>
    </w:p>
    <w:p w:rsidR="00C14AB9" w:rsidRPr="009B3914" w:rsidRDefault="00C14AB9" w:rsidP="00C14AB9">
      <w:pPr>
        <w:jc w:val="both"/>
        <w:rPr>
          <w:sz w:val="28"/>
          <w:szCs w:val="28"/>
        </w:rPr>
      </w:pPr>
      <w:r w:rsidRPr="009B3914">
        <w:rPr>
          <w:sz w:val="28"/>
          <w:szCs w:val="28"/>
        </w:rPr>
        <w:t xml:space="preserve">         1 место - МБДОУ д/с  №1 ст.Милютинской.</w:t>
      </w:r>
    </w:p>
    <w:p w:rsidR="00900F88" w:rsidRPr="009B3914" w:rsidRDefault="00000D12" w:rsidP="003F4EBB">
      <w:pPr>
        <w:jc w:val="both"/>
        <w:rPr>
          <w:sz w:val="28"/>
          <w:szCs w:val="28"/>
        </w:rPr>
      </w:pPr>
      <w:r w:rsidRPr="009B3914">
        <w:rPr>
          <w:sz w:val="28"/>
          <w:szCs w:val="28"/>
        </w:rPr>
        <w:t xml:space="preserve">   </w:t>
      </w:r>
      <w:r w:rsidR="00DF5468" w:rsidRPr="009B3914">
        <w:rPr>
          <w:sz w:val="28"/>
          <w:szCs w:val="28"/>
        </w:rPr>
        <w:t xml:space="preserve">На зональном этапе </w:t>
      </w:r>
      <w:r w:rsidR="005501C1" w:rsidRPr="009B3914">
        <w:rPr>
          <w:sz w:val="28"/>
          <w:szCs w:val="28"/>
        </w:rPr>
        <w:t>в ст.Тарасовской</w:t>
      </w:r>
      <w:r w:rsidR="00C14AB9" w:rsidRPr="009B3914">
        <w:rPr>
          <w:sz w:val="28"/>
          <w:szCs w:val="28"/>
        </w:rPr>
        <w:t xml:space="preserve"> Милютинский район представляли победители муниципального этапа конкурса  М</w:t>
      </w:r>
      <w:r w:rsidR="00DF5468" w:rsidRPr="009B3914">
        <w:rPr>
          <w:sz w:val="28"/>
          <w:szCs w:val="28"/>
        </w:rPr>
        <w:t>БДОУ детский сад №9 х.Николовка и МБДО</w:t>
      </w:r>
      <w:r w:rsidR="00AD556F" w:rsidRPr="009B3914">
        <w:rPr>
          <w:sz w:val="28"/>
          <w:szCs w:val="28"/>
        </w:rPr>
        <w:t>У детский сад №1 ст.Милютинская</w:t>
      </w:r>
      <w:r w:rsidR="00DF5468" w:rsidRPr="009B3914">
        <w:rPr>
          <w:sz w:val="28"/>
          <w:szCs w:val="28"/>
        </w:rPr>
        <w:t xml:space="preserve">. По итогам конкурса </w:t>
      </w:r>
      <w:r w:rsidR="00C14AB9" w:rsidRPr="009B3914">
        <w:rPr>
          <w:sz w:val="28"/>
          <w:szCs w:val="28"/>
        </w:rPr>
        <w:t xml:space="preserve">коллектив детского сада №9 х.Николовка </w:t>
      </w:r>
      <w:r w:rsidR="00DF5468" w:rsidRPr="009B3914">
        <w:rPr>
          <w:sz w:val="28"/>
          <w:szCs w:val="28"/>
        </w:rPr>
        <w:t xml:space="preserve">и детского сада №1 ст. Милютинская </w:t>
      </w:r>
      <w:r w:rsidR="00C14AB9" w:rsidRPr="009B3914">
        <w:rPr>
          <w:sz w:val="28"/>
          <w:szCs w:val="28"/>
        </w:rPr>
        <w:t xml:space="preserve"> заняли первые места и были награждены дипломами Управления ГИБДД ГУ МВД России по Ростовской области Министерства общего и профессионального образования Ростовской области, а также им были  вручены благодарственные письма автономной некоммерческой организации «</w:t>
      </w:r>
      <w:r w:rsidR="00C14AB9" w:rsidRPr="009B3914">
        <w:rPr>
          <w:kern w:val="2"/>
          <w:sz w:val="28"/>
          <w:szCs w:val="28"/>
        </w:rPr>
        <w:t>Организационно-методический Центр «Безопасность с ПДД</w:t>
      </w:r>
      <w:r w:rsidR="00C14AB9" w:rsidRPr="009B3914">
        <w:rPr>
          <w:sz w:val="28"/>
          <w:szCs w:val="28"/>
        </w:rPr>
        <w:t>»  за высокие показатели в областном конкурсе</w:t>
      </w:r>
      <w:r w:rsidR="00DF5468" w:rsidRPr="009B3914">
        <w:rPr>
          <w:sz w:val="28"/>
          <w:szCs w:val="28"/>
        </w:rPr>
        <w:t>.</w:t>
      </w:r>
    </w:p>
    <w:p w:rsidR="006C67E2" w:rsidRPr="009B3914" w:rsidRDefault="006C67E2" w:rsidP="003F4EBB">
      <w:pPr>
        <w:jc w:val="both"/>
        <w:rPr>
          <w:sz w:val="28"/>
          <w:szCs w:val="28"/>
        </w:rPr>
      </w:pPr>
    </w:p>
    <w:p w:rsidR="006C67E2" w:rsidRPr="009B3914" w:rsidRDefault="006C67E2" w:rsidP="006C67E2">
      <w:pPr>
        <w:ind w:firstLine="708"/>
        <w:jc w:val="both"/>
        <w:rPr>
          <w:sz w:val="28"/>
          <w:szCs w:val="28"/>
        </w:rPr>
      </w:pPr>
      <w:r w:rsidRPr="009B3914">
        <w:rPr>
          <w:sz w:val="28"/>
          <w:szCs w:val="28"/>
        </w:rPr>
        <w:t>В период с 08.02.2018г. по 21.02.2018г. был проведен муниципальный конкурс поделок, посвященный Дню Защитника Отечества.</w:t>
      </w:r>
    </w:p>
    <w:p w:rsidR="00063843" w:rsidRPr="009B3914" w:rsidRDefault="00063843" w:rsidP="006C67E2">
      <w:pPr>
        <w:ind w:firstLine="708"/>
        <w:jc w:val="both"/>
      </w:pPr>
      <w:r w:rsidRPr="009B3914">
        <w:rPr>
          <w:sz w:val="28"/>
          <w:szCs w:val="28"/>
        </w:rPr>
        <w:t>Данный конкурс проводился по двум номинациям:</w:t>
      </w:r>
      <w:r w:rsidRPr="009B3914">
        <w:t xml:space="preserve"> </w:t>
      </w:r>
    </w:p>
    <w:p w:rsidR="00063843" w:rsidRPr="009B3914" w:rsidRDefault="00063843" w:rsidP="006C67E2">
      <w:pPr>
        <w:ind w:firstLine="708"/>
        <w:jc w:val="both"/>
        <w:rPr>
          <w:sz w:val="28"/>
          <w:szCs w:val="28"/>
        </w:rPr>
      </w:pPr>
      <w:r w:rsidRPr="009B3914">
        <w:t xml:space="preserve">- </w:t>
      </w:r>
      <w:r w:rsidRPr="009B3914">
        <w:rPr>
          <w:sz w:val="28"/>
          <w:szCs w:val="28"/>
        </w:rPr>
        <w:t xml:space="preserve">поздравительная открытка к 23 февраля «С Днем Защитника Отечества»; </w:t>
      </w:r>
    </w:p>
    <w:p w:rsidR="00063843" w:rsidRPr="009B3914" w:rsidRDefault="00063843" w:rsidP="006C67E2">
      <w:pPr>
        <w:ind w:firstLine="708"/>
        <w:jc w:val="both"/>
        <w:rPr>
          <w:sz w:val="28"/>
          <w:szCs w:val="28"/>
        </w:rPr>
      </w:pPr>
      <w:r w:rsidRPr="009B3914">
        <w:rPr>
          <w:sz w:val="28"/>
          <w:szCs w:val="28"/>
        </w:rPr>
        <w:t xml:space="preserve">-подарок для папы к 23 февраля «С Днем Защитника Отечества». </w:t>
      </w:r>
    </w:p>
    <w:p w:rsidR="006C67E2" w:rsidRPr="009B3914" w:rsidRDefault="006C67E2" w:rsidP="00063843">
      <w:pPr>
        <w:ind w:firstLine="708"/>
        <w:jc w:val="both"/>
        <w:rPr>
          <w:sz w:val="28"/>
          <w:szCs w:val="28"/>
        </w:rPr>
      </w:pPr>
      <w:r w:rsidRPr="009B3914">
        <w:rPr>
          <w:sz w:val="28"/>
          <w:szCs w:val="28"/>
        </w:rPr>
        <w:t xml:space="preserve">В конкурсе приняли участие воспитанники всех образовательных организаций, реализующих программу дошкольного образования и обучающиеся начальных классов общеобразовательных организаций Милютинского района. </w:t>
      </w:r>
    </w:p>
    <w:p w:rsidR="00645017" w:rsidRDefault="00063843" w:rsidP="00063843">
      <w:pPr>
        <w:ind w:firstLine="708"/>
        <w:jc w:val="both"/>
        <w:rPr>
          <w:sz w:val="28"/>
          <w:szCs w:val="28"/>
        </w:rPr>
      </w:pPr>
      <w:r w:rsidRPr="009B3914">
        <w:rPr>
          <w:sz w:val="28"/>
          <w:szCs w:val="28"/>
        </w:rPr>
        <w:t xml:space="preserve"> Победители, призеры и участники </w:t>
      </w:r>
      <w:r w:rsidR="006C67E2" w:rsidRPr="009B3914">
        <w:rPr>
          <w:sz w:val="28"/>
          <w:szCs w:val="28"/>
        </w:rPr>
        <w:t xml:space="preserve">конкурса </w:t>
      </w:r>
      <w:r w:rsidRPr="009B3914">
        <w:rPr>
          <w:sz w:val="28"/>
          <w:szCs w:val="28"/>
        </w:rPr>
        <w:t xml:space="preserve">были </w:t>
      </w:r>
      <w:r w:rsidR="006C67E2" w:rsidRPr="009B3914">
        <w:rPr>
          <w:sz w:val="28"/>
          <w:szCs w:val="28"/>
        </w:rPr>
        <w:t>награ</w:t>
      </w:r>
      <w:r w:rsidRPr="009B3914">
        <w:rPr>
          <w:sz w:val="28"/>
          <w:szCs w:val="28"/>
        </w:rPr>
        <w:t xml:space="preserve">ждены грамотами и </w:t>
      </w:r>
    </w:p>
    <w:p w:rsidR="006C67E2" w:rsidRPr="009B3914" w:rsidRDefault="00063843" w:rsidP="00645017">
      <w:pPr>
        <w:jc w:val="both"/>
        <w:rPr>
          <w:sz w:val="28"/>
          <w:szCs w:val="28"/>
        </w:rPr>
      </w:pPr>
      <w:r w:rsidRPr="009B3914">
        <w:rPr>
          <w:sz w:val="28"/>
          <w:szCs w:val="28"/>
        </w:rPr>
        <w:lastRenderedPageBreak/>
        <w:t xml:space="preserve">благодарственными письмами </w:t>
      </w:r>
      <w:r w:rsidR="006C67E2" w:rsidRPr="009B3914">
        <w:rPr>
          <w:sz w:val="28"/>
          <w:szCs w:val="28"/>
        </w:rPr>
        <w:t>МБУ «МК и ЦБ отдела образования  Администрации</w:t>
      </w:r>
      <w:r w:rsidRPr="009B3914">
        <w:rPr>
          <w:sz w:val="28"/>
          <w:szCs w:val="28"/>
        </w:rPr>
        <w:t xml:space="preserve"> </w:t>
      </w:r>
      <w:r w:rsidR="006C67E2" w:rsidRPr="009B3914">
        <w:rPr>
          <w:sz w:val="28"/>
          <w:szCs w:val="28"/>
        </w:rPr>
        <w:t>Милютинского  района».</w:t>
      </w:r>
    </w:p>
    <w:p w:rsidR="006C67E2" w:rsidRPr="009B3914" w:rsidRDefault="006C67E2" w:rsidP="006C67E2">
      <w:pPr>
        <w:jc w:val="both"/>
        <w:rPr>
          <w:sz w:val="28"/>
          <w:szCs w:val="28"/>
        </w:rPr>
      </w:pPr>
    </w:p>
    <w:p w:rsidR="000C20D0" w:rsidRPr="009B3914" w:rsidRDefault="00851860" w:rsidP="000C20D0">
      <w:pPr>
        <w:ind w:firstLine="708"/>
        <w:jc w:val="both"/>
        <w:rPr>
          <w:sz w:val="28"/>
          <w:szCs w:val="28"/>
        </w:rPr>
      </w:pPr>
      <w:r w:rsidRPr="009B3914">
        <w:rPr>
          <w:sz w:val="28"/>
          <w:szCs w:val="28"/>
        </w:rPr>
        <w:t xml:space="preserve">В период с 27.02.2018 г. по 06.03.2018 г. был проведен муниципальный конкурс детского творчества, «Подарок для мамы», посвященный Международному женскому дню 8 марта. </w:t>
      </w:r>
    </w:p>
    <w:p w:rsidR="000C20D0" w:rsidRPr="009B3914" w:rsidRDefault="000C20D0" w:rsidP="00851860">
      <w:pPr>
        <w:jc w:val="both"/>
        <w:rPr>
          <w:sz w:val="28"/>
          <w:szCs w:val="28"/>
        </w:rPr>
      </w:pPr>
      <w:r w:rsidRPr="009B3914">
        <w:rPr>
          <w:sz w:val="28"/>
          <w:szCs w:val="28"/>
        </w:rPr>
        <w:tab/>
        <w:t>Данный конкурс проводился по трем номинациям:</w:t>
      </w:r>
    </w:p>
    <w:p w:rsidR="000C20D0" w:rsidRPr="009B3914" w:rsidRDefault="000C20D0" w:rsidP="000C20D0">
      <w:pPr>
        <w:ind w:firstLine="708"/>
        <w:jc w:val="both"/>
        <w:rPr>
          <w:sz w:val="28"/>
          <w:szCs w:val="28"/>
        </w:rPr>
      </w:pPr>
      <w:r w:rsidRPr="009B3914">
        <w:rPr>
          <w:sz w:val="28"/>
          <w:szCs w:val="28"/>
        </w:rPr>
        <w:t>-«Открытка»;</w:t>
      </w:r>
    </w:p>
    <w:p w:rsidR="000C20D0" w:rsidRPr="009B3914" w:rsidRDefault="000C20D0" w:rsidP="000C20D0">
      <w:pPr>
        <w:ind w:firstLine="708"/>
        <w:jc w:val="both"/>
        <w:rPr>
          <w:sz w:val="28"/>
          <w:szCs w:val="28"/>
        </w:rPr>
      </w:pPr>
      <w:r w:rsidRPr="009B3914">
        <w:rPr>
          <w:sz w:val="28"/>
          <w:szCs w:val="28"/>
        </w:rPr>
        <w:t>-«Рисунок»;</w:t>
      </w:r>
    </w:p>
    <w:p w:rsidR="000C20D0" w:rsidRPr="009B3914" w:rsidRDefault="000C20D0" w:rsidP="000C20D0">
      <w:pPr>
        <w:ind w:firstLine="708"/>
        <w:jc w:val="both"/>
        <w:rPr>
          <w:sz w:val="28"/>
          <w:szCs w:val="28"/>
        </w:rPr>
      </w:pPr>
      <w:r w:rsidRPr="009B3914">
        <w:rPr>
          <w:sz w:val="28"/>
          <w:szCs w:val="28"/>
        </w:rPr>
        <w:t>-«Поделка».</w:t>
      </w:r>
    </w:p>
    <w:p w:rsidR="00851860" w:rsidRPr="009B3914" w:rsidRDefault="00851860" w:rsidP="000C20D0">
      <w:pPr>
        <w:ind w:firstLine="708"/>
        <w:jc w:val="both"/>
        <w:rPr>
          <w:sz w:val="28"/>
          <w:szCs w:val="28"/>
        </w:rPr>
      </w:pPr>
      <w:r w:rsidRPr="009B3914">
        <w:rPr>
          <w:sz w:val="28"/>
          <w:szCs w:val="28"/>
        </w:rPr>
        <w:t>В конкурсе приняли участие воспитанники всех образовательных организаций, реализующих программу дошкольного образования и обучающиеся начальных классов общеобразовательных организаций Милютинского района.</w:t>
      </w:r>
    </w:p>
    <w:p w:rsidR="00851860" w:rsidRPr="009B3914" w:rsidRDefault="00851860" w:rsidP="000C20D0">
      <w:pPr>
        <w:ind w:firstLine="708"/>
        <w:jc w:val="both"/>
        <w:rPr>
          <w:sz w:val="28"/>
          <w:szCs w:val="28"/>
        </w:rPr>
      </w:pPr>
      <w:r w:rsidRPr="009B3914">
        <w:rPr>
          <w:sz w:val="28"/>
          <w:szCs w:val="28"/>
        </w:rPr>
        <w:t>Победител</w:t>
      </w:r>
      <w:r w:rsidR="00EE2621" w:rsidRPr="009B3914">
        <w:rPr>
          <w:sz w:val="28"/>
          <w:szCs w:val="28"/>
        </w:rPr>
        <w:t>и</w:t>
      </w:r>
      <w:r w:rsidRPr="009B3914">
        <w:rPr>
          <w:sz w:val="28"/>
          <w:szCs w:val="28"/>
        </w:rPr>
        <w:t>, призер</w:t>
      </w:r>
      <w:r w:rsidR="00EE2621" w:rsidRPr="009B3914">
        <w:rPr>
          <w:sz w:val="28"/>
          <w:szCs w:val="28"/>
        </w:rPr>
        <w:t>ы</w:t>
      </w:r>
      <w:r w:rsidRPr="009B3914">
        <w:rPr>
          <w:sz w:val="28"/>
          <w:szCs w:val="28"/>
        </w:rPr>
        <w:t xml:space="preserve"> и участник</w:t>
      </w:r>
      <w:r w:rsidR="00EE2621" w:rsidRPr="009B3914">
        <w:rPr>
          <w:sz w:val="28"/>
          <w:szCs w:val="28"/>
        </w:rPr>
        <w:t>и</w:t>
      </w:r>
      <w:r w:rsidRPr="009B3914">
        <w:rPr>
          <w:sz w:val="28"/>
          <w:szCs w:val="28"/>
        </w:rPr>
        <w:t xml:space="preserve"> конкурса </w:t>
      </w:r>
      <w:r w:rsidR="00EE2621" w:rsidRPr="009B3914">
        <w:rPr>
          <w:sz w:val="28"/>
          <w:szCs w:val="28"/>
        </w:rPr>
        <w:t xml:space="preserve">были </w:t>
      </w:r>
      <w:r w:rsidRPr="009B3914">
        <w:rPr>
          <w:sz w:val="28"/>
          <w:szCs w:val="28"/>
        </w:rPr>
        <w:t>награ</w:t>
      </w:r>
      <w:r w:rsidR="00EE2621" w:rsidRPr="009B3914">
        <w:rPr>
          <w:sz w:val="28"/>
          <w:szCs w:val="28"/>
        </w:rPr>
        <w:t>ждены</w:t>
      </w:r>
      <w:r w:rsidRPr="009B3914">
        <w:rPr>
          <w:sz w:val="28"/>
          <w:szCs w:val="28"/>
        </w:rPr>
        <w:t xml:space="preserve"> грамотами и благодарственными письмами МБУ «МК и ЦБ отдела образования Администрации Милютинского района».</w:t>
      </w:r>
    </w:p>
    <w:p w:rsidR="00E010FE" w:rsidRPr="009B3914" w:rsidRDefault="00900F88" w:rsidP="003F4EBB">
      <w:pPr>
        <w:overflowPunct w:val="0"/>
        <w:autoSpaceDE w:val="0"/>
        <w:autoSpaceDN w:val="0"/>
        <w:adjustRightInd w:val="0"/>
        <w:ind w:right="84"/>
        <w:jc w:val="both"/>
        <w:textAlignment w:val="baseline"/>
        <w:rPr>
          <w:sz w:val="28"/>
          <w:szCs w:val="28"/>
        </w:rPr>
      </w:pPr>
      <w:r w:rsidRPr="009B3914">
        <w:rPr>
          <w:b/>
          <w:sz w:val="28"/>
          <w:szCs w:val="28"/>
        </w:rPr>
        <w:t xml:space="preserve"> </w:t>
      </w:r>
      <w:r w:rsidRPr="009B3914">
        <w:rPr>
          <w:sz w:val="28"/>
          <w:szCs w:val="28"/>
        </w:rPr>
        <w:tab/>
        <w:t xml:space="preserve"> </w:t>
      </w:r>
    </w:p>
    <w:p w:rsidR="00B87114" w:rsidRPr="009B3914" w:rsidRDefault="00B87114" w:rsidP="00E010FE">
      <w:pPr>
        <w:overflowPunct w:val="0"/>
        <w:autoSpaceDE w:val="0"/>
        <w:autoSpaceDN w:val="0"/>
        <w:adjustRightInd w:val="0"/>
        <w:ind w:right="84" w:firstLine="708"/>
        <w:jc w:val="both"/>
        <w:textAlignment w:val="baseline"/>
        <w:rPr>
          <w:sz w:val="28"/>
          <w:szCs w:val="28"/>
        </w:rPr>
      </w:pPr>
      <w:r w:rsidRPr="009B3914">
        <w:rPr>
          <w:sz w:val="28"/>
          <w:szCs w:val="28"/>
        </w:rPr>
        <w:t>В рамках реализации муниципальной долгосрочной целевой подпрограммы «Комплексные меры противодействия злоупотреблению наркотикам</w:t>
      </w:r>
      <w:r w:rsidR="00476850" w:rsidRPr="009B3914">
        <w:rPr>
          <w:sz w:val="28"/>
          <w:szCs w:val="28"/>
        </w:rPr>
        <w:t>и и их незак</w:t>
      </w:r>
      <w:r w:rsidR="00990558" w:rsidRPr="009B3914">
        <w:rPr>
          <w:sz w:val="28"/>
          <w:szCs w:val="28"/>
        </w:rPr>
        <w:t>онному обороту» за 3 месяца 2018</w:t>
      </w:r>
      <w:r w:rsidRPr="009B3914">
        <w:rPr>
          <w:sz w:val="28"/>
          <w:szCs w:val="28"/>
        </w:rPr>
        <w:t xml:space="preserve"> года были</w:t>
      </w:r>
      <w:r w:rsidR="00392FF7">
        <w:rPr>
          <w:sz w:val="28"/>
          <w:szCs w:val="28"/>
        </w:rPr>
        <w:t xml:space="preserve"> </w:t>
      </w:r>
      <w:r w:rsidRPr="009B3914">
        <w:rPr>
          <w:sz w:val="28"/>
          <w:szCs w:val="28"/>
        </w:rPr>
        <w:t xml:space="preserve">проведены: </w:t>
      </w:r>
    </w:p>
    <w:p w:rsidR="006B35E6" w:rsidRPr="009B3914" w:rsidRDefault="006B35E6" w:rsidP="003F4EBB">
      <w:pPr>
        <w:jc w:val="both"/>
        <w:rPr>
          <w:sz w:val="28"/>
          <w:szCs w:val="28"/>
        </w:rPr>
      </w:pPr>
      <w:r w:rsidRPr="009B3914">
        <w:rPr>
          <w:sz w:val="28"/>
          <w:szCs w:val="28"/>
        </w:rPr>
        <w:t xml:space="preserve">      </w:t>
      </w:r>
      <w:r w:rsidR="004E0137" w:rsidRPr="009B3914">
        <w:rPr>
          <w:sz w:val="28"/>
          <w:szCs w:val="28"/>
        </w:rPr>
        <w:t xml:space="preserve">- </w:t>
      </w:r>
      <w:r w:rsidR="00E2444B" w:rsidRPr="009B3914">
        <w:rPr>
          <w:sz w:val="28"/>
          <w:szCs w:val="28"/>
        </w:rPr>
        <w:t xml:space="preserve">27.03.2018 </w:t>
      </w:r>
      <w:r w:rsidRPr="009B3914">
        <w:rPr>
          <w:sz w:val="28"/>
          <w:szCs w:val="28"/>
        </w:rPr>
        <w:t xml:space="preserve"> г. – РМО</w:t>
      </w:r>
      <w:r w:rsidRPr="009B3914">
        <w:rPr>
          <w:b/>
          <w:sz w:val="28"/>
          <w:szCs w:val="28"/>
        </w:rPr>
        <w:t xml:space="preserve"> </w:t>
      </w:r>
      <w:r w:rsidRPr="009B3914">
        <w:rPr>
          <w:sz w:val="28"/>
          <w:szCs w:val="28"/>
        </w:rPr>
        <w:t xml:space="preserve">уполномоченных по правам ребёнка и ответственных лиц за профилактику наркомании </w:t>
      </w:r>
      <w:r w:rsidR="006A55D2" w:rsidRPr="009B3914">
        <w:rPr>
          <w:sz w:val="28"/>
          <w:szCs w:val="28"/>
        </w:rPr>
        <w:t xml:space="preserve">и суицидов </w:t>
      </w:r>
      <w:r w:rsidRPr="009B3914">
        <w:rPr>
          <w:sz w:val="28"/>
          <w:szCs w:val="28"/>
        </w:rPr>
        <w:t>в общеобразовательных организациях по теме:</w:t>
      </w:r>
      <w:r w:rsidRPr="009B3914">
        <w:rPr>
          <w:b/>
          <w:sz w:val="28"/>
          <w:szCs w:val="28"/>
        </w:rPr>
        <w:t xml:space="preserve"> </w:t>
      </w:r>
      <w:r w:rsidRPr="009B3914">
        <w:rPr>
          <w:sz w:val="28"/>
          <w:szCs w:val="28"/>
        </w:rPr>
        <w:t>«</w:t>
      </w:r>
      <w:r w:rsidR="00292433" w:rsidRPr="009B3914">
        <w:rPr>
          <w:sz w:val="28"/>
          <w:szCs w:val="28"/>
        </w:rPr>
        <w:t xml:space="preserve">Социально-педагогическая поддержка и сопровождение учащихся и семей, находящихся в социально опасном положении. Правила взаимодействия с несовершеннолетними с отклоняющимся поведением. Профилактика отклоняющегося поведения. О распространении культуры здорового образа жизни в подростковой среде. </w:t>
      </w:r>
      <w:r w:rsidR="00292433" w:rsidRPr="009B3914">
        <w:rPr>
          <w:iCs/>
          <w:sz w:val="28"/>
          <w:szCs w:val="28"/>
        </w:rPr>
        <w:t>Эффективные формы работы с детьми и подростками по профилактике наркозависимости и правонарушений в ОО. Обмен опытом».</w:t>
      </w:r>
    </w:p>
    <w:p w:rsidR="001A41B0" w:rsidRPr="009B3914" w:rsidRDefault="00AA44F1" w:rsidP="003F4EBB">
      <w:pPr>
        <w:ind w:firstLine="708"/>
        <w:jc w:val="both"/>
        <w:rPr>
          <w:sz w:val="28"/>
          <w:szCs w:val="28"/>
        </w:rPr>
      </w:pPr>
      <w:r w:rsidRPr="009B3914">
        <w:rPr>
          <w:sz w:val="28"/>
          <w:szCs w:val="28"/>
        </w:rPr>
        <w:t>- 22.03.2018</w:t>
      </w:r>
      <w:r w:rsidR="001A41B0" w:rsidRPr="009B3914">
        <w:rPr>
          <w:sz w:val="28"/>
          <w:szCs w:val="28"/>
        </w:rPr>
        <w:t xml:space="preserve"> г. - встреча настоятеля храма Вознесение Господне иерея Александра Персиянова с педагогическими работниками и обучающимися 9 классов </w:t>
      </w:r>
      <w:r w:rsidRPr="009B3914">
        <w:rPr>
          <w:sz w:val="28"/>
          <w:szCs w:val="28"/>
        </w:rPr>
        <w:t xml:space="preserve">и 8 «в» </w:t>
      </w:r>
      <w:r w:rsidR="001A41B0" w:rsidRPr="009B3914">
        <w:rPr>
          <w:sz w:val="28"/>
          <w:szCs w:val="28"/>
        </w:rPr>
        <w:t>МБОУ М</w:t>
      </w:r>
      <w:r w:rsidR="00115D44" w:rsidRPr="009B3914">
        <w:rPr>
          <w:sz w:val="28"/>
          <w:szCs w:val="28"/>
        </w:rPr>
        <w:t>илютинской  СОШ в количестве  47 чел. (обучающихся), 1</w:t>
      </w:r>
      <w:r w:rsidR="001A41B0" w:rsidRPr="009B3914">
        <w:rPr>
          <w:sz w:val="28"/>
          <w:szCs w:val="28"/>
        </w:rPr>
        <w:t xml:space="preserve"> чел. (педработников) по теме «Осуждение добровольного ухода из жизни, как способа решения жизненных проблем».</w:t>
      </w:r>
    </w:p>
    <w:p w:rsidR="00566470" w:rsidRPr="009B3914" w:rsidRDefault="00812933" w:rsidP="00566470">
      <w:pPr>
        <w:ind w:right="175" w:firstLine="709"/>
        <w:jc w:val="both"/>
        <w:rPr>
          <w:sz w:val="28"/>
          <w:szCs w:val="28"/>
        </w:rPr>
      </w:pPr>
      <w:r w:rsidRPr="009B3914">
        <w:rPr>
          <w:sz w:val="28"/>
          <w:szCs w:val="28"/>
        </w:rPr>
        <w:t xml:space="preserve">- В период с 01.02.2018 г. по 11.02.2018 г. </w:t>
      </w:r>
      <w:r w:rsidR="00576DB9" w:rsidRPr="009B3914">
        <w:rPr>
          <w:sz w:val="28"/>
          <w:szCs w:val="28"/>
        </w:rPr>
        <w:t>–</w:t>
      </w:r>
      <w:r w:rsidRPr="009B3914">
        <w:rPr>
          <w:sz w:val="28"/>
          <w:szCs w:val="28"/>
        </w:rPr>
        <w:t xml:space="preserve"> </w:t>
      </w:r>
      <w:r w:rsidR="00576DB9" w:rsidRPr="009B3914">
        <w:rPr>
          <w:sz w:val="28"/>
          <w:szCs w:val="28"/>
        </w:rPr>
        <w:t xml:space="preserve">участие обучающихся </w:t>
      </w:r>
      <w:r w:rsidR="004C598C" w:rsidRPr="009B3914">
        <w:rPr>
          <w:sz w:val="28"/>
          <w:szCs w:val="28"/>
        </w:rPr>
        <w:t>7</w:t>
      </w:r>
      <w:r w:rsidR="00C03873" w:rsidRPr="009B3914">
        <w:rPr>
          <w:sz w:val="28"/>
          <w:szCs w:val="28"/>
        </w:rPr>
        <w:t xml:space="preserve"> - 11 кл.</w:t>
      </w:r>
      <w:r w:rsidR="00B731DB" w:rsidRPr="009B3914">
        <w:rPr>
          <w:sz w:val="28"/>
          <w:szCs w:val="28"/>
        </w:rPr>
        <w:t xml:space="preserve"> </w:t>
      </w:r>
      <w:r w:rsidR="00576DB9" w:rsidRPr="009B3914">
        <w:rPr>
          <w:sz w:val="28"/>
          <w:szCs w:val="28"/>
        </w:rPr>
        <w:t>МБОУ Маньково-Берёзовской СОШ, МБОУ Кутейниковской СОШ, МБОУ Степано-Савченской ООШ</w:t>
      </w:r>
      <w:r w:rsidR="00296344" w:rsidRPr="009B3914">
        <w:rPr>
          <w:sz w:val="28"/>
          <w:szCs w:val="28"/>
        </w:rPr>
        <w:t xml:space="preserve"> в областном этапе Всероссийского конкурса социальной рекламы антинаркотической направленности и пропаганды здорового образа жизни «Спасём жизнь вместе».  </w:t>
      </w:r>
      <w:r w:rsidR="00566470" w:rsidRPr="009B3914">
        <w:rPr>
          <w:sz w:val="28"/>
          <w:szCs w:val="28"/>
        </w:rPr>
        <w:t>Общеобразовательными организациями были представлены по одной работе в каждой номинации: «Лучший макет наружной социальной рекламы, направленной на снижение спроса на наркотики»;</w:t>
      </w:r>
    </w:p>
    <w:p w:rsidR="00812933" w:rsidRPr="009B3914" w:rsidRDefault="00566470" w:rsidP="00566470">
      <w:pPr>
        <w:ind w:right="175"/>
        <w:jc w:val="both"/>
        <w:rPr>
          <w:sz w:val="28"/>
          <w:szCs w:val="28"/>
        </w:rPr>
      </w:pPr>
      <w:r w:rsidRPr="009B3914">
        <w:rPr>
          <w:sz w:val="28"/>
          <w:szCs w:val="28"/>
        </w:rPr>
        <w:t>«Лучший видеоролик антинаркотической направленности и пропаганды здорового образа жизни»; «Лучший буклет антинаркотической направленности и пропаганды здорового образа жизни»</w:t>
      </w:r>
      <w:r w:rsidR="008E2BD7" w:rsidRPr="009B3914">
        <w:rPr>
          <w:sz w:val="28"/>
          <w:szCs w:val="28"/>
        </w:rPr>
        <w:t xml:space="preserve">. Экспертами муниципального этапа конкурса была отобрана </w:t>
      </w:r>
      <w:r w:rsidR="00777A7A" w:rsidRPr="009B3914">
        <w:rPr>
          <w:sz w:val="28"/>
          <w:szCs w:val="28"/>
        </w:rPr>
        <w:t xml:space="preserve"> лучшая работа </w:t>
      </w:r>
      <w:r w:rsidR="008E2BD7" w:rsidRPr="009B3914">
        <w:rPr>
          <w:sz w:val="28"/>
          <w:szCs w:val="28"/>
        </w:rPr>
        <w:t xml:space="preserve"> </w:t>
      </w:r>
      <w:r w:rsidR="00777A7A" w:rsidRPr="009B3914">
        <w:rPr>
          <w:sz w:val="28"/>
          <w:szCs w:val="28"/>
        </w:rPr>
        <w:t>МБОУ Маньково-Берёзовской СОШ</w:t>
      </w:r>
      <w:r w:rsidR="008E2BD7" w:rsidRPr="009B3914">
        <w:rPr>
          <w:sz w:val="28"/>
          <w:szCs w:val="28"/>
        </w:rPr>
        <w:t>, которая</w:t>
      </w:r>
      <w:r w:rsidR="00777A7A" w:rsidRPr="009B3914">
        <w:rPr>
          <w:sz w:val="28"/>
          <w:szCs w:val="28"/>
        </w:rPr>
        <w:t xml:space="preserve"> была направлена для участия в </w:t>
      </w:r>
      <w:r w:rsidR="008E2BD7" w:rsidRPr="009B3914">
        <w:rPr>
          <w:sz w:val="28"/>
          <w:szCs w:val="28"/>
        </w:rPr>
        <w:t xml:space="preserve">региональном этапе конкурса </w:t>
      </w:r>
      <w:r w:rsidR="0038245B" w:rsidRPr="009B3914">
        <w:rPr>
          <w:sz w:val="28"/>
          <w:szCs w:val="28"/>
        </w:rPr>
        <w:t xml:space="preserve">в </w:t>
      </w:r>
      <w:r w:rsidR="008E2BD7" w:rsidRPr="009B3914">
        <w:rPr>
          <w:sz w:val="28"/>
          <w:szCs w:val="28"/>
        </w:rPr>
        <w:t>Управление по контролю за оборотом наркотиков ГУ МВД России по Ростовской области (при поддержке Правительства Ростовской области)</w:t>
      </w:r>
      <w:r w:rsidR="00085E37" w:rsidRPr="009B3914">
        <w:rPr>
          <w:sz w:val="28"/>
          <w:szCs w:val="28"/>
        </w:rPr>
        <w:t>.</w:t>
      </w:r>
      <w:r w:rsidR="00C36093" w:rsidRPr="009B3914">
        <w:rPr>
          <w:sz w:val="28"/>
          <w:szCs w:val="28"/>
        </w:rPr>
        <w:t xml:space="preserve"> </w:t>
      </w:r>
    </w:p>
    <w:p w:rsidR="00812933" w:rsidRPr="009B3914" w:rsidRDefault="009E3904" w:rsidP="009E3904">
      <w:pPr>
        <w:jc w:val="both"/>
        <w:rPr>
          <w:bCs/>
          <w:sz w:val="28"/>
          <w:szCs w:val="28"/>
        </w:rPr>
      </w:pPr>
      <w:r w:rsidRPr="009B3914">
        <w:rPr>
          <w:bCs/>
          <w:sz w:val="28"/>
          <w:szCs w:val="28"/>
        </w:rPr>
        <w:lastRenderedPageBreak/>
        <w:t xml:space="preserve">         </w:t>
      </w:r>
      <w:r w:rsidR="00D92547" w:rsidRPr="009B3914">
        <w:rPr>
          <w:bCs/>
          <w:sz w:val="28"/>
          <w:szCs w:val="28"/>
        </w:rPr>
        <w:t>-</w:t>
      </w:r>
      <w:r w:rsidR="001B4575" w:rsidRPr="009B3914">
        <w:rPr>
          <w:bCs/>
          <w:sz w:val="28"/>
          <w:szCs w:val="28"/>
        </w:rPr>
        <w:t xml:space="preserve">В период с </w:t>
      </w:r>
      <w:r w:rsidRPr="009B3914">
        <w:rPr>
          <w:sz w:val="28"/>
          <w:szCs w:val="28"/>
        </w:rPr>
        <w:t>20.03.2018г.</w:t>
      </w:r>
      <w:r w:rsidR="00392FF7">
        <w:rPr>
          <w:sz w:val="28"/>
          <w:szCs w:val="28"/>
        </w:rPr>
        <w:t xml:space="preserve"> </w:t>
      </w:r>
      <w:r w:rsidRPr="009B3914">
        <w:rPr>
          <w:sz w:val="28"/>
          <w:szCs w:val="28"/>
        </w:rPr>
        <w:t>п</w:t>
      </w:r>
      <w:r w:rsidR="00CC6FB8" w:rsidRPr="009B3914">
        <w:rPr>
          <w:sz w:val="28"/>
          <w:szCs w:val="28"/>
        </w:rPr>
        <w:t xml:space="preserve">о </w:t>
      </w:r>
      <w:r w:rsidRPr="009B3914">
        <w:rPr>
          <w:sz w:val="28"/>
          <w:szCs w:val="28"/>
        </w:rPr>
        <w:t>11.04.2018г. для специалистов об</w:t>
      </w:r>
      <w:r w:rsidR="00611F93" w:rsidRPr="009B3914">
        <w:rPr>
          <w:sz w:val="28"/>
          <w:szCs w:val="28"/>
        </w:rPr>
        <w:t>щеоб</w:t>
      </w:r>
      <w:r w:rsidRPr="009B3914">
        <w:rPr>
          <w:sz w:val="28"/>
          <w:szCs w:val="28"/>
        </w:rPr>
        <w:t xml:space="preserve">разовательных организаций </w:t>
      </w:r>
      <w:r w:rsidR="00611F93" w:rsidRPr="009B3914">
        <w:rPr>
          <w:sz w:val="28"/>
          <w:szCs w:val="28"/>
        </w:rPr>
        <w:t>(педагоги, педагоги-психологи, социальные педагоги, заместители директоров по воспитательной работе, библиотекари и другие работники)</w:t>
      </w:r>
      <w:r w:rsidR="00CC6FB8" w:rsidRPr="009B3914">
        <w:rPr>
          <w:sz w:val="28"/>
          <w:szCs w:val="28"/>
        </w:rPr>
        <w:t xml:space="preserve"> </w:t>
      </w:r>
      <w:r w:rsidR="00CC6FB8" w:rsidRPr="009B3914">
        <w:rPr>
          <w:bCs/>
          <w:sz w:val="28"/>
          <w:szCs w:val="28"/>
        </w:rPr>
        <w:t>проводится</w:t>
      </w:r>
      <w:r w:rsidRPr="009B3914">
        <w:rPr>
          <w:bCs/>
          <w:sz w:val="28"/>
          <w:szCs w:val="28"/>
        </w:rPr>
        <w:t xml:space="preserve"> муниципальный конкурс информационных стендов «За здоровый образ жизни</w:t>
      </w:r>
      <w:r w:rsidR="001B4575" w:rsidRPr="009B3914">
        <w:rPr>
          <w:bCs/>
          <w:sz w:val="28"/>
          <w:szCs w:val="28"/>
        </w:rPr>
        <w:t>»</w:t>
      </w:r>
      <w:r w:rsidRPr="009B3914">
        <w:rPr>
          <w:bCs/>
          <w:sz w:val="28"/>
          <w:szCs w:val="28"/>
        </w:rPr>
        <w:t>, направленный на профилактику табакокурения, алкоголя, наркомании</w:t>
      </w:r>
      <w:r w:rsidR="001B4575" w:rsidRPr="009B3914">
        <w:rPr>
          <w:bCs/>
          <w:sz w:val="28"/>
          <w:szCs w:val="28"/>
        </w:rPr>
        <w:t xml:space="preserve">. </w:t>
      </w:r>
      <w:r w:rsidR="00B45B47" w:rsidRPr="009B3914">
        <w:rPr>
          <w:bCs/>
          <w:sz w:val="28"/>
          <w:szCs w:val="28"/>
        </w:rPr>
        <w:t xml:space="preserve">Итоги муниципального конкурса будут подведены </w:t>
      </w:r>
      <w:r w:rsidR="003320D2" w:rsidRPr="009B3914">
        <w:rPr>
          <w:bCs/>
          <w:sz w:val="28"/>
          <w:szCs w:val="28"/>
        </w:rPr>
        <w:t>13.04.2018 г.</w:t>
      </w:r>
    </w:p>
    <w:p w:rsidR="00B87114" w:rsidRPr="009B3914" w:rsidRDefault="00D25092" w:rsidP="003F4EBB">
      <w:pPr>
        <w:jc w:val="both"/>
        <w:rPr>
          <w:sz w:val="28"/>
          <w:szCs w:val="28"/>
        </w:rPr>
      </w:pPr>
      <w:r w:rsidRPr="009B3914">
        <w:rPr>
          <w:sz w:val="28"/>
          <w:szCs w:val="28"/>
        </w:rPr>
        <w:t xml:space="preserve">         </w:t>
      </w:r>
      <w:r w:rsidR="004E0137" w:rsidRPr="009B3914">
        <w:rPr>
          <w:sz w:val="28"/>
          <w:szCs w:val="28"/>
        </w:rPr>
        <w:t>- В</w:t>
      </w:r>
      <w:r w:rsidR="00706261" w:rsidRPr="009B3914">
        <w:rPr>
          <w:sz w:val="28"/>
          <w:szCs w:val="28"/>
        </w:rPr>
        <w:t xml:space="preserve"> период с 13.03.2018</w:t>
      </w:r>
      <w:r w:rsidR="003A3570" w:rsidRPr="009B3914">
        <w:rPr>
          <w:sz w:val="28"/>
          <w:szCs w:val="28"/>
        </w:rPr>
        <w:t xml:space="preserve"> </w:t>
      </w:r>
      <w:r w:rsidR="00706261" w:rsidRPr="009B3914">
        <w:rPr>
          <w:sz w:val="28"/>
          <w:szCs w:val="28"/>
        </w:rPr>
        <w:t>по 22.03.2018</w:t>
      </w:r>
      <w:r w:rsidR="00AE5028" w:rsidRPr="009B3914">
        <w:rPr>
          <w:sz w:val="28"/>
          <w:szCs w:val="28"/>
        </w:rPr>
        <w:t xml:space="preserve"> марта в общеобразовательных организациях района </w:t>
      </w:r>
      <w:r w:rsidR="00382227">
        <w:rPr>
          <w:sz w:val="28"/>
          <w:szCs w:val="28"/>
        </w:rPr>
        <w:t xml:space="preserve"> </w:t>
      </w:r>
      <w:r w:rsidR="00AE5028" w:rsidRPr="009B3914">
        <w:rPr>
          <w:sz w:val="28"/>
          <w:szCs w:val="28"/>
        </w:rPr>
        <w:t>проведена  Всероссийская антинаркотическая акция «Сообщи, где</w:t>
      </w:r>
      <w:r w:rsidR="00382227">
        <w:rPr>
          <w:sz w:val="28"/>
          <w:szCs w:val="28"/>
        </w:rPr>
        <w:t xml:space="preserve"> </w:t>
      </w:r>
      <w:r w:rsidR="00AE5028" w:rsidRPr="009B3914">
        <w:rPr>
          <w:sz w:val="28"/>
          <w:szCs w:val="28"/>
        </w:rPr>
        <w:t xml:space="preserve">торгуют смертью!». </w:t>
      </w:r>
      <w:r w:rsidR="00F761B8" w:rsidRPr="009B3914">
        <w:rPr>
          <w:sz w:val="28"/>
          <w:szCs w:val="28"/>
        </w:rPr>
        <w:t xml:space="preserve">Во всех общеобразовательных организациях муниципалитета </w:t>
      </w:r>
      <w:r w:rsidR="009127B7" w:rsidRPr="009B3914">
        <w:rPr>
          <w:sz w:val="28"/>
          <w:szCs w:val="28"/>
        </w:rPr>
        <w:t xml:space="preserve">(в визуально доступных местах) </w:t>
      </w:r>
      <w:r w:rsidR="00F761B8" w:rsidRPr="009B3914">
        <w:rPr>
          <w:sz w:val="28"/>
          <w:szCs w:val="28"/>
        </w:rPr>
        <w:t>были размещены листовки с указанием</w:t>
      </w:r>
      <w:r w:rsidR="007A6893" w:rsidRPr="009B3914">
        <w:rPr>
          <w:sz w:val="28"/>
          <w:szCs w:val="28"/>
        </w:rPr>
        <w:t>:</w:t>
      </w:r>
      <w:r w:rsidR="00F761B8" w:rsidRPr="009B3914">
        <w:rPr>
          <w:sz w:val="28"/>
          <w:szCs w:val="28"/>
        </w:rPr>
        <w:t xml:space="preserve"> телефонов </w:t>
      </w:r>
      <w:r w:rsidR="000F45D9" w:rsidRPr="009B3914">
        <w:rPr>
          <w:sz w:val="28"/>
          <w:szCs w:val="28"/>
        </w:rPr>
        <w:t>дежурной части Управления по контролю за оборотом наркотиков ГУ МВД России по Ростовской области; «телефона доверия» Государственного бюджетного учреждения Ростовской области «Наркологический диспансер»</w:t>
      </w:r>
      <w:r w:rsidR="000770EC" w:rsidRPr="009B3914">
        <w:rPr>
          <w:sz w:val="28"/>
          <w:szCs w:val="28"/>
        </w:rPr>
        <w:t xml:space="preserve">; </w:t>
      </w:r>
      <w:r w:rsidR="000F45D9" w:rsidRPr="009B3914">
        <w:rPr>
          <w:sz w:val="28"/>
          <w:szCs w:val="28"/>
        </w:rPr>
        <w:t>официального сайта ГУ МВД России по Ростовской области</w:t>
      </w:r>
      <w:r w:rsidR="007A6893" w:rsidRPr="009B3914">
        <w:rPr>
          <w:sz w:val="28"/>
          <w:szCs w:val="28"/>
        </w:rPr>
        <w:t xml:space="preserve"> в разделе «Приём обращений».</w:t>
      </w:r>
    </w:p>
    <w:p w:rsidR="00B87114" w:rsidRPr="009B3914" w:rsidRDefault="00B87114" w:rsidP="003F4EBB">
      <w:pPr>
        <w:ind w:firstLine="708"/>
        <w:jc w:val="both"/>
        <w:rPr>
          <w:sz w:val="28"/>
          <w:szCs w:val="28"/>
        </w:rPr>
      </w:pPr>
      <w:r w:rsidRPr="009B3914">
        <w:rPr>
          <w:sz w:val="28"/>
          <w:szCs w:val="28"/>
        </w:rPr>
        <w:t xml:space="preserve">В соответствии с  </w:t>
      </w:r>
      <w:r w:rsidRPr="009B3914">
        <w:rPr>
          <w:bCs/>
          <w:sz w:val="28"/>
          <w:szCs w:val="28"/>
        </w:rPr>
        <w:t xml:space="preserve">планами </w:t>
      </w:r>
      <w:r w:rsidRPr="009B3914">
        <w:rPr>
          <w:sz w:val="28"/>
          <w:szCs w:val="28"/>
        </w:rPr>
        <w:t>совместных мероприятий по профессиональной ориентации</w:t>
      </w:r>
      <w:r w:rsidRPr="009B3914">
        <w:rPr>
          <w:b/>
          <w:sz w:val="28"/>
          <w:szCs w:val="28"/>
        </w:rPr>
        <w:t xml:space="preserve"> </w:t>
      </w:r>
      <w:r w:rsidRPr="009B3914">
        <w:rPr>
          <w:sz w:val="28"/>
          <w:szCs w:val="28"/>
        </w:rPr>
        <w:t>обучающихся образовательных организаций Милютинского района МБУ «МК и ЦБ отдела образования Администрации Милютинского района»  и ГКУ РО «Центр занятости населения Милютинского района»</w:t>
      </w:r>
      <w:r w:rsidRPr="009B3914">
        <w:rPr>
          <w:bCs/>
          <w:sz w:val="28"/>
          <w:szCs w:val="28"/>
        </w:rPr>
        <w:t xml:space="preserve"> </w:t>
      </w:r>
      <w:r w:rsidR="006C3D93" w:rsidRPr="009B3914">
        <w:rPr>
          <w:sz w:val="28"/>
          <w:szCs w:val="28"/>
        </w:rPr>
        <w:t>на 2017-2018</w:t>
      </w:r>
      <w:r w:rsidRPr="009B3914">
        <w:rPr>
          <w:sz w:val="28"/>
          <w:szCs w:val="28"/>
        </w:rPr>
        <w:t xml:space="preserve"> уч. г.г</w:t>
      </w:r>
      <w:r w:rsidR="00DA3B1E" w:rsidRPr="009B3914">
        <w:rPr>
          <w:sz w:val="28"/>
          <w:szCs w:val="28"/>
        </w:rPr>
        <w:t xml:space="preserve">. </w:t>
      </w:r>
      <w:r w:rsidRPr="009B3914">
        <w:rPr>
          <w:sz w:val="28"/>
          <w:szCs w:val="28"/>
        </w:rPr>
        <w:t xml:space="preserve">организованы и проведены следующие мероприятия: </w:t>
      </w:r>
    </w:p>
    <w:p w:rsidR="0018139E" w:rsidRPr="009B3914" w:rsidRDefault="001C3E35" w:rsidP="003D43CB">
      <w:pPr>
        <w:pStyle w:val="af3"/>
        <w:jc w:val="both"/>
        <w:rPr>
          <w:rFonts w:ascii="Times New Roman" w:hAnsi="Times New Roman"/>
          <w:sz w:val="28"/>
          <w:szCs w:val="28"/>
          <w:lang w:eastAsia="ru-RU"/>
        </w:rPr>
      </w:pPr>
      <w:r w:rsidRPr="009B3914">
        <w:rPr>
          <w:rFonts w:ascii="Times New Roman" w:hAnsi="Times New Roman"/>
          <w:sz w:val="28"/>
          <w:szCs w:val="28"/>
          <w:lang w:eastAsia="ru-RU"/>
        </w:rPr>
        <w:t xml:space="preserve">      </w:t>
      </w:r>
      <w:r w:rsidR="00FC23E7" w:rsidRPr="009B3914">
        <w:rPr>
          <w:rFonts w:ascii="Times New Roman" w:hAnsi="Times New Roman"/>
          <w:sz w:val="28"/>
          <w:szCs w:val="28"/>
          <w:lang w:eastAsia="ru-RU"/>
        </w:rPr>
        <w:t xml:space="preserve">- </w:t>
      </w:r>
      <w:r w:rsidRPr="009B3914">
        <w:rPr>
          <w:rFonts w:ascii="Times New Roman" w:hAnsi="Times New Roman"/>
          <w:sz w:val="28"/>
          <w:szCs w:val="28"/>
          <w:lang w:eastAsia="ru-RU"/>
        </w:rPr>
        <w:t>27.02.2018 г. - профинформационный семинар для педагогов-психологов      общеобразовательных организаций района по теме: «Рынок труда Ростовской области.  Профориентационная работа в I полугодии 2018 года». В рамках профинформационного семинара также были рассмотрены вопросы: «Психолого-педагогическое сопровождение процесса  подготовки  выпускников  к  сдаче ОГЭ и ЕГЭ. Обмен опытом по психолого-педагогическим вопросам»</w:t>
      </w:r>
      <w:r w:rsidR="0018139E" w:rsidRPr="009B3914">
        <w:rPr>
          <w:rFonts w:ascii="Times New Roman" w:hAnsi="Times New Roman"/>
          <w:sz w:val="28"/>
          <w:szCs w:val="28"/>
        </w:rPr>
        <w:t>;</w:t>
      </w:r>
      <w:r w:rsidR="0018139E" w:rsidRPr="009B3914">
        <w:rPr>
          <w:sz w:val="28"/>
          <w:szCs w:val="28"/>
        </w:rPr>
        <w:t xml:space="preserve"> </w:t>
      </w:r>
    </w:p>
    <w:p w:rsidR="00547425" w:rsidRPr="009B3914" w:rsidRDefault="00FC23E7" w:rsidP="00FC23E7">
      <w:pPr>
        <w:jc w:val="both"/>
        <w:rPr>
          <w:noProof/>
          <w:sz w:val="28"/>
          <w:szCs w:val="28"/>
        </w:rPr>
      </w:pPr>
      <w:r w:rsidRPr="009B3914">
        <w:rPr>
          <w:sz w:val="28"/>
          <w:szCs w:val="28"/>
        </w:rPr>
        <w:t xml:space="preserve">       </w:t>
      </w:r>
      <w:r w:rsidR="0018139E" w:rsidRPr="009B3914">
        <w:rPr>
          <w:sz w:val="28"/>
          <w:szCs w:val="28"/>
        </w:rPr>
        <w:t xml:space="preserve">- </w:t>
      </w:r>
      <w:r w:rsidR="000805DC" w:rsidRPr="009B3914">
        <w:rPr>
          <w:sz w:val="28"/>
          <w:szCs w:val="28"/>
        </w:rPr>
        <w:t>21.03.2018</w:t>
      </w:r>
      <w:r w:rsidR="00127CA3" w:rsidRPr="009B3914">
        <w:rPr>
          <w:sz w:val="28"/>
          <w:szCs w:val="28"/>
        </w:rPr>
        <w:t xml:space="preserve"> - </w:t>
      </w:r>
      <w:r w:rsidR="00327736" w:rsidRPr="009B3914">
        <w:rPr>
          <w:color w:val="2E2E2E"/>
          <w:sz w:val="28"/>
          <w:szCs w:val="28"/>
        </w:rPr>
        <w:t xml:space="preserve"> обучающиеся МБОУ Милютинской СОШ</w:t>
      </w:r>
      <w:r w:rsidR="00805BA4" w:rsidRPr="009B3914">
        <w:rPr>
          <w:color w:val="2E2E2E"/>
          <w:sz w:val="28"/>
          <w:szCs w:val="28"/>
        </w:rPr>
        <w:t xml:space="preserve"> </w:t>
      </w:r>
      <w:r w:rsidR="007B5CFE" w:rsidRPr="009B3914">
        <w:rPr>
          <w:color w:val="2E2E2E"/>
          <w:sz w:val="28"/>
          <w:szCs w:val="28"/>
        </w:rPr>
        <w:t xml:space="preserve">и </w:t>
      </w:r>
      <w:r w:rsidR="00F021AA" w:rsidRPr="009B3914">
        <w:rPr>
          <w:color w:val="2E2E2E"/>
          <w:sz w:val="28"/>
          <w:szCs w:val="28"/>
        </w:rPr>
        <w:t xml:space="preserve">МБОУ Маньково-Берёзовской СОШ </w:t>
      </w:r>
      <w:r w:rsidR="00805BA4" w:rsidRPr="009B3914">
        <w:rPr>
          <w:color w:val="2E2E2E"/>
          <w:sz w:val="28"/>
          <w:szCs w:val="28"/>
        </w:rPr>
        <w:t xml:space="preserve"> приняли участие в Дне</w:t>
      </w:r>
      <w:r w:rsidR="00B87114" w:rsidRPr="009B3914">
        <w:rPr>
          <w:color w:val="2E2E2E"/>
          <w:sz w:val="28"/>
          <w:szCs w:val="28"/>
        </w:rPr>
        <w:t xml:space="preserve"> профориентации молодежи «Сделай свой выбор».</w:t>
      </w:r>
      <w:r w:rsidR="00B87114" w:rsidRPr="009B3914">
        <w:rPr>
          <w:noProof/>
          <w:sz w:val="28"/>
          <w:szCs w:val="28"/>
        </w:rPr>
        <w:t xml:space="preserve"> В</w:t>
      </w:r>
      <w:r w:rsidR="00B9779A" w:rsidRPr="009B3914">
        <w:rPr>
          <w:noProof/>
          <w:sz w:val="28"/>
          <w:szCs w:val="28"/>
        </w:rPr>
        <w:t xml:space="preserve"> рамках данного мероприятия были проведены</w:t>
      </w:r>
      <w:r w:rsidR="00C4519D" w:rsidRPr="009B3914">
        <w:rPr>
          <w:noProof/>
          <w:sz w:val="28"/>
          <w:szCs w:val="28"/>
        </w:rPr>
        <w:t>:</w:t>
      </w:r>
      <w:r w:rsidR="00B9779A" w:rsidRPr="009B3914">
        <w:rPr>
          <w:noProof/>
          <w:sz w:val="28"/>
          <w:szCs w:val="28"/>
        </w:rPr>
        <w:t xml:space="preserve">  </w:t>
      </w:r>
      <w:r w:rsidR="000805DC" w:rsidRPr="009B3914">
        <w:rPr>
          <w:noProof/>
          <w:sz w:val="28"/>
          <w:szCs w:val="28"/>
        </w:rPr>
        <w:t>заключительные уроки занятости</w:t>
      </w:r>
      <w:r w:rsidR="00B9779A" w:rsidRPr="009B3914">
        <w:rPr>
          <w:noProof/>
          <w:sz w:val="28"/>
          <w:szCs w:val="28"/>
        </w:rPr>
        <w:t xml:space="preserve">, в которых приняли участие </w:t>
      </w:r>
      <w:r w:rsidR="000805DC" w:rsidRPr="009B3914">
        <w:rPr>
          <w:noProof/>
          <w:sz w:val="28"/>
          <w:szCs w:val="28"/>
        </w:rPr>
        <w:t xml:space="preserve">95 </w:t>
      </w:r>
      <w:r w:rsidR="00405BC9" w:rsidRPr="009B3914">
        <w:rPr>
          <w:noProof/>
          <w:sz w:val="28"/>
          <w:szCs w:val="28"/>
        </w:rPr>
        <w:t>обучающихся</w:t>
      </w:r>
      <w:r w:rsidR="007B5CFE" w:rsidRPr="009B3914">
        <w:rPr>
          <w:noProof/>
          <w:sz w:val="28"/>
          <w:szCs w:val="28"/>
        </w:rPr>
        <w:t xml:space="preserve"> 8-10 кл.</w:t>
      </w:r>
      <w:r w:rsidR="000805DC" w:rsidRPr="009B3914">
        <w:rPr>
          <w:noProof/>
          <w:sz w:val="28"/>
          <w:szCs w:val="28"/>
        </w:rPr>
        <w:t xml:space="preserve">; две </w:t>
      </w:r>
      <w:r w:rsidR="00BC2A02" w:rsidRPr="009B3914">
        <w:rPr>
          <w:noProof/>
          <w:sz w:val="28"/>
          <w:szCs w:val="28"/>
        </w:rPr>
        <w:t>экскурсии в МФЦ, в которых приняли участие обучающие</w:t>
      </w:r>
      <w:r w:rsidR="00617662" w:rsidRPr="009B3914">
        <w:rPr>
          <w:noProof/>
          <w:sz w:val="28"/>
          <w:szCs w:val="28"/>
        </w:rPr>
        <w:t xml:space="preserve">ся 8 </w:t>
      </w:r>
      <w:r w:rsidR="00BC2A02" w:rsidRPr="009B3914">
        <w:rPr>
          <w:noProof/>
          <w:sz w:val="28"/>
          <w:szCs w:val="28"/>
        </w:rPr>
        <w:t>кл., в количестве 33 чел</w:t>
      </w:r>
      <w:r w:rsidR="00547425" w:rsidRPr="009B3914">
        <w:rPr>
          <w:noProof/>
          <w:sz w:val="28"/>
          <w:szCs w:val="28"/>
        </w:rPr>
        <w:t xml:space="preserve">. </w:t>
      </w:r>
    </w:p>
    <w:p w:rsidR="00B87114" w:rsidRPr="009B3914" w:rsidRDefault="00B01F81" w:rsidP="00FC23E7">
      <w:pPr>
        <w:jc w:val="both"/>
        <w:rPr>
          <w:noProof/>
          <w:sz w:val="28"/>
          <w:szCs w:val="28"/>
        </w:rPr>
      </w:pPr>
      <w:r w:rsidRPr="009B3914">
        <w:rPr>
          <w:noProof/>
          <w:sz w:val="28"/>
          <w:szCs w:val="28"/>
        </w:rPr>
        <w:t xml:space="preserve">      </w:t>
      </w:r>
      <w:r w:rsidR="00547425" w:rsidRPr="009B3914">
        <w:rPr>
          <w:noProof/>
          <w:sz w:val="28"/>
          <w:szCs w:val="28"/>
        </w:rPr>
        <w:t>В</w:t>
      </w:r>
      <w:r w:rsidR="000805DC" w:rsidRPr="009B3914">
        <w:rPr>
          <w:noProof/>
          <w:sz w:val="28"/>
          <w:szCs w:val="28"/>
        </w:rPr>
        <w:t xml:space="preserve"> мероприятии </w:t>
      </w:r>
      <w:r w:rsidR="00291764" w:rsidRPr="009B3914">
        <w:rPr>
          <w:noProof/>
          <w:sz w:val="28"/>
          <w:szCs w:val="28"/>
        </w:rPr>
        <w:t xml:space="preserve">21.03.2018 г. </w:t>
      </w:r>
      <w:r w:rsidR="000805DC" w:rsidRPr="009B3914">
        <w:rPr>
          <w:noProof/>
          <w:sz w:val="28"/>
          <w:szCs w:val="28"/>
        </w:rPr>
        <w:t>«Молодёжная команда Губернатора»</w:t>
      </w:r>
      <w:r w:rsidR="00547425" w:rsidRPr="009B3914">
        <w:rPr>
          <w:noProof/>
          <w:sz w:val="28"/>
          <w:szCs w:val="28"/>
        </w:rPr>
        <w:t xml:space="preserve"> приняли участие обучающиеся 9-10 кл., в количестве 100 чел. </w:t>
      </w:r>
      <w:r w:rsidR="000805DC" w:rsidRPr="009B3914">
        <w:rPr>
          <w:noProof/>
          <w:sz w:val="28"/>
          <w:szCs w:val="28"/>
        </w:rPr>
        <w:t xml:space="preserve"> </w:t>
      </w:r>
      <w:r w:rsidR="00B07FBB" w:rsidRPr="009B3914">
        <w:rPr>
          <w:noProof/>
          <w:sz w:val="28"/>
          <w:szCs w:val="28"/>
        </w:rPr>
        <w:t xml:space="preserve">В рамках данного мероприятия были проведены </w:t>
      </w:r>
      <w:r w:rsidR="00AD556F" w:rsidRPr="009B3914">
        <w:rPr>
          <w:noProof/>
          <w:sz w:val="28"/>
          <w:szCs w:val="28"/>
        </w:rPr>
        <w:t>тренинги по составлению прое</w:t>
      </w:r>
      <w:r w:rsidR="000805DC" w:rsidRPr="009B3914">
        <w:rPr>
          <w:noProof/>
          <w:sz w:val="28"/>
          <w:szCs w:val="28"/>
        </w:rPr>
        <w:t>ктов по теме «Зд</w:t>
      </w:r>
      <w:r w:rsidR="00FF2F74" w:rsidRPr="009B3914">
        <w:rPr>
          <w:noProof/>
          <w:sz w:val="28"/>
          <w:szCs w:val="28"/>
        </w:rPr>
        <w:t>о</w:t>
      </w:r>
      <w:r w:rsidR="000805DC" w:rsidRPr="009B3914">
        <w:rPr>
          <w:noProof/>
          <w:sz w:val="28"/>
          <w:szCs w:val="28"/>
        </w:rPr>
        <w:t>ровый образ жизни»</w:t>
      </w:r>
      <w:r w:rsidR="00291764" w:rsidRPr="009B3914">
        <w:rPr>
          <w:noProof/>
          <w:sz w:val="28"/>
          <w:szCs w:val="28"/>
        </w:rPr>
        <w:t xml:space="preserve"> и др</w:t>
      </w:r>
      <w:r w:rsidR="000805DC" w:rsidRPr="009B3914">
        <w:rPr>
          <w:noProof/>
          <w:sz w:val="28"/>
          <w:szCs w:val="28"/>
        </w:rPr>
        <w:t xml:space="preserve">. </w:t>
      </w:r>
    </w:p>
    <w:p w:rsidR="00382227" w:rsidRDefault="007024AC" w:rsidP="00FC23E7">
      <w:pPr>
        <w:jc w:val="both"/>
        <w:rPr>
          <w:sz w:val="28"/>
          <w:szCs w:val="28"/>
        </w:rPr>
      </w:pPr>
      <w:r w:rsidRPr="009B3914">
        <w:rPr>
          <w:noProof/>
          <w:sz w:val="28"/>
          <w:szCs w:val="28"/>
        </w:rPr>
        <w:t xml:space="preserve">         - в период с февраля по март 2018 г. обучающиеся 9-11 кл. МБОУ Милютинской СОШ приняли участие в </w:t>
      </w:r>
      <w:r w:rsidR="003A626B" w:rsidRPr="009B3914">
        <w:rPr>
          <w:sz w:val="28"/>
          <w:szCs w:val="28"/>
        </w:rPr>
        <w:t xml:space="preserve">серии всероссийских открытых уроков в </w:t>
      </w:r>
    </w:p>
    <w:p w:rsidR="007024AC" w:rsidRPr="009B3914" w:rsidRDefault="003A626B" w:rsidP="00FC23E7">
      <w:pPr>
        <w:jc w:val="both"/>
        <w:rPr>
          <w:sz w:val="28"/>
          <w:szCs w:val="28"/>
        </w:rPr>
      </w:pPr>
      <w:r w:rsidRPr="009B3914">
        <w:rPr>
          <w:sz w:val="28"/>
          <w:szCs w:val="28"/>
        </w:rPr>
        <w:t>режиме интернет-трансляции по профессиональной навигации</w:t>
      </w:r>
      <w:r w:rsidR="006600C2" w:rsidRPr="009B3914">
        <w:rPr>
          <w:sz w:val="28"/>
          <w:szCs w:val="28"/>
        </w:rPr>
        <w:t xml:space="preserve"> в количестве </w:t>
      </w:r>
      <w:r w:rsidR="00E67E1D" w:rsidRPr="009B3914">
        <w:rPr>
          <w:sz w:val="28"/>
          <w:szCs w:val="28"/>
        </w:rPr>
        <w:t>78 чел.</w:t>
      </w:r>
      <w:r w:rsidR="00BE1E46" w:rsidRPr="009B3914">
        <w:rPr>
          <w:sz w:val="28"/>
          <w:szCs w:val="28"/>
        </w:rPr>
        <w:t>:</w:t>
      </w:r>
    </w:p>
    <w:p w:rsidR="00BE1E46" w:rsidRPr="009B3914" w:rsidRDefault="00BE1E46" w:rsidP="00FC23E7">
      <w:pPr>
        <w:jc w:val="both"/>
        <w:rPr>
          <w:sz w:val="28"/>
          <w:szCs w:val="28"/>
        </w:rPr>
      </w:pPr>
      <w:r w:rsidRPr="009B3914">
        <w:rPr>
          <w:sz w:val="28"/>
          <w:szCs w:val="28"/>
        </w:rPr>
        <w:t xml:space="preserve">08.02.2018 – по теме: «Что ты знаешь о еде? (сельское хозяйство, переработка, хранение)»; 15.02.2018 – по теме «Дом, в котором хочется жить (архитектура, урбанистика, строительство)»; </w:t>
      </w:r>
      <w:r w:rsidR="00B97B7B" w:rsidRPr="009B3914">
        <w:rPr>
          <w:sz w:val="28"/>
          <w:szCs w:val="28"/>
        </w:rPr>
        <w:t xml:space="preserve">01.03.2018 – по теме: «Нереальная реальность (цифровые технологии)»; </w:t>
      </w:r>
      <w:r w:rsidR="00B22263" w:rsidRPr="009B3914">
        <w:rPr>
          <w:sz w:val="28"/>
          <w:szCs w:val="28"/>
        </w:rPr>
        <w:t xml:space="preserve">15.03.2018 – по теме: «Спасти жизнь человека (здравоохранение)». </w:t>
      </w:r>
      <w:r w:rsidRPr="009B3914">
        <w:rPr>
          <w:sz w:val="28"/>
          <w:szCs w:val="28"/>
        </w:rPr>
        <w:t xml:space="preserve">В </w:t>
      </w:r>
      <w:r w:rsidR="007E0ED0" w:rsidRPr="009B3914">
        <w:rPr>
          <w:sz w:val="28"/>
          <w:szCs w:val="28"/>
        </w:rPr>
        <w:t xml:space="preserve">данных открытых </w:t>
      </w:r>
      <w:r w:rsidR="0027085C" w:rsidRPr="009B3914">
        <w:rPr>
          <w:sz w:val="28"/>
          <w:szCs w:val="28"/>
        </w:rPr>
        <w:t xml:space="preserve">уроках </w:t>
      </w:r>
      <w:r w:rsidR="00935E39" w:rsidRPr="009B3914">
        <w:rPr>
          <w:sz w:val="28"/>
          <w:szCs w:val="28"/>
        </w:rPr>
        <w:t xml:space="preserve">в режиме интернет-трансляции по профессиональной навигации </w:t>
      </w:r>
      <w:r w:rsidR="0027085C" w:rsidRPr="009B3914">
        <w:rPr>
          <w:sz w:val="28"/>
          <w:szCs w:val="28"/>
        </w:rPr>
        <w:t xml:space="preserve">были задействованы </w:t>
      </w:r>
      <w:r w:rsidRPr="009B3914">
        <w:rPr>
          <w:sz w:val="28"/>
          <w:szCs w:val="28"/>
        </w:rPr>
        <w:t xml:space="preserve">представители ведущих работодателей страны, руководители научных центров, ректоры ведущих вузов. </w:t>
      </w:r>
    </w:p>
    <w:p w:rsidR="00BE1E46" w:rsidRPr="009B3914" w:rsidRDefault="00BE1E46" w:rsidP="00FC23E7">
      <w:pPr>
        <w:jc w:val="both"/>
        <w:rPr>
          <w:sz w:val="28"/>
          <w:szCs w:val="28"/>
        </w:rPr>
      </w:pPr>
    </w:p>
    <w:p w:rsidR="00B87114" w:rsidRPr="009B3914" w:rsidRDefault="00B87114" w:rsidP="003F4EBB">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sz w:val="28"/>
          <w:szCs w:val="28"/>
        </w:rPr>
      </w:pPr>
      <w:r w:rsidRPr="009B3914">
        <w:rPr>
          <w:sz w:val="28"/>
          <w:szCs w:val="28"/>
        </w:rPr>
        <w:t xml:space="preserve">        По экологическому направлению организованы и проведены следующие мероприятия:</w:t>
      </w:r>
    </w:p>
    <w:p w:rsidR="00C62A50" w:rsidRPr="009B3914" w:rsidRDefault="00C62A50" w:rsidP="003F4EBB">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sz w:val="28"/>
          <w:szCs w:val="28"/>
        </w:rPr>
      </w:pPr>
      <w:r w:rsidRPr="009B3914">
        <w:rPr>
          <w:sz w:val="28"/>
          <w:szCs w:val="28"/>
        </w:rPr>
        <w:lastRenderedPageBreak/>
        <w:tab/>
      </w:r>
      <w:r w:rsidR="00DB4C90" w:rsidRPr="009B3914">
        <w:rPr>
          <w:sz w:val="28"/>
          <w:szCs w:val="28"/>
        </w:rPr>
        <w:t xml:space="preserve">- с 22.01.2018 г. по </w:t>
      </w:r>
      <w:r w:rsidR="00A51987" w:rsidRPr="009B3914">
        <w:rPr>
          <w:sz w:val="28"/>
          <w:szCs w:val="28"/>
        </w:rPr>
        <w:t xml:space="preserve">10.04.2018 г. </w:t>
      </w:r>
      <w:r w:rsidR="00A24C1B" w:rsidRPr="009B3914">
        <w:rPr>
          <w:sz w:val="28"/>
          <w:szCs w:val="28"/>
        </w:rPr>
        <w:t>–</w:t>
      </w:r>
      <w:r w:rsidR="00A51987" w:rsidRPr="009B3914">
        <w:rPr>
          <w:sz w:val="28"/>
          <w:szCs w:val="28"/>
        </w:rPr>
        <w:t xml:space="preserve"> </w:t>
      </w:r>
      <w:r w:rsidR="00A24C1B" w:rsidRPr="009B3914">
        <w:rPr>
          <w:sz w:val="28"/>
          <w:szCs w:val="28"/>
        </w:rPr>
        <w:t xml:space="preserve">участие образовательных организаций района в </w:t>
      </w:r>
      <w:r w:rsidR="0003751F" w:rsidRPr="009B3914">
        <w:rPr>
          <w:sz w:val="28"/>
          <w:szCs w:val="28"/>
        </w:rPr>
        <w:t xml:space="preserve">муниципальном этапе </w:t>
      </w:r>
      <w:r w:rsidR="003B1284" w:rsidRPr="009B3914">
        <w:rPr>
          <w:sz w:val="28"/>
          <w:szCs w:val="28"/>
        </w:rPr>
        <w:t>р</w:t>
      </w:r>
      <w:r w:rsidR="00BD1C49" w:rsidRPr="009B3914">
        <w:rPr>
          <w:sz w:val="28"/>
          <w:szCs w:val="28"/>
        </w:rPr>
        <w:t>егионального этапа Всероссийской детской акции «С любовью к России мы делами добрыми едины»</w:t>
      </w:r>
      <w:r w:rsidR="001A17F1" w:rsidRPr="009B3914">
        <w:rPr>
          <w:sz w:val="28"/>
          <w:szCs w:val="28"/>
        </w:rPr>
        <w:t xml:space="preserve">. </w:t>
      </w:r>
      <w:r w:rsidR="00611CF3" w:rsidRPr="009B3914">
        <w:rPr>
          <w:sz w:val="28"/>
          <w:szCs w:val="28"/>
        </w:rPr>
        <w:t xml:space="preserve">Подведение итогов муниципального этапа акции состоится 10.04.2018 г. </w:t>
      </w:r>
      <w:r w:rsidR="00045B88" w:rsidRPr="009B3914">
        <w:rPr>
          <w:sz w:val="28"/>
          <w:szCs w:val="28"/>
        </w:rPr>
        <w:t xml:space="preserve">По итогам акции лучшие работы будут направлены для участия в региональном этапе акции в г. Ростов-на-Дону. </w:t>
      </w:r>
    </w:p>
    <w:p w:rsidR="00B93788" w:rsidRPr="009B3914" w:rsidRDefault="00B93788" w:rsidP="003F4EBB">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bCs/>
          <w:sz w:val="28"/>
          <w:szCs w:val="28"/>
        </w:rPr>
      </w:pPr>
      <w:r w:rsidRPr="009B3914">
        <w:rPr>
          <w:sz w:val="28"/>
          <w:szCs w:val="28"/>
        </w:rPr>
        <w:t xml:space="preserve">         - в период с 02.03.</w:t>
      </w:r>
      <w:r w:rsidR="00031798" w:rsidRPr="009B3914">
        <w:rPr>
          <w:sz w:val="28"/>
          <w:szCs w:val="28"/>
        </w:rPr>
        <w:t xml:space="preserve">2018 г. </w:t>
      </w:r>
      <w:r w:rsidRPr="009B3914">
        <w:rPr>
          <w:sz w:val="28"/>
          <w:szCs w:val="28"/>
        </w:rPr>
        <w:t xml:space="preserve"> по </w:t>
      </w:r>
      <w:r w:rsidR="00031798" w:rsidRPr="009B3914">
        <w:rPr>
          <w:sz w:val="28"/>
          <w:szCs w:val="28"/>
        </w:rPr>
        <w:t xml:space="preserve"> </w:t>
      </w:r>
      <w:r w:rsidRPr="009B3914">
        <w:rPr>
          <w:sz w:val="28"/>
          <w:szCs w:val="28"/>
        </w:rPr>
        <w:t xml:space="preserve">07.03.2018 г. – общеобразовательные </w:t>
      </w:r>
      <w:r w:rsidR="00FC718A" w:rsidRPr="009B3914">
        <w:rPr>
          <w:sz w:val="28"/>
          <w:szCs w:val="28"/>
        </w:rPr>
        <w:t>организации района</w:t>
      </w:r>
      <w:r w:rsidRPr="009B3914">
        <w:rPr>
          <w:sz w:val="28"/>
          <w:szCs w:val="28"/>
        </w:rPr>
        <w:t xml:space="preserve"> прошли регистрацию на официальном сайте для </w:t>
      </w:r>
      <w:r w:rsidR="009B348C" w:rsidRPr="009B3914">
        <w:rPr>
          <w:sz w:val="28"/>
          <w:szCs w:val="28"/>
        </w:rPr>
        <w:t xml:space="preserve">дальнейшего </w:t>
      </w:r>
      <w:r w:rsidRPr="009B3914">
        <w:rPr>
          <w:sz w:val="28"/>
          <w:szCs w:val="28"/>
        </w:rPr>
        <w:t>участия во Всероссийской экологической акции «Вода и здоровье»</w:t>
      </w:r>
      <w:r w:rsidR="009A6365" w:rsidRPr="009B3914">
        <w:rPr>
          <w:sz w:val="28"/>
          <w:szCs w:val="28"/>
        </w:rPr>
        <w:t xml:space="preserve">, в рамках движения «Сделаем вместе!». </w:t>
      </w:r>
    </w:p>
    <w:p w:rsidR="00D64F97" w:rsidRPr="009B3914" w:rsidRDefault="00D64F97" w:rsidP="003F4EBB">
      <w:pPr>
        <w:jc w:val="both"/>
        <w:rPr>
          <w:noProof/>
          <w:sz w:val="28"/>
          <w:szCs w:val="28"/>
        </w:rPr>
      </w:pPr>
    </w:p>
    <w:p w:rsidR="00B87114" w:rsidRPr="009B3914" w:rsidRDefault="00B87114" w:rsidP="003F4EBB">
      <w:pPr>
        <w:jc w:val="both"/>
        <w:rPr>
          <w:noProof/>
          <w:sz w:val="28"/>
          <w:szCs w:val="28"/>
        </w:rPr>
      </w:pPr>
      <w:r w:rsidRPr="009B3914">
        <w:rPr>
          <w:noProof/>
          <w:sz w:val="28"/>
          <w:szCs w:val="28"/>
        </w:rPr>
        <w:t>Психолого-педагогическое направление:</w:t>
      </w:r>
    </w:p>
    <w:p w:rsidR="00B87114" w:rsidRPr="009B3914" w:rsidRDefault="00B87114" w:rsidP="003F4EBB">
      <w:pPr>
        <w:ind w:firstLine="720"/>
        <w:jc w:val="both"/>
        <w:rPr>
          <w:bCs/>
          <w:sz w:val="28"/>
          <w:szCs w:val="28"/>
        </w:rPr>
      </w:pPr>
      <w:r w:rsidRPr="009B3914">
        <w:rPr>
          <w:bCs/>
          <w:sz w:val="28"/>
          <w:szCs w:val="28"/>
        </w:rPr>
        <w:t>В I кварта</w:t>
      </w:r>
      <w:r w:rsidR="00AE2E1F" w:rsidRPr="009B3914">
        <w:rPr>
          <w:bCs/>
          <w:sz w:val="28"/>
          <w:szCs w:val="28"/>
        </w:rPr>
        <w:t>ле 2018</w:t>
      </w:r>
      <w:r w:rsidR="008C51EC" w:rsidRPr="009B3914">
        <w:rPr>
          <w:bCs/>
          <w:sz w:val="28"/>
          <w:szCs w:val="28"/>
        </w:rPr>
        <w:t xml:space="preserve"> года </w:t>
      </w:r>
      <w:r w:rsidR="001D7FCA" w:rsidRPr="009B3914">
        <w:rPr>
          <w:bCs/>
          <w:sz w:val="28"/>
          <w:szCs w:val="28"/>
        </w:rPr>
        <w:t>Ц</w:t>
      </w:r>
      <w:r w:rsidR="005E3A6A" w:rsidRPr="009B3914">
        <w:rPr>
          <w:bCs/>
          <w:sz w:val="28"/>
          <w:szCs w:val="28"/>
        </w:rPr>
        <w:t>ПМ</w:t>
      </w:r>
      <w:r w:rsidRPr="009B3914">
        <w:rPr>
          <w:bCs/>
          <w:sz w:val="28"/>
          <w:szCs w:val="28"/>
        </w:rPr>
        <w:t xml:space="preserve">К </w:t>
      </w:r>
      <w:r w:rsidR="005E3A6A" w:rsidRPr="009B3914">
        <w:rPr>
          <w:bCs/>
          <w:sz w:val="28"/>
          <w:szCs w:val="28"/>
        </w:rPr>
        <w:t>г. Ростова-на-Дону</w:t>
      </w:r>
      <w:r w:rsidR="008C51EC" w:rsidRPr="009B3914">
        <w:rPr>
          <w:bCs/>
          <w:sz w:val="28"/>
          <w:szCs w:val="28"/>
        </w:rPr>
        <w:t xml:space="preserve"> </w:t>
      </w:r>
      <w:r w:rsidR="00970F7C" w:rsidRPr="009B3914">
        <w:rPr>
          <w:bCs/>
          <w:sz w:val="28"/>
          <w:szCs w:val="28"/>
        </w:rPr>
        <w:t>были обследованы 2</w:t>
      </w:r>
      <w:r w:rsidRPr="009B3914">
        <w:rPr>
          <w:bCs/>
          <w:sz w:val="28"/>
          <w:szCs w:val="28"/>
        </w:rPr>
        <w:t xml:space="preserve"> обучающихся школ муниципалитета</w:t>
      </w:r>
      <w:r w:rsidR="00546989" w:rsidRPr="009B3914">
        <w:rPr>
          <w:bCs/>
          <w:sz w:val="28"/>
          <w:szCs w:val="28"/>
        </w:rPr>
        <w:t xml:space="preserve">. </w:t>
      </w:r>
      <w:r w:rsidRPr="009B3914">
        <w:rPr>
          <w:bCs/>
          <w:sz w:val="28"/>
          <w:szCs w:val="28"/>
        </w:rPr>
        <w:t xml:space="preserve"> </w:t>
      </w:r>
    </w:p>
    <w:p w:rsidR="00B87114" w:rsidRPr="009B3914" w:rsidRDefault="00B87114" w:rsidP="003F4EBB">
      <w:pPr>
        <w:ind w:firstLine="708"/>
        <w:jc w:val="both"/>
        <w:rPr>
          <w:sz w:val="28"/>
          <w:szCs w:val="28"/>
        </w:rPr>
      </w:pPr>
      <w:r w:rsidRPr="009B3914">
        <w:rPr>
          <w:sz w:val="28"/>
          <w:szCs w:val="28"/>
        </w:rPr>
        <w:t>На официальном сайте отдела образования Администрации Милютинского района размещена информация о психологической службе и информация о проведенных РМО педагогов-психологов общеобразовательных организаций:</w:t>
      </w:r>
    </w:p>
    <w:p w:rsidR="00F1359C" w:rsidRPr="009B3914" w:rsidRDefault="00C10679" w:rsidP="00F1359C">
      <w:pPr>
        <w:pStyle w:val="af3"/>
        <w:jc w:val="both"/>
        <w:rPr>
          <w:rFonts w:ascii="Times New Roman" w:hAnsi="Times New Roman"/>
          <w:sz w:val="28"/>
          <w:szCs w:val="28"/>
          <w:lang w:eastAsia="ru-RU"/>
        </w:rPr>
      </w:pPr>
      <w:r w:rsidRPr="009B3914">
        <w:rPr>
          <w:rFonts w:ascii="Times New Roman" w:hAnsi="Times New Roman"/>
          <w:sz w:val="28"/>
          <w:szCs w:val="28"/>
        </w:rPr>
        <w:t>- 27.02.2018</w:t>
      </w:r>
      <w:r w:rsidR="0010779E" w:rsidRPr="009B3914">
        <w:rPr>
          <w:rFonts w:ascii="Times New Roman" w:hAnsi="Times New Roman"/>
          <w:sz w:val="28"/>
          <w:szCs w:val="28"/>
        </w:rPr>
        <w:t>, в рамках профинформационного семинара были рассмотрены вопросы психолого-педагогической направленности</w:t>
      </w:r>
      <w:r w:rsidR="000B4733" w:rsidRPr="009B3914">
        <w:rPr>
          <w:rFonts w:ascii="Times New Roman" w:hAnsi="Times New Roman"/>
          <w:sz w:val="28"/>
          <w:szCs w:val="28"/>
          <w:lang w:eastAsia="ru-RU"/>
        </w:rPr>
        <w:t>: «Психолого-педагогическое сопровождение процесса  подготовки  выпускников  к  сдаче ОГЭ и ЕГЭ. Обмен опытом по психолого-педагогическим вопросам»</w:t>
      </w:r>
      <w:r w:rsidR="000B4733" w:rsidRPr="009B3914">
        <w:rPr>
          <w:rFonts w:ascii="Times New Roman" w:hAnsi="Times New Roman"/>
          <w:sz w:val="28"/>
          <w:szCs w:val="28"/>
        </w:rPr>
        <w:t xml:space="preserve">. </w:t>
      </w:r>
      <w:r w:rsidR="00F1359C" w:rsidRPr="009B3914">
        <w:rPr>
          <w:rFonts w:ascii="Times New Roman" w:hAnsi="Times New Roman"/>
          <w:sz w:val="28"/>
          <w:szCs w:val="28"/>
        </w:rPr>
        <w:t xml:space="preserve"> Так же,</w:t>
      </w:r>
      <w:r w:rsidR="00F1359C" w:rsidRPr="009B3914">
        <w:rPr>
          <w:sz w:val="28"/>
          <w:szCs w:val="28"/>
        </w:rPr>
        <w:t xml:space="preserve">  </w:t>
      </w:r>
      <w:r w:rsidR="00F1359C" w:rsidRPr="009B3914">
        <w:rPr>
          <w:rFonts w:ascii="Times New Roman" w:hAnsi="Times New Roman"/>
          <w:sz w:val="28"/>
          <w:szCs w:val="28"/>
          <w:lang w:eastAsia="ru-RU"/>
        </w:rPr>
        <w:t>Гуденко Т.Р., методист МБУ «МК и ЦБ отдела образования    Администрации Милютинского района»</w:t>
      </w:r>
      <w:r w:rsidR="00FA320C" w:rsidRPr="009B3914">
        <w:rPr>
          <w:rFonts w:ascii="Times New Roman" w:hAnsi="Times New Roman"/>
          <w:sz w:val="28"/>
          <w:szCs w:val="28"/>
          <w:lang w:eastAsia="ru-RU"/>
        </w:rPr>
        <w:t xml:space="preserve"> обратила</w:t>
      </w:r>
      <w:r w:rsidR="00F1359C" w:rsidRPr="009B3914">
        <w:rPr>
          <w:rFonts w:ascii="Times New Roman" w:hAnsi="Times New Roman"/>
          <w:sz w:val="28"/>
          <w:szCs w:val="28"/>
          <w:lang w:eastAsia="ru-RU"/>
        </w:rPr>
        <w:t xml:space="preserve">  внимание педагогов-психологов на </w:t>
      </w:r>
      <w:r w:rsidR="00CD0804" w:rsidRPr="009B3914">
        <w:rPr>
          <w:rFonts w:ascii="Times New Roman" w:hAnsi="Times New Roman"/>
          <w:sz w:val="28"/>
          <w:szCs w:val="28"/>
          <w:lang w:eastAsia="ru-RU"/>
        </w:rPr>
        <w:t>текущей тематической проверке</w:t>
      </w:r>
      <w:r w:rsidR="00F1359C" w:rsidRPr="009B3914">
        <w:rPr>
          <w:rFonts w:ascii="Times New Roman" w:hAnsi="Times New Roman"/>
          <w:sz w:val="28"/>
          <w:szCs w:val="28"/>
          <w:lang w:eastAsia="ru-RU"/>
        </w:rPr>
        <w:t xml:space="preserve"> в общеобразовательных организациях</w:t>
      </w:r>
      <w:r w:rsidR="00CD0804" w:rsidRPr="009B3914">
        <w:rPr>
          <w:rFonts w:ascii="Times New Roman" w:hAnsi="Times New Roman"/>
          <w:sz w:val="28"/>
          <w:szCs w:val="28"/>
          <w:lang w:eastAsia="ru-RU"/>
        </w:rPr>
        <w:t xml:space="preserve"> по профилактике суицидов и </w:t>
      </w:r>
      <w:r w:rsidR="00F1359C" w:rsidRPr="009B3914">
        <w:rPr>
          <w:rFonts w:ascii="Times New Roman" w:hAnsi="Times New Roman"/>
          <w:sz w:val="28"/>
          <w:szCs w:val="28"/>
          <w:lang w:eastAsia="ru-RU"/>
        </w:rPr>
        <w:t>на в</w:t>
      </w:r>
      <w:r w:rsidR="00F1359C" w:rsidRPr="009B3914">
        <w:rPr>
          <w:rFonts w:ascii="Times New Roman" w:hAnsi="Times New Roman"/>
          <w:sz w:val="28"/>
          <w:szCs w:val="28"/>
        </w:rPr>
        <w:t xml:space="preserve">ыявленные недостатки в организации профилактической работы по суицидам в школах. Она акцентировала внимание педагогов-психологов на  проведение качественной  работы с детьми «группы риска», находящихся на учёте в КДН и ЗП при Администрации Милютинского района, а также  с детьми и законными представителями, состоящими в банке данных социально неблагополучных семей. </w:t>
      </w:r>
    </w:p>
    <w:p w:rsidR="00F1359C" w:rsidRPr="009B3914" w:rsidRDefault="00F1359C" w:rsidP="00F1359C"/>
    <w:p w:rsidR="0010779E" w:rsidRPr="009B3914" w:rsidRDefault="00697CB6" w:rsidP="003F4EBB">
      <w:pPr>
        <w:ind w:firstLine="708"/>
        <w:jc w:val="both"/>
        <w:rPr>
          <w:sz w:val="28"/>
          <w:szCs w:val="28"/>
        </w:rPr>
      </w:pPr>
      <w:r w:rsidRPr="009B3914">
        <w:rPr>
          <w:sz w:val="28"/>
          <w:szCs w:val="28"/>
        </w:rPr>
        <w:t xml:space="preserve">Информация о проведении </w:t>
      </w:r>
      <w:r w:rsidR="00FC378D" w:rsidRPr="009B3914">
        <w:rPr>
          <w:sz w:val="28"/>
          <w:szCs w:val="28"/>
        </w:rPr>
        <w:t xml:space="preserve">профинформационного семинара с участием </w:t>
      </w:r>
      <w:r w:rsidRPr="009B3914">
        <w:rPr>
          <w:sz w:val="28"/>
          <w:szCs w:val="28"/>
        </w:rPr>
        <w:t xml:space="preserve">педагогов-психологов размещена на сайте отдела образования. </w:t>
      </w:r>
    </w:p>
    <w:p w:rsidR="0092460A" w:rsidRPr="009B3914" w:rsidRDefault="00AF3B34" w:rsidP="009177CF">
      <w:pPr>
        <w:jc w:val="both"/>
        <w:rPr>
          <w:sz w:val="28"/>
          <w:szCs w:val="28"/>
        </w:rPr>
      </w:pPr>
      <w:r w:rsidRPr="009B3914">
        <w:rPr>
          <w:sz w:val="28"/>
          <w:szCs w:val="28"/>
        </w:rPr>
        <w:t xml:space="preserve">         </w:t>
      </w:r>
      <w:r w:rsidR="0092460A" w:rsidRPr="009B3914">
        <w:rPr>
          <w:sz w:val="28"/>
          <w:szCs w:val="28"/>
        </w:rPr>
        <w:t xml:space="preserve">От  26.03.2018 г. </w:t>
      </w:r>
      <w:r w:rsidR="0092460A" w:rsidRPr="009B3914">
        <w:rPr>
          <w:rFonts w:eastAsia="Calibri"/>
          <w:sz w:val="28"/>
          <w:szCs w:val="28"/>
          <w:lang w:eastAsia="en-US"/>
        </w:rPr>
        <w:t xml:space="preserve">заключён договор о сотрудничестве  между ГБУ РО центр психолого-педагогической, медицинской и социальной помощи и отделом образования Администрации Милютинского района </w:t>
      </w:r>
      <w:r w:rsidR="0092460A" w:rsidRPr="009B3914">
        <w:rPr>
          <w:sz w:val="28"/>
          <w:szCs w:val="28"/>
        </w:rPr>
        <w:t>по организации оказания методической помощи муниципальны</w:t>
      </w:r>
      <w:r w:rsidR="00467E9A" w:rsidRPr="009B3914">
        <w:rPr>
          <w:sz w:val="28"/>
          <w:szCs w:val="28"/>
        </w:rPr>
        <w:t xml:space="preserve">м образовательным организациям </w:t>
      </w:r>
      <w:r w:rsidR="0092460A" w:rsidRPr="009B3914">
        <w:rPr>
          <w:sz w:val="28"/>
          <w:szCs w:val="28"/>
        </w:rPr>
        <w:t>в форме мероприятий по повышению профессиональной к</w:t>
      </w:r>
      <w:r w:rsidR="00467E9A" w:rsidRPr="009B3914">
        <w:rPr>
          <w:sz w:val="28"/>
          <w:szCs w:val="28"/>
        </w:rPr>
        <w:t>омпетентности специалистов на Методическом объединении</w:t>
      </w:r>
      <w:r w:rsidR="0092460A" w:rsidRPr="009B3914">
        <w:rPr>
          <w:sz w:val="28"/>
          <w:szCs w:val="28"/>
        </w:rPr>
        <w:t xml:space="preserve"> руководителей муниципальных городских и районных методических</w:t>
      </w:r>
      <w:r w:rsidR="00467E9A" w:rsidRPr="009B3914">
        <w:rPr>
          <w:sz w:val="28"/>
          <w:szCs w:val="28"/>
        </w:rPr>
        <w:t xml:space="preserve"> объединений педагогов-психологов; </w:t>
      </w:r>
      <w:r w:rsidR="0092460A" w:rsidRPr="009B3914">
        <w:rPr>
          <w:sz w:val="28"/>
          <w:szCs w:val="28"/>
        </w:rPr>
        <w:t>Методических консультаций и других мероприятий по повышению профессиональ</w:t>
      </w:r>
      <w:r w:rsidR="00467E9A" w:rsidRPr="009B3914">
        <w:rPr>
          <w:sz w:val="28"/>
          <w:szCs w:val="28"/>
        </w:rPr>
        <w:t>ной компетентности специалистов общеобразовательных учреждений</w:t>
      </w:r>
      <w:r w:rsidR="0092460A" w:rsidRPr="009B3914">
        <w:rPr>
          <w:sz w:val="28"/>
          <w:szCs w:val="28"/>
        </w:rPr>
        <w:t>.</w:t>
      </w:r>
    </w:p>
    <w:p w:rsidR="00E63D80" w:rsidRPr="009B3914" w:rsidRDefault="00E63D80" w:rsidP="009177CF">
      <w:pPr>
        <w:jc w:val="both"/>
        <w:rPr>
          <w:sz w:val="28"/>
          <w:szCs w:val="28"/>
        </w:rPr>
      </w:pPr>
      <w:r w:rsidRPr="009B3914">
        <w:rPr>
          <w:sz w:val="28"/>
          <w:szCs w:val="28"/>
        </w:rPr>
        <w:t xml:space="preserve">        В период с 07 февраля по 17 февраля 2018 года - участие обучающихся 6–9 классов общеобразовательных организаций района в анкетировании по теме: «Мои взаимоотношения с родителями»</w:t>
      </w:r>
      <w:r w:rsidR="00D2731D" w:rsidRPr="009B3914">
        <w:rPr>
          <w:sz w:val="28"/>
          <w:szCs w:val="28"/>
        </w:rPr>
        <w:t xml:space="preserve">. </w:t>
      </w:r>
      <w:r w:rsidR="004741DF" w:rsidRPr="009B3914">
        <w:rPr>
          <w:sz w:val="28"/>
          <w:szCs w:val="28"/>
        </w:rPr>
        <w:t>В данном ан</w:t>
      </w:r>
      <w:r w:rsidR="00E25F0F" w:rsidRPr="009B3914">
        <w:rPr>
          <w:sz w:val="28"/>
          <w:szCs w:val="28"/>
        </w:rPr>
        <w:t>кетировании приняли участие -</w:t>
      </w:r>
      <w:r w:rsidR="00E25F0F" w:rsidRPr="009B3914">
        <w:rPr>
          <w:sz w:val="28"/>
          <w:szCs w:val="28"/>
          <w:lang w:val="en-US"/>
        </w:rPr>
        <w:t xml:space="preserve"> 481</w:t>
      </w:r>
      <w:r w:rsidR="004741DF" w:rsidRPr="009B3914">
        <w:rPr>
          <w:sz w:val="28"/>
          <w:szCs w:val="28"/>
        </w:rPr>
        <w:t xml:space="preserve"> чел. </w:t>
      </w:r>
    </w:p>
    <w:p w:rsidR="00A800E8" w:rsidRPr="009B3914" w:rsidRDefault="00992E36" w:rsidP="009177CF">
      <w:pPr>
        <w:jc w:val="both"/>
        <w:rPr>
          <w:sz w:val="28"/>
          <w:szCs w:val="28"/>
        </w:rPr>
      </w:pPr>
      <w:r w:rsidRPr="009B3914">
        <w:rPr>
          <w:color w:val="FF0000"/>
          <w:sz w:val="28"/>
          <w:szCs w:val="28"/>
        </w:rPr>
        <w:t xml:space="preserve">        </w:t>
      </w:r>
      <w:r w:rsidRPr="009B3914">
        <w:rPr>
          <w:sz w:val="28"/>
          <w:szCs w:val="28"/>
        </w:rPr>
        <w:t xml:space="preserve">В период с 22.01.2018 по 21.04.2018 </w:t>
      </w:r>
      <w:r w:rsidR="00A800E8" w:rsidRPr="009B3914">
        <w:rPr>
          <w:sz w:val="28"/>
          <w:szCs w:val="28"/>
        </w:rPr>
        <w:t>–</w:t>
      </w:r>
      <w:r w:rsidRPr="009B3914">
        <w:rPr>
          <w:sz w:val="28"/>
          <w:szCs w:val="28"/>
        </w:rPr>
        <w:t xml:space="preserve"> </w:t>
      </w:r>
      <w:r w:rsidR="00A800E8" w:rsidRPr="009B3914">
        <w:rPr>
          <w:sz w:val="28"/>
          <w:szCs w:val="28"/>
        </w:rPr>
        <w:t>проведение педаго</w:t>
      </w:r>
      <w:r w:rsidR="00CD1F85" w:rsidRPr="009B3914">
        <w:rPr>
          <w:sz w:val="28"/>
          <w:szCs w:val="28"/>
        </w:rPr>
        <w:t xml:space="preserve">гами-психологами </w:t>
      </w:r>
      <w:r w:rsidR="00A800E8" w:rsidRPr="009B3914">
        <w:rPr>
          <w:sz w:val="28"/>
          <w:szCs w:val="28"/>
        </w:rPr>
        <w:t>во всех общеобразовательных организациях</w:t>
      </w:r>
      <w:r w:rsidR="00CD1F85" w:rsidRPr="009B3914">
        <w:rPr>
          <w:sz w:val="28"/>
          <w:szCs w:val="28"/>
        </w:rPr>
        <w:t xml:space="preserve"> муниципалитета</w:t>
      </w:r>
      <w:r w:rsidR="00A800E8" w:rsidRPr="009B3914">
        <w:rPr>
          <w:sz w:val="28"/>
          <w:szCs w:val="28"/>
        </w:rPr>
        <w:t xml:space="preserve"> курсов для родителей (законных представителей) по основам </w:t>
      </w:r>
      <w:r w:rsidR="00CD1F85" w:rsidRPr="009B3914">
        <w:rPr>
          <w:sz w:val="28"/>
          <w:szCs w:val="28"/>
        </w:rPr>
        <w:t>детской психологии и педагогики</w:t>
      </w:r>
      <w:r w:rsidR="005B62DD" w:rsidRPr="009B3914">
        <w:rPr>
          <w:sz w:val="28"/>
          <w:szCs w:val="28"/>
        </w:rPr>
        <w:t xml:space="preserve">, согласно </w:t>
      </w:r>
      <w:r w:rsidR="005B62DD" w:rsidRPr="009B3914">
        <w:rPr>
          <w:sz w:val="28"/>
          <w:szCs w:val="28"/>
        </w:rPr>
        <w:lastRenderedPageBreak/>
        <w:t>исполнения</w:t>
      </w:r>
      <w:r w:rsidR="00CD1F85" w:rsidRPr="009B3914">
        <w:rPr>
          <w:sz w:val="28"/>
          <w:szCs w:val="28"/>
        </w:rPr>
        <w:t xml:space="preserve"> пункта 7 Перечня поручений по итогам встречи Президента Российской Федерации с участниками форума «Качественное образование во имя страны» Общероссийского общественного движения «НАРОДНЫЙ ФРОНТ «ЗА РОССИЮ» 15 октября 2014 г. (№ Пр-2876 от 12.12.2014) об организации курсов для родителей (законных представителей) несовершеннолетних детей по основам детской психологии и педагогике</w:t>
      </w:r>
      <w:r w:rsidR="005B62DD" w:rsidRPr="009B3914">
        <w:rPr>
          <w:sz w:val="28"/>
          <w:szCs w:val="28"/>
        </w:rPr>
        <w:t>, в связи с продлением срока контроля до 1 июля 2018 года</w:t>
      </w:r>
      <w:r w:rsidR="00CD1F85" w:rsidRPr="009B3914">
        <w:rPr>
          <w:sz w:val="28"/>
          <w:szCs w:val="28"/>
        </w:rPr>
        <w:t xml:space="preserve">). </w:t>
      </w:r>
      <w:r w:rsidR="006E4937" w:rsidRPr="009B3914">
        <w:rPr>
          <w:sz w:val="28"/>
          <w:szCs w:val="28"/>
        </w:rPr>
        <w:t xml:space="preserve">Результаты о количестве родителей, принявших участие в указанных курсах </w:t>
      </w:r>
      <w:r w:rsidR="005009A9" w:rsidRPr="009B3914">
        <w:rPr>
          <w:sz w:val="28"/>
          <w:szCs w:val="28"/>
        </w:rPr>
        <w:t>будут предоставлены в срок до 25</w:t>
      </w:r>
      <w:r w:rsidR="006E4937" w:rsidRPr="009B3914">
        <w:rPr>
          <w:sz w:val="28"/>
          <w:szCs w:val="28"/>
        </w:rPr>
        <w:t xml:space="preserve">.04.2018 г. </w:t>
      </w:r>
    </w:p>
    <w:p w:rsidR="0028284E" w:rsidRPr="009B3914" w:rsidRDefault="0028284E" w:rsidP="003F4EBB">
      <w:pPr>
        <w:tabs>
          <w:tab w:val="left" w:pos="12840"/>
        </w:tabs>
        <w:spacing w:line="0" w:lineRule="atLeast"/>
        <w:contextualSpacing/>
        <w:jc w:val="both"/>
        <w:rPr>
          <w:sz w:val="28"/>
          <w:szCs w:val="28"/>
        </w:rPr>
      </w:pPr>
      <w:r w:rsidRPr="009B3914">
        <w:rPr>
          <w:sz w:val="28"/>
          <w:szCs w:val="28"/>
        </w:rPr>
        <w:t xml:space="preserve">      </w:t>
      </w:r>
      <w:r w:rsidR="0080336A" w:rsidRPr="009B3914">
        <w:rPr>
          <w:sz w:val="28"/>
          <w:szCs w:val="28"/>
        </w:rPr>
        <w:t xml:space="preserve">   </w:t>
      </w:r>
      <w:r w:rsidRPr="009B3914">
        <w:rPr>
          <w:sz w:val="28"/>
          <w:szCs w:val="28"/>
        </w:rPr>
        <w:t xml:space="preserve">В соответствии с приказом </w:t>
      </w:r>
      <w:r w:rsidR="00DD163A" w:rsidRPr="009B3914">
        <w:rPr>
          <w:sz w:val="28"/>
          <w:szCs w:val="28"/>
        </w:rPr>
        <w:t xml:space="preserve">отдела образования Администрации Милютинского района </w:t>
      </w:r>
      <w:r w:rsidR="00224C9E" w:rsidRPr="009B3914">
        <w:rPr>
          <w:sz w:val="28"/>
          <w:szCs w:val="28"/>
        </w:rPr>
        <w:t xml:space="preserve">от 02.02.2018 №16 «О проведении плановых тематических проверок МБОУ Каменной СОШ, МБОУ Светочниковской СОШ, МБОУ Николо-Берёзовской СОШ» </w:t>
      </w:r>
      <w:r w:rsidR="00E03E7F" w:rsidRPr="009B3914">
        <w:rPr>
          <w:sz w:val="28"/>
          <w:szCs w:val="28"/>
        </w:rPr>
        <w:t>в период с 15.02.2018 по 20.02.2018 года была проведена проверка. В ходе проверки рассматривались различные направления работы</w:t>
      </w:r>
      <w:r w:rsidR="00D11247" w:rsidRPr="009B3914">
        <w:rPr>
          <w:sz w:val="28"/>
          <w:szCs w:val="28"/>
        </w:rPr>
        <w:t xml:space="preserve"> </w:t>
      </w:r>
      <w:r w:rsidR="00E03E7F" w:rsidRPr="009B3914">
        <w:rPr>
          <w:sz w:val="28"/>
          <w:szCs w:val="28"/>
        </w:rPr>
        <w:t>общеобразовательных организаций, в том числе деятельность об</w:t>
      </w:r>
      <w:r w:rsidR="009519CF" w:rsidRPr="009B3914">
        <w:rPr>
          <w:sz w:val="28"/>
          <w:szCs w:val="28"/>
        </w:rPr>
        <w:t>щеоб</w:t>
      </w:r>
      <w:r w:rsidR="00E03E7F" w:rsidRPr="009B3914">
        <w:rPr>
          <w:sz w:val="28"/>
          <w:szCs w:val="28"/>
        </w:rPr>
        <w:t>разовательных организаций по профилактике суицидов.</w:t>
      </w:r>
      <w:r w:rsidR="009519CF" w:rsidRPr="009B3914">
        <w:rPr>
          <w:sz w:val="28"/>
          <w:szCs w:val="28"/>
        </w:rPr>
        <w:t xml:space="preserve"> </w:t>
      </w:r>
      <w:r w:rsidRPr="009B3914">
        <w:rPr>
          <w:sz w:val="28"/>
          <w:szCs w:val="28"/>
        </w:rPr>
        <w:t>Для проверки профилактической работы был</w:t>
      </w:r>
      <w:r w:rsidR="009519CF" w:rsidRPr="009B3914">
        <w:rPr>
          <w:sz w:val="28"/>
          <w:szCs w:val="28"/>
        </w:rPr>
        <w:t>а представлена документация 3-ёх</w:t>
      </w:r>
      <w:r w:rsidRPr="009B3914">
        <w:rPr>
          <w:sz w:val="28"/>
          <w:szCs w:val="28"/>
        </w:rPr>
        <w:t xml:space="preserve"> общеобразовательных организаций:</w:t>
      </w:r>
      <w:r w:rsidR="007D14A1" w:rsidRPr="009B3914">
        <w:rPr>
          <w:sz w:val="28"/>
          <w:szCs w:val="28"/>
        </w:rPr>
        <w:t xml:space="preserve"> МБОУ Каменной СОШ, МБОУ Светочниковской СОШ, МБОУ Николо-Берёзовской СОШ</w:t>
      </w:r>
      <w:r w:rsidRPr="009B3914">
        <w:rPr>
          <w:sz w:val="28"/>
          <w:szCs w:val="28"/>
        </w:rPr>
        <w:t>. По итогам проверки вынесены замечания и даны рекомендации по их устранению.</w:t>
      </w:r>
    </w:p>
    <w:p w:rsidR="00925E5A" w:rsidRPr="009B3914" w:rsidRDefault="00B87114" w:rsidP="003F4EBB">
      <w:pPr>
        <w:spacing w:line="0" w:lineRule="atLeast"/>
        <w:ind w:firstLine="708"/>
        <w:contextualSpacing/>
        <w:jc w:val="both"/>
        <w:rPr>
          <w:bCs/>
          <w:sz w:val="28"/>
          <w:szCs w:val="28"/>
        </w:rPr>
      </w:pPr>
      <w:r w:rsidRPr="009B3914">
        <w:rPr>
          <w:sz w:val="28"/>
          <w:szCs w:val="28"/>
        </w:rPr>
        <w:t>По профилактике суицидов в образова</w:t>
      </w:r>
      <w:r w:rsidR="000D36E2" w:rsidRPr="009B3914">
        <w:rPr>
          <w:sz w:val="28"/>
          <w:szCs w:val="28"/>
        </w:rPr>
        <w:t xml:space="preserve">тельные организации направлены </w:t>
      </w:r>
      <w:r w:rsidR="00076AD9" w:rsidRPr="009B3914">
        <w:rPr>
          <w:bCs/>
          <w:sz w:val="28"/>
          <w:szCs w:val="28"/>
        </w:rPr>
        <w:t>письма</w:t>
      </w:r>
      <w:r w:rsidR="000D36E2" w:rsidRPr="009B3914">
        <w:rPr>
          <w:bCs/>
          <w:sz w:val="28"/>
          <w:szCs w:val="28"/>
        </w:rPr>
        <w:t>:</w:t>
      </w:r>
      <w:r w:rsidR="00076AD9" w:rsidRPr="009B3914">
        <w:rPr>
          <w:bCs/>
          <w:sz w:val="28"/>
          <w:szCs w:val="28"/>
        </w:rPr>
        <w:t xml:space="preserve"> </w:t>
      </w:r>
    </w:p>
    <w:p w:rsidR="00D947D8" w:rsidRPr="009B3914" w:rsidRDefault="00925E5A" w:rsidP="00E103A9">
      <w:pPr>
        <w:jc w:val="both"/>
        <w:rPr>
          <w:sz w:val="28"/>
          <w:szCs w:val="28"/>
        </w:rPr>
      </w:pPr>
      <w:r w:rsidRPr="009B3914">
        <w:rPr>
          <w:bCs/>
          <w:sz w:val="28"/>
          <w:szCs w:val="28"/>
        </w:rPr>
        <w:t xml:space="preserve">- </w:t>
      </w:r>
      <w:r w:rsidR="00076AD9" w:rsidRPr="009B3914">
        <w:rPr>
          <w:bCs/>
          <w:sz w:val="28"/>
          <w:szCs w:val="28"/>
        </w:rPr>
        <w:t xml:space="preserve">отдела образования </w:t>
      </w:r>
      <w:r w:rsidR="00877033" w:rsidRPr="009B3914">
        <w:rPr>
          <w:bCs/>
          <w:sz w:val="28"/>
          <w:szCs w:val="28"/>
        </w:rPr>
        <w:t xml:space="preserve"> от 21.02.2018 № 265 «О принятии мер, направленных на предупреждение преступлений в отношении детей, защиту их жизни и здоровья»; </w:t>
      </w:r>
      <w:r w:rsidR="00713A13" w:rsidRPr="009B3914">
        <w:rPr>
          <w:sz w:val="28"/>
          <w:szCs w:val="28"/>
        </w:rPr>
        <w:t>от  05.03.2018 №324</w:t>
      </w:r>
      <w:r w:rsidR="00076AD9" w:rsidRPr="009B3914">
        <w:rPr>
          <w:sz w:val="28"/>
          <w:szCs w:val="28"/>
        </w:rPr>
        <w:t xml:space="preserve"> </w:t>
      </w:r>
      <w:r w:rsidR="00E103A9" w:rsidRPr="009B3914">
        <w:rPr>
          <w:rFonts w:eastAsia="Calibri"/>
          <w:sz w:val="28"/>
          <w:szCs w:val="28"/>
          <w:lang w:eastAsia="en-US"/>
        </w:rPr>
        <w:t xml:space="preserve"> о направлении </w:t>
      </w:r>
      <w:r w:rsidR="00E103A9" w:rsidRPr="009B3914">
        <w:rPr>
          <w:sz w:val="28"/>
          <w:szCs w:val="28"/>
        </w:rPr>
        <w:t>формы незамедлительного уведомления о случае насильственной смерти или от внешних причин, в том числе суицида ребенка, оставшегося без попечения родителей, переданного на воспитание в семью граждан (под опеку (попечительство) или усыновление), или находящегося в организации для детей-сирот и детей, оставшихся без попечения родителей, а также о факте жестокого обращения</w:t>
      </w:r>
      <w:r w:rsidR="004B3C50" w:rsidRPr="009B3914">
        <w:rPr>
          <w:sz w:val="28"/>
          <w:szCs w:val="28"/>
        </w:rPr>
        <w:t xml:space="preserve">; </w:t>
      </w:r>
      <w:r w:rsidR="00D947D8" w:rsidRPr="009B3914">
        <w:rPr>
          <w:sz w:val="28"/>
          <w:szCs w:val="28"/>
        </w:rPr>
        <w:t>от 22.03.2018 №</w:t>
      </w:r>
      <w:r w:rsidR="00824A40" w:rsidRPr="009B3914">
        <w:rPr>
          <w:sz w:val="28"/>
          <w:szCs w:val="28"/>
        </w:rPr>
        <w:t xml:space="preserve">443 о направлении информации о проведении специалистами ГБУ РО центр психолого-педагогической, медицинской и социальной помощи с марта 2018 года цикла обучающих семинаров для специалистов, ответственных за организацию и оказание в территории психологической помощи обучающимися группы суицидального риска. </w:t>
      </w:r>
    </w:p>
    <w:p w:rsidR="00900F88" w:rsidRPr="009B3914" w:rsidRDefault="00900F88" w:rsidP="003F4EBB">
      <w:pPr>
        <w:jc w:val="both"/>
        <w:rPr>
          <w:sz w:val="28"/>
          <w:szCs w:val="28"/>
        </w:rPr>
      </w:pPr>
      <w:r w:rsidRPr="009B3914">
        <w:rPr>
          <w:b/>
          <w:sz w:val="28"/>
          <w:szCs w:val="28"/>
        </w:rPr>
        <w:t xml:space="preserve"> </w:t>
      </w:r>
      <w:r w:rsidRPr="009B3914">
        <w:rPr>
          <w:sz w:val="28"/>
          <w:szCs w:val="28"/>
        </w:rPr>
        <w:t xml:space="preserve">    </w:t>
      </w:r>
      <w:r w:rsidR="00E11E5A" w:rsidRPr="009B3914">
        <w:rPr>
          <w:sz w:val="28"/>
          <w:szCs w:val="28"/>
        </w:rPr>
        <w:t>520</w:t>
      </w:r>
      <w:r w:rsidRPr="009B3914">
        <w:rPr>
          <w:sz w:val="28"/>
          <w:szCs w:val="28"/>
        </w:rPr>
        <w:t xml:space="preserve"> обучающихся образовательных организаций посещают ДЮСШ. В общеобразовательных организациях района ведется физкультурно-оздоровительная и спортивно-массовая работа.                                              </w:t>
      </w:r>
    </w:p>
    <w:p w:rsidR="007E5254" w:rsidRDefault="00900F88" w:rsidP="003F4EBB">
      <w:pPr>
        <w:ind w:firstLine="900"/>
        <w:jc w:val="both"/>
        <w:rPr>
          <w:sz w:val="28"/>
          <w:szCs w:val="28"/>
        </w:rPr>
      </w:pPr>
      <w:r w:rsidRPr="009B3914">
        <w:rPr>
          <w:sz w:val="28"/>
          <w:szCs w:val="28"/>
        </w:rPr>
        <w:t>Спортивно-массовой и физкультурно-оздоровительной рабо</w:t>
      </w:r>
      <w:r w:rsidR="00A00DF2" w:rsidRPr="009B3914">
        <w:rPr>
          <w:sz w:val="28"/>
          <w:szCs w:val="28"/>
        </w:rPr>
        <w:t>т</w:t>
      </w:r>
      <w:r w:rsidR="00C6354C" w:rsidRPr="009B3914">
        <w:rPr>
          <w:sz w:val="28"/>
          <w:szCs w:val="28"/>
        </w:rPr>
        <w:t xml:space="preserve">ой в </w:t>
      </w:r>
      <w:r w:rsidR="00D35B7E" w:rsidRPr="009B3914">
        <w:rPr>
          <w:sz w:val="28"/>
          <w:szCs w:val="28"/>
        </w:rPr>
        <w:t>первом квартале текущего  года</w:t>
      </w:r>
      <w:r w:rsidR="00C6354C" w:rsidRPr="009B3914">
        <w:rPr>
          <w:sz w:val="28"/>
          <w:szCs w:val="28"/>
        </w:rPr>
        <w:t xml:space="preserve"> охвачено  </w:t>
      </w:r>
      <w:r w:rsidR="00AE30AC" w:rsidRPr="009B3914">
        <w:rPr>
          <w:sz w:val="28"/>
          <w:szCs w:val="28"/>
        </w:rPr>
        <w:t>1</w:t>
      </w:r>
      <w:r w:rsidR="00E11E5A" w:rsidRPr="009B3914">
        <w:rPr>
          <w:sz w:val="28"/>
          <w:szCs w:val="28"/>
        </w:rPr>
        <w:t>289</w:t>
      </w:r>
      <w:r w:rsidR="00A00DF2" w:rsidRPr="009B3914">
        <w:rPr>
          <w:sz w:val="28"/>
          <w:szCs w:val="28"/>
        </w:rPr>
        <w:t xml:space="preserve"> </w:t>
      </w:r>
      <w:r w:rsidRPr="009B3914">
        <w:rPr>
          <w:sz w:val="28"/>
          <w:szCs w:val="28"/>
        </w:rPr>
        <w:t xml:space="preserve"> обучающихся образовательных</w:t>
      </w:r>
    </w:p>
    <w:p w:rsidR="00900F88" w:rsidRPr="009B3914" w:rsidRDefault="00900F88" w:rsidP="007E5254">
      <w:pPr>
        <w:jc w:val="both"/>
        <w:rPr>
          <w:sz w:val="28"/>
          <w:szCs w:val="28"/>
        </w:rPr>
      </w:pPr>
      <w:r w:rsidRPr="009B3914">
        <w:rPr>
          <w:sz w:val="28"/>
          <w:szCs w:val="28"/>
        </w:rPr>
        <w:t xml:space="preserve"> организаций района.</w:t>
      </w:r>
    </w:p>
    <w:p w:rsidR="00900F88" w:rsidRPr="009B3914" w:rsidRDefault="00900F88" w:rsidP="003F4EBB">
      <w:pPr>
        <w:jc w:val="both"/>
        <w:rPr>
          <w:sz w:val="28"/>
          <w:szCs w:val="28"/>
        </w:rPr>
      </w:pPr>
      <w:r w:rsidRPr="009B3914">
        <w:rPr>
          <w:sz w:val="28"/>
          <w:szCs w:val="28"/>
        </w:rPr>
        <w:t xml:space="preserve">    Реализуется программа по сохранению и укреплению здоровья детей и подростков в образовательных организациях района. Ежегодно проводится районная спартакиад</w:t>
      </w:r>
      <w:r w:rsidR="00CC242E" w:rsidRPr="009B3914">
        <w:rPr>
          <w:sz w:val="28"/>
          <w:szCs w:val="28"/>
        </w:rPr>
        <w:t>а школьников «Главный рекорд – З</w:t>
      </w:r>
      <w:r w:rsidRPr="009B3914">
        <w:rPr>
          <w:sz w:val="28"/>
          <w:szCs w:val="28"/>
        </w:rPr>
        <w:t xml:space="preserve">доровье!». </w:t>
      </w:r>
    </w:p>
    <w:p w:rsidR="00900F88" w:rsidRPr="009B3914" w:rsidRDefault="00900F88" w:rsidP="007E5254">
      <w:pPr>
        <w:pStyle w:val="ConsPlusCell"/>
        <w:shd w:val="clear" w:color="auto" w:fill="FFFFFF"/>
        <w:jc w:val="both"/>
        <w:rPr>
          <w:rFonts w:ascii="Times New Roman" w:hAnsi="Times New Roman" w:cs="Times New Roman"/>
          <w:sz w:val="28"/>
          <w:szCs w:val="28"/>
        </w:rPr>
      </w:pPr>
      <w:r w:rsidRPr="009B3914">
        <w:rPr>
          <w:rFonts w:ascii="Times New Roman" w:hAnsi="Times New Roman" w:cs="Times New Roman"/>
          <w:sz w:val="28"/>
          <w:szCs w:val="28"/>
        </w:rPr>
        <w:t xml:space="preserve">Согласно </w:t>
      </w:r>
      <w:r w:rsidR="00D35B7E" w:rsidRPr="009B3914">
        <w:rPr>
          <w:rFonts w:ascii="Times New Roman" w:hAnsi="Times New Roman" w:cs="Times New Roman"/>
          <w:sz w:val="28"/>
          <w:szCs w:val="28"/>
        </w:rPr>
        <w:t xml:space="preserve">плану работы МБОУ ДО Милютинская ДЮСШ и Календарному плану официальных физкультурных и спортивных мероприятий Милютинского района на 2018 год </w:t>
      </w:r>
      <w:r w:rsidR="00E11E5A" w:rsidRPr="009B3914">
        <w:rPr>
          <w:rFonts w:ascii="Times New Roman" w:hAnsi="Times New Roman" w:cs="Times New Roman"/>
          <w:sz w:val="28"/>
          <w:szCs w:val="28"/>
        </w:rPr>
        <w:t>с января по март 2018</w:t>
      </w:r>
      <w:r w:rsidR="00CE762D" w:rsidRPr="009B3914">
        <w:rPr>
          <w:rFonts w:ascii="Times New Roman" w:hAnsi="Times New Roman" w:cs="Times New Roman"/>
          <w:sz w:val="28"/>
          <w:szCs w:val="28"/>
        </w:rPr>
        <w:t xml:space="preserve"> года</w:t>
      </w:r>
      <w:r w:rsidRPr="009B3914">
        <w:rPr>
          <w:rFonts w:ascii="Times New Roman" w:hAnsi="Times New Roman" w:cs="Times New Roman"/>
          <w:sz w:val="28"/>
          <w:szCs w:val="28"/>
        </w:rPr>
        <w:t xml:space="preserve"> были проведены следующие мероприятия:</w:t>
      </w:r>
    </w:p>
    <w:p w:rsidR="00AB4AFE" w:rsidRPr="009B3914" w:rsidRDefault="00CE762D" w:rsidP="007E5254">
      <w:pPr>
        <w:jc w:val="both"/>
        <w:rPr>
          <w:sz w:val="28"/>
          <w:szCs w:val="28"/>
        </w:rPr>
      </w:pPr>
      <w:r w:rsidRPr="009B3914">
        <w:rPr>
          <w:sz w:val="28"/>
          <w:szCs w:val="28"/>
        </w:rPr>
        <w:t>- 0</w:t>
      </w:r>
      <w:r w:rsidR="00AB4AFE" w:rsidRPr="009B3914">
        <w:rPr>
          <w:sz w:val="28"/>
          <w:szCs w:val="28"/>
        </w:rPr>
        <w:t>4</w:t>
      </w:r>
      <w:r w:rsidRPr="009B3914">
        <w:rPr>
          <w:sz w:val="28"/>
          <w:szCs w:val="28"/>
        </w:rPr>
        <w:t>.01.201</w:t>
      </w:r>
      <w:r w:rsidR="00AB4AFE" w:rsidRPr="009B3914">
        <w:rPr>
          <w:sz w:val="28"/>
          <w:szCs w:val="28"/>
        </w:rPr>
        <w:t>8</w:t>
      </w:r>
      <w:r w:rsidRPr="009B3914">
        <w:rPr>
          <w:sz w:val="28"/>
          <w:szCs w:val="28"/>
        </w:rPr>
        <w:t xml:space="preserve"> - </w:t>
      </w:r>
      <w:r w:rsidR="00AB4AFE" w:rsidRPr="009B3914">
        <w:rPr>
          <w:sz w:val="28"/>
          <w:szCs w:val="28"/>
        </w:rPr>
        <w:t>Спортивный праздник по мини-футболу, 35 чел.;</w:t>
      </w:r>
    </w:p>
    <w:p w:rsidR="00CE762D" w:rsidRPr="009B3914" w:rsidRDefault="009932FD" w:rsidP="007E5254">
      <w:pPr>
        <w:jc w:val="both"/>
        <w:rPr>
          <w:sz w:val="28"/>
          <w:szCs w:val="28"/>
        </w:rPr>
      </w:pPr>
      <w:r w:rsidRPr="009B3914">
        <w:rPr>
          <w:sz w:val="28"/>
          <w:szCs w:val="28"/>
        </w:rPr>
        <w:t>-</w:t>
      </w:r>
      <w:r w:rsidR="007C418B" w:rsidRPr="009B3914">
        <w:rPr>
          <w:sz w:val="28"/>
          <w:szCs w:val="28"/>
        </w:rPr>
        <w:t xml:space="preserve"> </w:t>
      </w:r>
      <w:r w:rsidR="00AB4AFE" w:rsidRPr="009B3914">
        <w:rPr>
          <w:sz w:val="28"/>
          <w:szCs w:val="28"/>
        </w:rPr>
        <w:t>28</w:t>
      </w:r>
      <w:r w:rsidR="00CE762D" w:rsidRPr="009B3914">
        <w:rPr>
          <w:sz w:val="28"/>
          <w:szCs w:val="28"/>
        </w:rPr>
        <w:t>.01.201</w:t>
      </w:r>
      <w:r w:rsidR="00AB4AFE" w:rsidRPr="009B3914">
        <w:rPr>
          <w:sz w:val="28"/>
          <w:szCs w:val="28"/>
        </w:rPr>
        <w:t>8</w:t>
      </w:r>
      <w:r w:rsidR="00CE762D" w:rsidRPr="009B3914">
        <w:rPr>
          <w:sz w:val="28"/>
          <w:szCs w:val="28"/>
        </w:rPr>
        <w:t xml:space="preserve"> - </w:t>
      </w:r>
      <w:r w:rsidR="00AB4AFE" w:rsidRPr="009B3914">
        <w:rPr>
          <w:sz w:val="28"/>
          <w:szCs w:val="28"/>
        </w:rPr>
        <w:t>О</w:t>
      </w:r>
      <w:r w:rsidR="00CE762D" w:rsidRPr="009B3914">
        <w:rPr>
          <w:sz w:val="28"/>
          <w:szCs w:val="28"/>
        </w:rPr>
        <w:t xml:space="preserve">днодневный турнир по </w:t>
      </w:r>
      <w:r w:rsidR="00AB4AFE" w:rsidRPr="009B3914">
        <w:rPr>
          <w:sz w:val="28"/>
          <w:szCs w:val="28"/>
        </w:rPr>
        <w:t>баскетболу, г.Морозовск, 28</w:t>
      </w:r>
      <w:r w:rsidR="00CE762D" w:rsidRPr="009B3914">
        <w:rPr>
          <w:sz w:val="28"/>
          <w:szCs w:val="28"/>
        </w:rPr>
        <w:t xml:space="preserve"> чел.</w:t>
      </w:r>
      <w:r w:rsidR="00AB4AFE" w:rsidRPr="009B3914">
        <w:rPr>
          <w:sz w:val="28"/>
          <w:szCs w:val="28"/>
        </w:rPr>
        <w:t>, 2 место</w:t>
      </w:r>
      <w:r w:rsidR="00CE762D" w:rsidRPr="009B3914">
        <w:rPr>
          <w:sz w:val="28"/>
          <w:szCs w:val="28"/>
        </w:rPr>
        <w:t>;</w:t>
      </w:r>
    </w:p>
    <w:p w:rsidR="00CE762D" w:rsidRPr="009B3914" w:rsidRDefault="009932FD" w:rsidP="007E5254">
      <w:pPr>
        <w:jc w:val="both"/>
        <w:rPr>
          <w:sz w:val="28"/>
          <w:szCs w:val="28"/>
        </w:rPr>
      </w:pPr>
      <w:r w:rsidRPr="009B3914">
        <w:rPr>
          <w:sz w:val="28"/>
          <w:szCs w:val="28"/>
        </w:rPr>
        <w:t>-</w:t>
      </w:r>
      <w:r w:rsidR="007C418B" w:rsidRPr="009B3914">
        <w:rPr>
          <w:sz w:val="28"/>
          <w:szCs w:val="28"/>
        </w:rPr>
        <w:t xml:space="preserve"> </w:t>
      </w:r>
      <w:r w:rsidR="00AB4AFE" w:rsidRPr="009B3914">
        <w:rPr>
          <w:sz w:val="28"/>
          <w:szCs w:val="28"/>
        </w:rPr>
        <w:t>02</w:t>
      </w:r>
      <w:r w:rsidR="00CE762D" w:rsidRPr="009B3914">
        <w:rPr>
          <w:sz w:val="28"/>
          <w:szCs w:val="28"/>
        </w:rPr>
        <w:t>.</w:t>
      </w:r>
      <w:r w:rsidR="00AB4AFE" w:rsidRPr="009B3914">
        <w:rPr>
          <w:sz w:val="28"/>
          <w:szCs w:val="28"/>
        </w:rPr>
        <w:t>02.2018</w:t>
      </w:r>
      <w:r w:rsidR="00CE762D" w:rsidRPr="009B3914">
        <w:rPr>
          <w:sz w:val="28"/>
          <w:szCs w:val="28"/>
        </w:rPr>
        <w:t xml:space="preserve"> - Районная спартакиада школьников «Главный рекорд – Здоровье</w:t>
      </w:r>
      <w:r w:rsidR="00AB4AFE" w:rsidRPr="009B3914">
        <w:rPr>
          <w:sz w:val="28"/>
          <w:szCs w:val="28"/>
        </w:rPr>
        <w:t>!</w:t>
      </w:r>
      <w:r w:rsidR="00CE762D" w:rsidRPr="009B3914">
        <w:rPr>
          <w:sz w:val="28"/>
          <w:szCs w:val="28"/>
        </w:rPr>
        <w:t xml:space="preserve">» </w:t>
      </w:r>
      <w:r w:rsidR="00AB4AFE" w:rsidRPr="009B3914">
        <w:rPr>
          <w:sz w:val="28"/>
          <w:szCs w:val="28"/>
        </w:rPr>
        <w:t>по мини-футболу среди учащихся 2</w:t>
      </w:r>
      <w:r w:rsidR="00CE762D" w:rsidRPr="009B3914">
        <w:rPr>
          <w:sz w:val="28"/>
          <w:szCs w:val="28"/>
        </w:rPr>
        <w:t>-</w:t>
      </w:r>
      <w:r w:rsidR="00AB4AFE" w:rsidRPr="009B3914">
        <w:rPr>
          <w:sz w:val="28"/>
          <w:szCs w:val="28"/>
        </w:rPr>
        <w:t>5 кл., 90</w:t>
      </w:r>
      <w:r w:rsidR="00CE762D" w:rsidRPr="009B3914">
        <w:rPr>
          <w:sz w:val="28"/>
          <w:szCs w:val="28"/>
        </w:rPr>
        <w:t xml:space="preserve"> чел.;</w:t>
      </w:r>
    </w:p>
    <w:p w:rsidR="00CE762D" w:rsidRPr="009B3914" w:rsidRDefault="00CE762D" w:rsidP="007E5254">
      <w:pPr>
        <w:jc w:val="both"/>
        <w:rPr>
          <w:sz w:val="28"/>
          <w:szCs w:val="28"/>
        </w:rPr>
      </w:pPr>
      <w:r w:rsidRPr="009B3914">
        <w:rPr>
          <w:sz w:val="28"/>
          <w:szCs w:val="28"/>
        </w:rPr>
        <w:lastRenderedPageBreak/>
        <w:t>- 1</w:t>
      </w:r>
      <w:r w:rsidR="00AB4AFE" w:rsidRPr="009B3914">
        <w:rPr>
          <w:sz w:val="28"/>
          <w:szCs w:val="28"/>
        </w:rPr>
        <w:t>0</w:t>
      </w:r>
      <w:r w:rsidRPr="009B3914">
        <w:rPr>
          <w:sz w:val="28"/>
          <w:szCs w:val="28"/>
        </w:rPr>
        <w:t>.02.201</w:t>
      </w:r>
      <w:r w:rsidR="00AB4AFE" w:rsidRPr="009B3914">
        <w:rPr>
          <w:sz w:val="28"/>
          <w:szCs w:val="28"/>
        </w:rPr>
        <w:t>8</w:t>
      </w:r>
      <w:r w:rsidRPr="009B3914">
        <w:rPr>
          <w:sz w:val="28"/>
          <w:szCs w:val="28"/>
        </w:rPr>
        <w:t xml:space="preserve"> - </w:t>
      </w:r>
      <w:r w:rsidR="00AB4AFE" w:rsidRPr="009B3914">
        <w:rPr>
          <w:sz w:val="28"/>
          <w:szCs w:val="28"/>
        </w:rPr>
        <w:t>Однодневный турнир по мини-футболу, проводимый Федерацией футбола Ростовской области среди учащихся 2005-06 г.р., г.Морозовск, 12 чел.;</w:t>
      </w:r>
    </w:p>
    <w:p w:rsidR="00AB4AFE" w:rsidRPr="009B3914" w:rsidRDefault="00AB4AFE" w:rsidP="007E5254">
      <w:pPr>
        <w:jc w:val="both"/>
        <w:rPr>
          <w:sz w:val="28"/>
          <w:szCs w:val="28"/>
        </w:rPr>
      </w:pPr>
      <w:r w:rsidRPr="009B3914">
        <w:rPr>
          <w:sz w:val="28"/>
          <w:szCs w:val="28"/>
        </w:rPr>
        <w:t>- 10.02.2018 - Зимние игры в честь празднования 4-й годовщины Олимпиады в Сочи. Хоккей с мячом, 35 чел.;</w:t>
      </w:r>
    </w:p>
    <w:p w:rsidR="007C418B" w:rsidRPr="009B3914" w:rsidRDefault="007C418B" w:rsidP="007E5254">
      <w:pPr>
        <w:jc w:val="both"/>
        <w:rPr>
          <w:sz w:val="28"/>
          <w:szCs w:val="28"/>
        </w:rPr>
      </w:pPr>
      <w:r w:rsidRPr="009B3914">
        <w:rPr>
          <w:sz w:val="28"/>
          <w:szCs w:val="28"/>
        </w:rPr>
        <w:t>- 25.02.2018 - Однодневный турнир по мини-футболу, проводимый Федерацией футбола Ростовской области среди учащихся 2003-04 г.р., 20 чел.;</w:t>
      </w:r>
    </w:p>
    <w:p w:rsidR="007C418B" w:rsidRPr="009B3914" w:rsidRDefault="007C418B" w:rsidP="007E5254">
      <w:pPr>
        <w:jc w:val="both"/>
        <w:rPr>
          <w:sz w:val="28"/>
          <w:szCs w:val="28"/>
        </w:rPr>
      </w:pPr>
      <w:r w:rsidRPr="009B3914">
        <w:rPr>
          <w:sz w:val="28"/>
          <w:szCs w:val="28"/>
        </w:rPr>
        <w:t>- 27.02.2018 - Районная спартакиада школьников «Главный рекорд – Здоровье!» по волейболу среди юношей. 8 команд, 55 чел.;</w:t>
      </w:r>
    </w:p>
    <w:p w:rsidR="007C418B" w:rsidRPr="009B3914" w:rsidRDefault="007C418B" w:rsidP="007E5254">
      <w:pPr>
        <w:jc w:val="both"/>
        <w:rPr>
          <w:sz w:val="28"/>
          <w:szCs w:val="28"/>
        </w:rPr>
      </w:pPr>
      <w:r w:rsidRPr="009B3914">
        <w:rPr>
          <w:sz w:val="28"/>
          <w:szCs w:val="28"/>
        </w:rPr>
        <w:t>- 18.03.2018 - Однодневный турнир по мини-футболу, проводимый Федерацией футбола Ростовской области среди учащихся 2007-08 г.р., ст. Тацинская, 10 чел.;</w:t>
      </w:r>
    </w:p>
    <w:p w:rsidR="00CE762D" w:rsidRPr="009B3914" w:rsidRDefault="009932FD" w:rsidP="007E5254">
      <w:pPr>
        <w:jc w:val="both"/>
        <w:rPr>
          <w:sz w:val="28"/>
          <w:szCs w:val="28"/>
        </w:rPr>
      </w:pPr>
      <w:r w:rsidRPr="009B3914">
        <w:rPr>
          <w:sz w:val="28"/>
          <w:szCs w:val="28"/>
        </w:rPr>
        <w:t>-</w:t>
      </w:r>
      <w:r w:rsidR="00CE762D" w:rsidRPr="009B3914">
        <w:rPr>
          <w:sz w:val="28"/>
          <w:szCs w:val="28"/>
        </w:rPr>
        <w:t>2</w:t>
      </w:r>
      <w:r w:rsidR="007C418B" w:rsidRPr="009B3914">
        <w:rPr>
          <w:sz w:val="28"/>
          <w:szCs w:val="28"/>
        </w:rPr>
        <w:t>3</w:t>
      </w:r>
      <w:r w:rsidR="00CE762D" w:rsidRPr="009B3914">
        <w:rPr>
          <w:sz w:val="28"/>
          <w:szCs w:val="28"/>
        </w:rPr>
        <w:t>.03.201</w:t>
      </w:r>
      <w:r w:rsidR="007C418B" w:rsidRPr="009B3914">
        <w:rPr>
          <w:sz w:val="28"/>
          <w:szCs w:val="28"/>
        </w:rPr>
        <w:t>8</w:t>
      </w:r>
      <w:r w:rsidR="00CE762D" w:rsidRPr="009B3914">
        <w:rPr>
          <w:sz w:val="28"/>
          <w:szCs w:val="28"/>
        </w:rPr>
        <w:t xml:space="preserve"> - Районный турнир по настольному теннису памяти полного Кавалера Ордена Славы Последова А.А. </w:t>
      </w:r>
      <w:r w:rsidR="00C8018B" w:rsidRPr="009B3914">
        <w:rPr>
          <w:sz w:val="28"/>
          <w:szCs w:val="28"/>
        </w:rPr>
        <w:t>,</w:t>
      </w:r>
      <w:r w:rsidR="00CE762D" w:rsidRPr="009B3914">
        <w:rPr>
          <w:sz w:val="28"/>
          <w:szCs w:val="28"/>
        </w:rPr>
        <w:t xml:space="preserve"> 60 чел.;</w:t>
      </w:r>
    </w:p>
    <w:p w:rsidR="007C418B" w:rsidRPr="009B3914" w:rsidRDefault="007C418B" w:rsidP="007E5254">
      <w:pPr>
        <w:jc w:val="both"/>
        <w:rPr>
          <w:sz w:val="28"/>
          <w:szCs w:val="28"/>
        </w:rPr>
      </w:pPr>
      <w:r w:rsidRPr="009B3914">
        <w:rPr>
          <w:sz w:val="28"/>
          <w:szCs w:val="28"/>
        </w:rPr>
        <w:t>- 23.03.2018 - Районная спартакиада трудящихся Дона по шашкам, шахматам;</w:t>
      </w:r>
    </w:p>
    <w:p w:rsidR="007C418B" w:rsidRPr="009B3914" w:rsidRDefault="007C418B" w:rsidP="007E5254">
      <w:pPr>
        <w:jc w:val="both"/>
        <w:rPr>
          <w:sz w:val="28"/>
          <w:szCs w:val="28"/>
        </w:rPr>
      </w:pPr>
      <w:r w:rsidRPr="009B3914">
        <w:rPr>
          <w:sz w:val="28"/>
          <w:szCs w:val="28"/>
        </w:rPr>
        <w:t>-24.03.2018 - Районная спартакиада трудящихся Дона по армреслингу, перетягиванию каната.</w:t>
      </w:r>
    </w:p>
    <w:p w:rsidR="007C418B" w:rsidRPr="009B3914" w:rsidRDefault="007C418B" w:rsidP="007E5254">
      <w:pPr>
        <w:jc w:val="both"/>
        <w:rPr>
          <w:sz w:val="28"/>
          <w:szCs w:val="28"/>
        </w:rPr>
      </w:pPr>
      <w:r w:rsidRPr="009B3914">
        <w:rPr>
          <w:sz w:val="28"/>
          <w:szCs w:val="28"/>
        </w:rPr>
        <w:t>31.03.2018 - Открытое Первенство Кашарского района по баскетболу среди юношей 2000г.р. и младше, 2 место.</w:t>
      </w:r>
    </w:p>
    <w:p w:rsidR="00CC242E" w:rsidRPr="00AF36F1" w:rsidRDefault="00CC242E" w:rsidP="007E5254">
      <w:pPr>
        <w:jc w:val="both"/>
        <w:rPr>
          <w:sz w:val="28"/>
          <w:szCs w:val="28"/>
        </w:rPr>
      </w:pPr>
      <w:r w:rsidRPr="009B3914">
        <w:rPr>
          <w:sz w:val="28"/>
          <w:szCs w:val="28"/>
        </w:rPr>
        <w:t>31.03.2018 - Районная спартакиада трудящихся Дона по волейболу (мужчины), 4 команды. 40 чел.</w:t>
      </w:r>
    </w:p>
    <w:p w:rsidR="00900F88" w:rsidRPr="00AB6974" w:rsidRDefault="00900F88" w:rsidP="007E5254">
      <w:pPr>
        <w:ind w:firstLine="900"/>
        <w:jc w:val="both"/>
        <w:rPr>
          <w:sz w:val="28"/>
          <w:szCs w:val="28"/>
        </w:rPr>
      </w:pPr>
    </w:p>
    <w:p w:rsidR="00900F88" w:rsidRDefault="00900F88" w:rsidP="00900F88">
      <w:pPr>
        <w:ind w:firstLine="900"/>
        <w:jc w:val="both"/>
        <w:rPr>
          <w:sz w:val="28"/>
          <w:szCs w:val="28"/>
        </w:rPr>
      </w:pPr>
    </w:p>
    <w:p w:rsidR="00900F88" w:rsidRPr="00CB0E15" w:rsidRDefault="00900F88" w:rsidP="00900F88">
      <w:pPr>
        <w:ind w:firstLine="900"/>
        <w:jc w:val="both"/>
        <w:rPr>
          <w:sz w:val="28"/>
          <w:szCs w:val="28"/>
        </w:rPr>
      </w:pPr>
    </w:p>
    <w:p w:rsidR="00A27CF2" w:rsidRPr="00A27CF2" w:rsidRDefault="003D7323" w:rsidP="00A27CF2">
      <w:pPr>
        <w:tabs>
          <w:tab w:val="left" w:pos="7240"/>
        </w:tabs>
        <w:rPr>
          <w:sz w:val="28"/>
          <w:szCs w:val="28"/>
        </w:rPr>
      </w:pPr>
      <w:r w:rsidRPr="003D7323">
        <w:rPr>
          <w:sz w:val="28"/>
          <w:szCs w:val="28"/>
        </w:rPr>
        <w:t xml:space="preserve"> </w:t>
      </w:r>
      <w:r w:rsidR="00A27CF2" w:rsidRPr="00A27CF2">
        <w:rPr>
          <w:sz w:val="28"/>
          <w:szCs w:val="28"/>
        </w:rPr>
        <w:t>Заведующий отделом образования</w:t>
      </w:r>
    </w:p>
    <w:p w:rsidR="00900F88" w:rsidRPr="003D7323" w:rsidRDefault="00A27CF2" w:rsidP="00A27CF2">
      <w:pPr>
        <w:tabs>
          <w:tab w:val="left" w:pos="7240"/>
        </w:tabs>
        <w:rPr>
          <w:sz w:val="28"/>
          <w:szCs w:val="28"/>
        </w:rPr>
      </w:pPr>
      <w:r w:rsidRPr="00A27CF2">
        <w:rPr>
          <w:sz w:val="28"/>
          <w:szCs w:val="28"/>
        </w:rPr>
        <w:t>Администрации Милютинского района                                       Е.И.Анищенко</w:t>
      </w:r>
    </w:p>
    <w:sectPr w:rsidR="00900F88" w:rsidRPr="003D7323" w:rsidSect="00A032D0">
      <w:pgSz w:w="11907" w:h="16840" w:code="9"/>
      <w:pgMar w:top="822" w:right="851" w:bottom="295"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839" w:rsidRDefault="00E00839">
      <w:r>
        <w:separator/>
      </w:r>
    </w:p>
  </w:endnote>
  <w:endnote w:type="continuationSeparator" w:id="0">
    <w:p w:rsidR="00E00839" w:rsidRDefault="00E0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839" w:rsidRDefault="00E00839">
      <w:r>
        <w:separator/>
      </w:r>
    </w:p>
  </w:footnote>
  <w:footnote w:type="continuationSeparator" w:id="0">
    <w:p w:rsidR="00E00839" w:rsidRDefault="00E00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562"/>
    <w:multiLevelType w:val="hybridMultilevel"/>
    <w:tmpl w:val="23EA0B94"/>
    <w:lvl w:ilvl="0">
      <w:start w:val="1"/>
      <w:numFmt w:val="decimal"/>
      <w:lvlText w:val="%1."/>
      <w:lvlJc w:val="left"/>
      <w:pPr>
        <w:tabs>
          <w:tab w:val="num" w:pos="1290"/>
        </w:tabs>
        <w:ind w:left="1290" w:hanging="360"/>
      </w:pPr>
      <w:rPr>
        <w:rFonts w:hint="default"/>
      </w:rPr>
    </w:lvl>
    <w:lvl w:ilvl="1" w:tentative="1">
      <w:start w:val="1"/>
      <w:numFmt w:val="lowerLetter"/>
      <w:lvlText w:val="%2."/>
      <w:lvlJc w:val="left"/>
      <w:pPr>
        <w:tabs>
          <w:tab w:val="num" w:pos="2010"/>
        </w:tabs>
        <w:ind w:left="2010" w:hanging="360"/>
      </w:pPr>
    </w:lvl>
    <w:lvl w:ilvl="2" w:tentative="1">
      <w:start w:val="1"/>
      <w:numFmt w:val="lowerRoman"/>
      <w:lvlText w:val="%3."/>
      <w:lvlJc w:val="right"/>
      <w:pPr>
        <w:tabs>
          <w:tab w:val="num" w:pos="2730"/>
        </w:tabs>
        <w:ind w:left="2730" w:hanging="180"/>
      </w:pPr>
    </w:lvl>
    <w:lvl w:ilvl="3" w:tentative="1">
      <w:start w:val="1"/>
      <w:numFmt w:val="decimal"/>
      <w:lvlText w:val="%4."/>
      <w:lvlJc w:val="left"/>
      <w:pPr>
        <w:tabs>
          <w:tab w:val="num" w:pos="3450"/>
        </w:tabs>
        <w:ind w:left="3450" w:hanging="360"/>
      </w:pPr>
    </w:lvl>
    <w:lvl w:ilvl="4" w:tentative="1">
      <w:start w:val="1"/>
      <w:numFmt w:val="lowerLetter"/>
      <w:lvlText w:val="%5."/>
      <w:lvlJc w:val="left"/>
      <w:pPr>
        <w:tabs>
          <w:tab w:val="num" w:pos="4170"/>
        </w:tabs>
        <w:ind w:left="4170" w:hanging="360"/>
      </w:pPr>
    </w:lvl>
    <w:lvl w:ilvl="5" w:tentative="1">
      <w:start w:val="1"/>
      <w:numFmt w:val="lowerRoman"/>
      <w:lvlText w:val="%6."/>
      <w:lvlJc w:val="right"/>
      <w:pPr>
        <w:tabs>
          <w:tab w:val="num" w:pos="4890"/>
        </w:tabs>
        <w:ind w:left="4890" w:hanging="180"/>
      </w:pPr>
    </w:lvl>
    <w:lvl w:ilvl="6" w:tentative="1">
      <w:start w:val="1"/>
      <w:numFmt w:val="decimal"/>
      <w:lvlText w:val="%7."/>
      <w:lvlJc w:val="left"/>
      <w:pPr>
        <w:tabs>
          <w:tab w:val="num" w:pos="5610"/>
        </w:tabs>
        <w:ind w:left="5610" w:hanging="360"/>
      </w:pPr>
    </w:lvl>
    <w:lvl w:ilvl="7" w:tentative="1">
      <w:start w:val="1"/>
      <w:numFmt w:val="lowerLetter"/>
      <w:lvlText w:val="%8."/>
      <w:lvlJc w:val="left"/>
      <w:pPr>
        <w:tabs>
          <w:tab w:val="num" w:pos="6330"/>
        </w:tabs>
        <w:ind w:left="6330" w:hanging="360"/>
      </w:pPr>
    </w:lvl>
    <w:lvl w:ilvl="8" w:tentative="1">
      <w:start w:val="1"/>
      <w:numFmt w:val="lowerRoman"/>
      <w:lvlText w:val="%9."/>
      <w:lvlJc w:val="right"/>
      <w:pPr>
        <w:tabs>
          <w:tab w:val="num" w:pos="7050"/>
        </w:tabs>
        <w:ind w:left="7050" w:hanging="180"/>
      </w:pPr>
    </w:lvl>
  </w:abstractNum>
  <w:abstractNum w:abstractNumId="1" w15:restartNumberingAfterBreak="0">
    <w:nsid w:val="02E666E1"/>
    <w:multiLevelType w:val="hybridMultilevel"/>
    <w:tmpl w:val="6DE6A852"/>
    <w:lvl w:ilvl="0" w:tplc="5978C104">
      <w:start w:val="1"/>
      <w:numFmt w:val="decimal"/>
      <w:lvlText w:val="%1."/>
      <w:lvlJc w:val="left"/>
      <w:pPr>
        <w:ind w:left="1256" w:hanging="40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3DD5496"/>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067E2CEA"/>
    <w:multiLevelType w:val="hybridMultilevel"/>
    <w:tmpl w:val="98580CE0"/>
    <w:lvl w:ilvl="0">
      <w:start w:val="3"/>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6F804E0"/>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09AA67C6"/>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0A3073CF"/>
    <w:multiLevelType w:val="hybridMultilevel"/>
    <w:tmpl w:val="646610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7C56BB"/>
    <w:multiLevelType w:val="hybridMultilevel"/>
    <w:tmpl w:val="639CCF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CB243C0"/>
    <w:multiLevelType w:val="hybridMultilevel"/>
    <w:tmpl w:val="427CE79A"/>
    <w:lvl w:ilvl="0" w:tplc="AFD2B6B6">
      <w:start w:val="1"/>
      <w:numFmt w:val="decimal"/>
      <w:lvlText w:val="%1."/>
      <w:lvlJc w:val="left"/>
      <w:pPr>
        <w:tabs>
          <w:tab w:val="num" w:pos="1776"/>
        </w:tabs>
        <w:ind w:left="1776" w:hanging="360"/>
      </w:pPr>
    </w:lvl>
    <w:lvl w:ilvl="1" w:tplc="04190001">
      <w:start w:val="1"/>
      <w:numFmt w:val="bullet"/>
      <w:lvlText w:val=""/>
      <w:lvlJc w:val="left"/>
      <w:pPr>
        <w:tabs>
          <w:tab w:val="num" w:pos="2148"/>
        </w:tabs>
        <w:ind w:left="2148"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0D440C66"/>
    <w:multiLevelType w:val="hybridMultilevel"/>
    <w:tmpl w:val="7E5ACD8E"/>
    <w:lvl w:ilvl="0" w:tplc="F500B35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15:restartNumberingAfterBreak="0">
    <w:nsid w:val="0DCD12D4"/>
    <w:multiLevelType w:val="hybridMultilevel"/>
    <w:tmpl w:val="8624B1F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0FCD6EEE"/>
    <w:multiLevelType w:val="hybridMultilevel"/>
    <w:tmpl w:val="B704BC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3613202"/>
    <w:multiLevelType w:val="hybridMultilevel"/>
    <w:tmpl w:val="2AE2A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7217318"/>
    <w:multiLevelType w:val="multilevel"/>
    <w:tmpl w:val="5EAC43A8"/>
    <w:lvl w:ilvl="0">
      <w:start w:val="1"/>
      <w:numFmt w:val="decimal"/>
      <w:lvlText w:val="%1"/>
      <w:lvlJc w:val="left"/>
      <w:pPr>
        <w:ind w:left="360" w:hanging="360"/>
      </w:pPr>
    </w:lvl>
    <w:lvl w:ilvl="1">
      <w:start w:val="2"/>
      <w:numFmt w:val="decimal"/>
      <w:lvlText w:val="%1.%2"/>
      <w:lvlJc w:val="left"/>
      <w:pPr>
        <w:ind w:left="1778" w:hanging="360"/>
      </w:p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abstractNum w:abstractNumId="14" w15:restartNumberingAfterBreak="0">
    <w:nsid w:val="184F3BAC"/>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1A3E702A"/>
    <w:multiLevelType w:val="singleLevel"/>
    <w:tmpl w:val="8EB2A638"/>
    <w:lvl w:ilvl="0">
      <w:start w:val="1"/>
      <w:numFmt w:val="decimal"/>
      <w:lvlText w:val="%1."/>
      <w:lvlJc w:val="left"/>
      <w:pPr>
        <w:tabs>
          <w:tab w:val="num" w:pos="360"/>
        </w:tabs>
        <w:ind w:left="360" w:hanging="360"/>
      </w:pPr>
    </w:lvl>
  </w:abstractNum>
  <w:abstractNum w:abstractNumId="16" w15:restartNumberingAfterBreak="0">
    <w:nsid w:val="1CBD37FE"/>
    <w:multiLevelType w:val="singleLevel"/>
    <w:tmpl w:val="B23A0716"/>
    <w:lvl w:ilvl="0">
      <w:start w:val="5"/>
      <w:numFmt w:val="bullet"/>
      <w:lvlText w:val="-"/>
      <w:lvlJc w:val="left"/>
      <w:pPr>
        <w:tabs>
          <w:tab w:val="num" w:pos="360"/>
        </w:tabs>
        <w:ind w:left="360" w:hanging="360"/>
      </w:pPr>
      <w:rPr>
        <w:rFonts w:hint="default"/>
      </w:rPr>
    </w:lvl>
  </w:abstractNum>
  <w:abstractNum w:abstractNumId="17" w15:restartNumberingAfterBreak="0">
    <w:nsid w:val="22FC642E"/>
    <w:multiLevelType w:val="singleLevel"/>
    <w:tmpl w:val="EDC07314"/>
    <w:lvl w:ilvl="0">
      <w:start w:val="1"/>
      <w:numFmt w:val="decimal"/>
      <w:lvlText w:val="%1."/>
      <w:lvlJc w:val="left"/>
      <w:pPr>
        <w:tabs>
          <w:tab w:val="num" w:pos="1080"/>
        </w:tabs>
        <w:ind w:left="1080" w:hanging="360"/>
      </w:pPr>
      <w:rPr>
        <w:rFonts w:hint="default"/>
      </w:rPr>
    </w:lvl>
  </w:abstractNum>
  <w:abstractNum w:abstractNumId="18" w15:restartNumberingAfterBreak="0">
    <w:nsid w:val="25F84E30"/>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26C3364B"/>
    <w:multiLevelType w:val="hybridMultilevel"/>
    <w:tmpl w:val="81668B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769338C"/>
    <w:multiLevelType w:val="singleLevel"/>
    <w:tmpl w:val="0419000F"/>
    <w:lvl w:ilvl="0">
      <w:start w:val="1"/>
      <w:numFmt w:val="decimal"/>
      <w:lvlText w:val="%1."/>
      <w:lvlJc w:val="left"/>
      <w:pPr>
        <w:tabs>
          <w:tab w:val="num" w:pos="360"/>
        </w:tabs>
        <w:ind w:left="360" w:hanging="360"/>
      </w:pPr>
      <w:rPr>
        <w:rFonts w:hint="default"/>
      </w:rPr>
    </w:lvl>
  </w:abstractNum>
  <w:abstractNum w:abstractNumId="21" w15:restartNumberingAfterBreak="0">
    <w:nsid w:val="31D6118D"/>
    <w:multiLevelType w:val="hybridMultilevel"/>
    <w:tmpl w:val="4D506F6C"/>
    <w:lvl w:ilvl="0" w:tplc="0419000F">
      <w:start w:val="3"/>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312737"/>
    <w:multiLevelType w:val="hybridMultilevel"/>
    <w:tmpl w:val="F1D037C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0F5E39"/>
    <w:multiLevelType w:val="singleLevel"/>
    <w:tmpl w:val="0419000F"/>
    <w:lvl w:ilvl="0">
      <w:start w:val="1"/>
      <w:numFmt w:val="decimal"/>
      <w:lvlText w:val="%1."/>
      <w:lvlJc w:val="left"/>
      <w:pPr>
        <w:tabs>
          <w:tab w:val="num" w:pos="360"/>
        </w:tabs>
        <w:ind w:left="360" w:hanging="360"/>
      </w:pPr>
      <w:rPr>
        <w:rFonts w:hint="default"/>
      </w:rPr>
    </w:lvl>
  </w:abstractNum>
  <w:abstractNum w:abstractNumId="24" w15:restartNumberingAfterBreak="0">
    <w:nsid w:val="370211FA"/>
    <w:multiLevelType w:val="singleLevel"/>
    <w:tmpl w:val="0419000F"/>
    <w:lvl w:ilvl="0">
      <w:start w:val="1"/>
      <w:numFmt w:val="decimal"/>
      <w:lvlText w:val="%1."/>
      <w:lvlJc w:val="left"/>
      <w:pPr>
        <w:tabs>
          <w:tab w:val="num" w:pos="360"/>
        </w:tabs>
        <w:ind w:left="360" w:hanging="360"/>
      </w:pPr>
      <w:rPr>
        <w:rFonts w:hint="default"/>
      </w:rPr>
    </w:lvl>
  </w:abstractNum>
  <w:abstractNum w:abstractNumId="25" w15:restartNumberingAfterBreak="0">
    <w:nsid w:val="3C497390"/>
    <w:multiLevelType w:val="singleLevel"/>
    <w:tmpl w:val="F59E5554"/>
    <w:lvl w:ilvl="0">
      <w:start w:val="1"/>
      <w:numFmt w:val="decimal"/>
      <w:lvlText w:val="%1."/>
      <w:lvlJc w:val="left"/>
      <w:pPr>
        <w:tabs>
          <w:tab w:val="num" w:pos="360"/>
        </w:tabs>
        <w:ind w:left="360" w:hanging="360"/>
      </w:pPr>
      <w:rPr>
        <w:rFonts w:hint="default"/>
        <w:b/>
      </w:rPr>
    </w:lvl>
  </w:abstractNum>
  <w:abstractNum w:abstractNumId="26" w15:restartNumberingAfterBreak="0">
    <w:nsid w:val="3F9F7803"/>
    <w:multiLevelType w:val="singleLevel"/>
    <w:tmpl w:val="0419000F"/>
    <w:lvl w:ilvl="0">
      <w:start w:val="1"/>
      <w:numFmt w:val="decimal"/>
      <w:lvlText w:val="%1."/>
      <w:lvlJc w:val="left"/>
      <w:pPr>
        <w:tabs>
          <w:tab w:val="num" w:pos="360"/>
        </w:tabs>
        <w:ind w:left="360" w:hanging="360"/>
      </w:pPr>
      <w:rPr>
        <w:rFonts w:hint="default"/>
      </w:rPr>
    </w:lvl>
  </w:abstractNum>
  <w:abstractNum w:abstractNumId="27" w15:restartNumberingAfterBreak="0">
    <w:nsid w:val="435558B3"/>
    <w:multiLevelType w:val="hybridMultilevel"/>
    <w:tmpl w:val="74A0C182"/>
    <w:lvl w:ilvl="0" w:tplc="0D641798">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8" w15:restartNumberingAfterBreak="0">
    <w:nsid w:val="4820247D"/>
    <w:multiLevelType w:val="singleLevel"/>
    <w:tmpl w:val="0419000F"/>
    <w:lvl w:ilvl="0">
      <w:start w:val="1"/>
      <w:numFmt w:val="decimal"/>
      <w:lvlText w:val="%1."/>
      <w:lvlJc w:val="left"/>
      <w:pPr>
        <w:tabs>
          <w:tab w:val="num" w:pos="360"/>
        </w:tabs>
        <w:ind w:left="360" w:hanging="360"/>
      </w:pPr>
      <w:rPr>
        <w:rFonts w:hint="default"/>
      </w:rPr>
    </w:lvl>
  </w:abstractNum>
  <w:abstractNum w:abstractNumId="29" w15:restartNumberingAfterBreak="0">
    <w:nsid w:val="4C006B4F"/>
    <w:multiLevelType w:val="singleLevel"/>
    <w:tmpl w:val="28D49C4A"/>
    <w:lvl w:ilvl="0">
      <w:start w:val="5"/>
      <w:numFmt w:val="bullet"/>
      <w:lvlText w:val="-"/>
      <w:lvlJc w:val="left"/>
      <w:pPr>
        <w:tabs>
          <w:tab w:val="num" w:pos="360"/>
        </w:tabs>
        <w:ind w:left="360" w:hanging="360"/>
      </w:pPr>
      <w:rPr>
        <w:rFonts w:hint="default"/>
      </w:rPr>
    </w:lvl>
  </w:abstractNum>
  <w:abstractNum w:abstractNumId="30" w15:restartNumberingAfterBreak="0">
    <w:nsid w:val="4CC67F6B"/>
    <w:multiLevelType w:val="singleLevel"/>
    <w:tmpl w:val="0419000F"/>
    <w:lvl w:ilvl="0">
      <w:start w:val="1"/>
      <w:numFmt w:val="decimal"/>
      <w:lvlText w:val="%1."/>
      <w:lvlJc w:val="left"/>
      <w:pPr>
        <w:tabs>
          <w:tab w:val="num" w:pos="360"/>
        </w:tabs>
        <w:ind w:left="360" w:hanging="360"/>
      </w:pPr>
      <w:rPr>
        <w:rFonts w:hint="default"/>
      </w:rPr>
    </w:lvl>
  </w:abstractNum>
  <w:abstractNum w:abstractNumId="31" w15:restartNumberingAfterBreak="0">
    <w:nsid w:val="4CEC3778"/>
    <w:multiLevelType w:val="singleLevel"/>
    <w:tmpl w:val="0419000F"/>
    <w:lvl w:ilvl="0">
      <w:start w:val="1"/>
      <w:numFmt w:val="decimal"/>
      <w:lvlText w:val="%1."/>
      <w:lvlJc w:val="left"/>
      <w:pPr>
        <w:tabs>
          <w:tab w:val="num" w:pos="360"/>
        </w:tabs>
        <w:ind w:left="360" w:hanging="360"/>
      </w:pPr>
      <w:rPr>
        <w:rFonts w:hint="default"/>
      </w:rPr>
    </w:lvl>
  </w:abstractNum>
  <w:abstractNum w:abstractNumId="32" w15:restartNumberingAfterBreak="0">
    <w:nsid w:val="4DAC7EC3"/>
    <w:multiLevelType w:val="hybridMultilevel"/>
    <w:tmpl w:val="67940FE2"/>
    <w:lvl w:ilvl="0">
      <w:start w:val="1"/>
      <w:numFmt w:val="decimal"/>
      <w:lvlText w:val="%1."/>
      <w:lvlJc w:val="left"/>
      <w:pPr>
        <w:tabs>
          <w:tab w:val="num" w:pos="1290"/>
        </w:tabs>
        <w:ind w:left="1290" w:hanging="360"/>
      </w:pPr>
      <w:rPr>
        <w:rFonts w:hint="default"/>
      </w:rPr>
    </w:lvl>
    <w:lvl w:ilvl="1" w:tentative="1">
      <w:start w:val="1"/>
      <w:numFmt w:val="lowerLetter"/>
      <w:lvlText w:val="%2."/>
      <w:lvlJc w:val="left"/>
      <w:pPr>
        <w:tabs>
          <w:tab w:val="num" w:pos="2010"/>
        </w:tabs>
        <w:ind w:left="2010" w:hanging="360"/>
      </w:pPr>
    </w:lvl>
    <w:lvl w:ilvl="2" w:tentative="1">
      <w:start w:val="1"/>
      <w:numFmt w:val="lowerRoman"/>
      <w:lvlText w:val="%3."/>
      <w:lvlJc w:val="right"/>
      <w:pPr>
        <w:tabs>
          <w:tab w:val="num" w:pos="2730"/>
        </w:tabs>
        <w:ind w:left="2730" w:hanging="180"/>
      </w:pPr>
    </w:lvl>
    <w:lvl w:ilvl="3" w:tentative="1">
      <w:start w:val="1"/>
      <w:numFmt w:val="decimal"/>
      <w:lvlText w:val="%4."/>
      <w:lvlJc w:val="left"/>
      <w:pPr>
        <w:tabs>
          <w:tab w:val="num" w:pos="3450"/>
        </w:tabs>
        <w:ind w:left="3450" w:hanging="360"/>
      </w:pPr>
    </w:lvl>
    <w:lvl w:ilvl="4" w:tentative="1">
      <w:start w:val="1"/>
      <w:numFmt w:val="lowerLetter"/>
      <w:lvlText w:val="%5."/>
      <w:lvlJc w:val="left"/>
      <w:pPr>
        <w:tabs>
          <w:tab w:val="num" w:pos="4170"/>
        </w:tabs>
        <w:ind w:left="4170" w:hanging="360"/>
      </w:pPr>
    </w:lvl>
    <w:lvl w:ilvl="5" w:tentative="1">
      <w:start w:val="1"/>
      <w:numFmt w:val="lowerRoman"/>
      <w:lvlText w:val="%6."/>
      <w:lvlJc w:val="right"/>
      <w:pPr>
        <w:tabs>
          <w:tab w:val="num" w:pos="4890"/>
        </w:tabs>
        <w:ind w:left="4890" w:hanging="180"/>
      </w:pPr>
    </w:lvl>
    <w:lvl w:ilvl="6" w:tentative="1">
      <w:start w:val="1"/>
      <w:numFmt w:val="decimal"/>
      <w:lvlText w:val="%7."/>
      <w:lvlJc w:val="left"/>
      <w:pPr>
        <w:tabs>
          <w:tab w:val="num" w:pos="5610"/>
        </w:tabs>
        <w:ind w:left="5610" w:hanging="360"/>
      </w:pPr>
    </w:lvl>
    <w:lvl w:ilvl="7" w:tentative="1">
      <w:start w:val="1"/>
      <w:numFmt w:val="lowerLetter"/>
      <w:lvlText w:val="%8."/>
      <w:lvlJc w:val="left"/>
      <w:pPr>
        <w:tabs>
          <w:tab w:val="num" w:pos="6330"/>
        </w:tabs>
        <w:ind w:left="6330" w:hanging="360"/>
      </w:pPr>
    </w:lvl>
    <w:lvl w:ilvl="8" w:tentative="1">
      <w:start w:val="1"/>
      <w:numFmt w:val="lowerRoman"/>
      <w:lvlText w:val="%9."/>
      <w:lvlJc w:val="right"/>
      <w:pPr>
        <w:tabs>
          <w:tab w:val="num" w:pos="7050"/>
        </w:tabs>
        <w:ind w:left="7050" w:hanging="180"/>
      </w:pPr>
    </w:lvl>
  </w:abstractNum>
  <w:abstractNum w:abstractNumId="33" w15:restartNumberingAfterBreak="0">
    <w:nsid w:val="53F06F33"/>
    <w:multiLevelType w:val="hybridMultilevel"/>
    <w:tmpl w:val="9B64F89E"/>
    <w:lvl w:ilvl="0" w:tplc="04190001">
      <w:start w:val="1"/>
      <w:numFmt w:val="bullet"/>
      <w:lvlText w:val=""/>
      <w:lvlJc w:val="left"/>
      <w:pPr>
        <w:tabs>
          <w:tab w:val="num" w:pos="1776"/>
        </w:tabs>
        <w:ind w:left="1776" w:hanging="360"/>
      </w:pPr>
      <w:rPr>
        <w:rFonts w:ascii="Symbol" w:hAnsi="Symbol" w:hint="default"/>
      </w:rPr>
    </w:lvl>
    <w:lvl w:ilvl="1" w:tplc="04190001">
      <w:start w:val="1"/>
      <w:numFmt w:val="bullet"/>
      <w:lvlText w:val=""/>
      <w:lvlJc w:val="left"/>
      <w:pPr>
        <w:tabs>
          <w:tab w:val="num" w:pos="2148"/>
        </w:tabs>
        <w:ind w:left="2148"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4300DDD"/>
    <w:multiLevelType w:val="singleLevel"/>
    <w:tmpl w:val="E6BA09FE"/>
    <w:lvl w:ilvl="0">
      <w:start w:val="15"/>
      <w:numFmt w:val="decimal"/>
      <w:lvlText w:val="%1."/>
      <w:lvlJc w:val="left"/>
      <w:pPr>
        <w:tabs>
          <w:tab w:val="num" w:pos="360"/>
        </w:tabs>
        <w:ind w:left="360" w:hanging="360"/>
      </w:pPr>
    </w:lvl>
  </w:abstractNum>
  <w:abstractNum w:abstractNumId="35" w15:restartNumberingAfterBreak="0">
    <w:nsid w:val="55427FEF"/>
    <w:multiLevelType w:val="multilevel"/>
    <w:tmpl w:val="F774CD2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15:restartNumberingAfterBreak="0">
    <w:nsid w:val="5C0D29F2"/>
    <w:multiLevelType w:val="multilevel"/>
    <w:tmpl w:val="F97EEDF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621514CF"/>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63C600E2"/>
    <w:multiLevelType w:val="hybridMultilevel"/>
    <w:tmpl w:val="114E29F8"/>
    <w:lvl w:ilvl="0" w:tplc="05285266">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3F03EC0"/>
    <w:multiLevelType w:val="singleLevel"/>
    <w:tmpl w:val="1AE2B36C"/>
    <w:lvl w:ilvl="0">
      <w:start w:val="5"/>
      <w:numFmt w:val="bullet"/>
      <w:lvlText w:val="-"/>
      <w:lvlJc w:val="left"/>
      <w:pPr>
        <w:tabs>
          <w:tab w:val="num" w:pos="360"/>
        </w:tabs>
        <w:ind w:left="360" w:hanging="360"/>
      </w:pPr>
      <w:rPr>
        <w:rFonts w:hint="default"/>
      </w:rPr>
    </w:lvl>
  </w:abstractNum>
  <w:abstractNum w:abstractNumId="40" w15:restartNumberingAfterBreak="0">
    <w:nsid w:val="65D607B9"/>
    <w:multiLevelType w:val="hybridMultilevel"/>
    <w:tmpl w:val="DEC2652E"/>
    <w:lvl w:ilvl="0">
      <w:start w:val="1"/>
      <w:numFmt w:val="decimal"/>
      <w:lvlText w:val="%1."/>
      <w:lvlJc w:val="left"/>
      <w:pPr>
        <w:tabs>
          <w:tab w:val="num" w:pos="600"/>
        </w:tabs>
        <w:ind w:left="600" w:hanging="360"/>
      </w:pPr>
      <w:rPr>
        <w:rFonts w:hint="default"/>
      </w:rPr>
    </w:lvl>
    <w:lvl w:ilvl="1" w:tentative="1">
      <w:start w:val="1"/>
      <w:numFmt w:val="lowerLetter"/>
      <w:lvlText w:val="%2."/>
      <w:lvlJc w:val="left"/>
      <w:pPr>
        <w:tabs>
          <w:tab w:val="num" w:pos="1320"/>
        </w:tabs>
        <w:ind w:left="1320" w:hanging="360"/>
      </w:pPr>
    </w:lvl>
    <w:lvl w:ilvl="2" w:tentative="1">
      <w:start w:val="1"/>
      <w:numFmt w:val="lowerRoman"/>
      <w:lvlText w:val="%3."/>
      <w:lvlJc w:val="right"/>
      <w:pPr>
        <w:tabs>
          <w:tab w:val="num" w:pos="2040"/>
        </w:tabs>
        <w:ind w:left="2040" w:hanging="180"/>
      </w:pPr>
    </w:lvl>
    <w:lvl w:ilvl="3" w:tentative="1">
      <w:start w:val="1"/>
      <w:numFmt w:val="decimal"/>
      <w:lvlText w:val="%4."/>
      <w:lvlJc w:val="left"/>
      <w:pPr>
        <w:tabs>
          <w:tab w:val="num" w:pos="2760"/>
        </w:tabs>
        <w:ind w:left="2760" w:hanging="360"/>
      </w:pPr>
    </w:lvl>
    <w:lvl w:ilvl="4" w:tentative="1">
      <w:start w:val="1"/>
      <w:numFmt w:val="lowerLetter"/>
      <w:lvlText w:val="%5."/>
      <w:lvlJc w:val="left"/>
      <w:pPr>
        <w:tabs>
          <w:tab w:val="num" w:pos="3480"/>
        </w:tabs>
        <w:ind w:left="3480" w:hanging="360"/>
      </w:pPr>
    </w:lvl>
    <w:lvl w:ilvl="5" w:tentative="1">
      <w:start w:val="1"/>
      <w:numFmt w:val="lowerRoman"/>
      <w:lvlText w:val="%6."/>
      <w:lvlJc w:val="right"/>
      <w:pPr>
        <w:tabs>
          <w:tab w:val="num" w:pos="4200"/>
        </w:tabs>
        <w:ind w:left="4200" w:hanging="180"/>
      </w:pPr>
    </w:lvl>
    <w:lvl w:ilvl="6" w:tentative="1">
      <w:start w:val="1"/>
      <w:numFmt w:val="decimal"/>
      <w:lvlText w:val="%7."/>
      <w:lvlJc w:val="left"/>
      <w:pPr>
        <w:tabs>
          <w:tab w:val="num" w:pos="4920"/>
        </w:tabs>
        <w:ind w:left="4920" w:hanging="360"/>
      </w:pPr>
    </w:lvl>
    <w:lvl w:ilvl="7" w:tentative="1">
      <w:start w:val="1"/>
      <w:numFmt w:val="lowerLetter"/>
      <w:lvlText w:val="%8."/>
      <w:lvlJc w:val="left"/>
      <w:pPr>
        <w:tabs>
          <w:tab w:val="num" w:pos="5640"/>
        </w:tabs>
        <w:ind w:left="5640" w:hanging="360"/>
      </w:pPr>
    </w:lvl>
    <w:lvl w:ilvl="8" w:tentative="1">
      <w:start w:val="1"/>
      <w:numFmt w:val="lowerRoman"/>
      <w:lvlText w:val="%9."/>
      <w:lvlJc w:val="right"/>
      <w:pPr>
        <w:tabs>
          <w:tab w:val="num" w:pos="6360"/>
        </w:tabs>
        <w:ind w:left="6360" w:hanging="180"/>
      </w:pPr>
    </w:lvl>
  </w:abstractNum>
  <w:abstractNum w:abstractNumId="41" w15:restartNumberingAfterBreak="0">
    <w:nsid w:val="69121F57"/>
    <w:multiLevelType w:val="singleLevel"/>
    <w:tmpl w:val="9EE89258"/>
    <w:lvl w:ilvl="0">
      <w:start w:val="10"/>
      <w:numFmt w:val="decimal"/>
      <w:lvlText w:val="%1."/>
      <w:lvlJc w:val="left"/>
      <w:pPr>
        <w:tabs>
          <w:tab w:val="num" w:pos="360"/>
        </w:tabs>
        <w:ind w:left="360" w:hanging="360"/>
      </w:pPr>
    </w:lvl>
  </w:abstractNum>
  <w:abstractNum w:abstractNumId="42" w15:restartNumberingAfterBreak="0">
    <w:nsid w:val="6C8B501D"/>
    <w:multiLevelType w:val="singleLevel"/>
    <w:tmpl w:val="0419000F"/>
    <w:lvl w:ilvl="0">
      <w:start w:val="1"/>
      <w:numFmt w:val="decimal"/>
      <w:lvlText w:val="%1."/>
      <w:lvlJc w:val="left"/>
      <w:pPr>
        <w:tabs>
          <w:tab w:val="num" w:pos="360"/>
        </w:tabs>
        <w:ind w:left="360" w:hanging="360"/>
      </w:pPr>
      <w:rPr>
        <w:rFonts w:hint="default"/>
      </w:rPr>
    </w:lvl>
  </w:abstractNum>
  <w:abstractNum w:abstractNumId="43" w15:restartNumberingAfterBreak="0">
    <w:nsid w:val="6E7013EB"/>
    <w:multiLevelType w:val="singleLevel"/>
    <w:tmpl w:val="C450AE9E"/>
    <w:lvl w:ilvl="0">
      <w:start w:val="24"/>
      <w:numFmt w:val="bullet"/>
      <w:lvlText w:val="-"/>
      <w:lvlJc w:val="left"/>
      <w:pPr>
        <w:tabs>
          <w:tab w:val="num" w:pos="360"/>
        </w:tabs>
        <w:ind w:left="360" w:hanging="360"/>
      </w:pPr>
      <w:rPr>
        <w:rFonts w:hint="default"/>
      </w:rPr>
    </w:lvl>
  </w:abstractNum>
  <w:abstractNum w:abstractNumId="44" w15:restartNumberingAfterBreak="0">
    <w:nsid w:val="6F33389E"/>
    <w:multiLevelType w:val="singleLevel"/>
    <w:tmpl w:val="0419000F"/>
    <w:lvl w:ilvl="0">
      <w:start w:val="1"/>
      <w:numFmt w:val="decimal"/>
      <w:lvlText w:val="%1."/>
      <w:lvlJc w:val="left"/>
      <w:pPr>
        <w:tabs>
          <w:tab w:val="num" w:pos="360"/>
        </w:tabs>
        <w:ind w:left="360" w:hanging="360"/>
      </w:pPr>
      <w:rPr>
        <w:rFonts w:hint="default"/>
      </w:rPr>
    </w:lvl>
  </w:abstractNum>
  <w:abstractNum w:abstractNumId="45" w15:restartNumberingAfterBreak="0">
    <w:nsid w:val="73997C22"/>
    <w:multiLevelType w:val="singleLevel"/>
    <w:tmpl w:val="DA1E45C2"/>
    <w:lvl w:ilvl="0">
      <w:start w:val="5"/>
      <w:numFmt w:val="bullet"/>
      <w:lvlText w:val="-"/>
      <w:lvlJc w:val="left"/>
      <w:pPr>
        <w:tabs>
          <w:tab w:val="num" w:pos="360"/>
        </w:tabs>
        <w:ind w:left="360" w:hanging="360"/>
      </w:pPr>
      <w:rPr>
        <w:rFonts w:hint="default"/>
      </w:rPr>
    </w:lvl>
  </w:abstractNum>
  <w:abstractNum w:abstractNumId="46" w15:restartNumberingAfterBreak="0">
    <w:nsid w:val="76880154"/>
    <w:multiLevelType w:val="hybridMultilevel"/>
    <w:tmpl w:val="7CD0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8830AF8"/>
    <w:multiLevelType w:val="singleLevel"/>
    <w:tmpl w:val="0419000F"/>
    <w:lvl w:ilvl="0">
      <w:start w:val="1"/>
      <w:numFmt w:val="decimal"/>
      <w:lvlText w:val="%1."/>
      <w:lvlJc w:val="left"/>
      <w:pPr>
        <w:tabs>
          <w:tab w:val="num" w:pos="360"/>
        </w:tabs>
        <w:ind w:left="360" w:hanging="360"/>
      </w:pPr>
      <w:rPr>
        <w:rFonts w:hint="default"/>
      </w:rPr>
    </w:lvl>
  </w:abstractNum>
  <w:abstractNum w:abstractNumId="48" w15:restartNumberingAfterBreak="0">
    <w:nsid w:val="7C691DE5"/>
    <w:multiLevelType w:val="multilevel"/>
    <w:tmpl w:val="0EE24370"/>
    <w:lvl w:ilvl="0">
      <w:start w:val="1"/>
      <w:numFmt w:val="decimal"/>
      <w:lvlText w:val="%1."/>
      <w:lvlJc w:val="left"/>
      <w:pPr>
        <w:ind w:left="1004" w:hanging="360"/>
      </w:pPr>
    </w:lvl>
    <w:lvl w:ilvl="1">
      <w:start w:val="1"/>
      <w:numFmt w:val="decimal"/>
      <w:isLgl/>
      <w:lvlText w:val="%1.%2."/>
      <w:lvlJc w:val="left"/>
      <w:pPr>
        <w:ind w:left="1855" w:hanging="720"/>
      </w:pPr>
      <w:rPr>
        <w:b w:val="0"/>
      </w:rPr>
    </w:lvl>
    <w:lvl w:ilvl="2">
      <w:start w:val="1"/>
      <w:numFmt w:val="decimal"/>
      <w:isLgl/>
      <w:lvlText w:val="%1.%2.%3."/>
      <w:lvlJc w:val="left"/>
      <w:pPr>
        <w:ind w:left="1572" w:hanging="720"/>
      </w:pPr>
    </w:lvl>
    <w:lvl w:ilvl="3">
      <w:start w:val="1"/>
      <w:numFmt w:val="decimal"/>
      <w:isLgl/>
      <w:lvlText w:val="%1.%2.%3.%4."/>
      <w:lvlJc w:val="left"/>
      <w:pPr>
        <w:ind w:left="1724" w:hanging="1080"/>
      </w:pPr>
    </w:lvl>
    <w:lvl w:ilvl="4">
      <w:start w:val="1"/>
      <w:numFmt w:val="decimal"/>
      <w:isLgl/>
      <w:lvlText w:val="%1.%2.%3.%4.%5."/>
      <w:lvlJc w:val="left"/>
      <w:pPr>
        <w:ind w:left="1724" w:hanging="1080"/>
      </w:pPr>
    </w:lvl>
    <w:lvl w:ilvl="5">
      <w:start w:val="1"/>
      <w:numFmt w:val="decimal"/>
      <w:isLgl/>
      <w:lvlText w:val="%1.%2.%3.%4.%5.%6."/>
      <w:lvlJc w:val="left"/>
      <w:pPr>
        <w:ind w:left="2084" w:hanging="1440"/>
      </w:pPr>
    </w:lvl>
    <w:lvl w:ilvl="6">
      <w:start w:val="1"/>
      <w:numFmt w:val="decimal"/>
      <w:isLgl/>
      <w:lvlText w:val="%1.%2.%3.%4.%5.%6.%7."/>
      <w:lvlJc w:val="left"/>
      <w:pPr>
        <w:ind w:left="2084" w:hanging="1440"/>
      </w:pPr>
    </w:lvl>
    <w:lvl w:ilvl="7">
      <w:start w:val="1"/>
      <w:numFmt w:val="decimal"/>
      <w:isLgl/>
      <w:lvlText w:val="%1.%2.%3.%4.%5.%6.%7.%8."/>
      <w:lvlJc w:val="left"/>
      <w:pPr>
        <w:ind w:left="2444" w:hanging="1800"/>
      </w:pPr>
    </w:lvl>
    <w:lvl w:ilvl="8">
      <w:start w:val="1"/>
      <w:numFmt w:val="decimal"/>
      <w:isLgl/>
      <w:lvlText w:val="%1.%2.%3.%4.%5.%6.%7.%8.%9."/>
      <w:lvlJc w:val="left"/>
      <w:pPr>
        <w:ind w:left="2444" w:hanging="1800"/>
      </w:pPr>
    </w:lvl>
  </w:abstractNum>
  <w:abstractNum w:abstractNumId="49" w15:restartNumberingAfterBreak="0">
    <w:nsid w:val="7F13533F"/>
    <w:multiLevelType w:val="hybridMultilevel"/>
    <w:tmpl w:val="19843A8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9"/>
  </w:num>
  <w:num w:numId="6">
    <w:abstractNumId w:val="3"/>
  </w:num>
  <w:num w:numId="7">
    <w:abstractNumId w:val="32"/>
  </w:num>
  <w:num w:numId="8">
    <w:abstractNumId w:val="0"/>
  </w:num>
  <w:num w:numId="9">
    <w:abstractNumId w:val="40"/>
  </w:num>
  <w:num w:numId="10">
    <w:abstractNumId w:val="10"/>
  </w:num>
  <w:num w:numId="11">
    <w:abstractNumId w:val="39"/>
  </w:num>
  <w:num w:numId="12">
    <w:abstractNumId w:val="17"/>
  </w:num>
  <w:num w:numId="13">
    <w:abstractNumId w:val="16"/>
  </w:num>
  <w:num w:numId="14">
    <w:abstractNumId w:val="18"/>
  </w:num>
  <w:num w:numId="15">
    <w:abstractNumId w:val="45"/>
  </w:num>
  <w:num w:numId="16">
    <w:abstractNumId w:val="4"/>
  </w:num>
  <w:num w:numId="17">
    <w:abstractNumId w:val="20"/>
  </w:num>
  <w:num w:numId="18">
    <w:abstractNumId w:val="28"/>
  </w:num>
  <w:num w:numId="19">
    <w:abstractNumId w:val="14"/>
  </w:num>
  <w:num w:numId="20">
    <w:abstractNumId w:val="44"/>
  </w:num>
  <w:num w:numId="21">
    <w:abstractNumId w:val="24"/>
  </w:num>
  <w:num w:numId="22">
    <w:abstractNumId w:val="31"/>
  </w:num>
  <w:num w:numId="23">
    <w:abstractNumId w:val="23"/>
  </w:num>
  <w:num w:numId="24">
    <w:abstractNumId w:val="47"/>
  </w:num>
  <w:num w:numId="25">
    <w:abstractNumId w:val="43"/>
  </w:num>
  <w:num w:numId="26">
    <w:abstractNumId w:val="26"/>
  </w:num>
  <w:num w:numId="27">
    <w:abstractNumId w:val="30"/>
  </w:num>
  <w:num w:numId="28">
    <w:abstractNumId w:val="5"/>
  </w:num>
  <w:num w:numId="29">
    <w:abstractNumId w:val="37"/>
  </w:num>
  <w:num w:numId="30">
    <w:abstractNumId w:val="42"/>
  </w:num>
  <w:num w:numId="31">
    <w:abstractNumId w:val="29"/>
  </w:num>
  <w:num w:numId="32">
    <w:abstractNumId w:val="25"/>
  </w:num>
  <w:num w:numId="33">
    <w:abstractNumId w:val="15"/>
  </w:num>
  <w:num w:numId="34">
    <w:abstractNumId w:val="41"/>
  </w:num>
  <w:num w:numId="35">
    <w:abstractNumId w:val="34"/>
  </w:num>
  <w:num w:numId="36">
    <w:abstractNumId w:val="2"/>
  </w:num>
  <w:num w:numId="3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7"/>
  </w:num>
  <w:num w:numId="43">
    <w:abstractNumId w:val="46"/>
  </w:num>
  <w:num w:numId="44">
    <w:abstractNumId w:val="7"/>
  </w:num>
  <w:num w:numId="45">
    <w:abstractNumId w:val="22"/>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94B"/>
    <w:rsid w:val="00000869"/>
    <w:rsid w:val="00000AC1"/>
    <w:rsid w:val="00000D12"/>
    <w:rsid w:val="00001C5D"/>
    <w:rsid w:val="0000352C"/>
    <w:rsid w:val="00003685"/>
    <w:rsid w:val="00003E58"/>
    <w:rsid w:val="0000620B"/>
    <w:rsid w:val="000119A0"/>
    <w:rsid w:val="00012F06"/>
    <w:rsid w:val="00016144"/>
    <w:rsid w:val="00017E1B"/>
    <w:rsid w:val="00022C67"/>
    <w:rsid w:val="0002369A"/>
    <w:rsid w:val="0003118D"/>
    <w:rsid w:val="00031798"/>
    <w:rsid w:val="0003432C"/>
    <w:rsid w:val="0003751F"/>
    <w:rsid w:val="00045B88"/>
    <w:rsid w:val="00046301"/>
    <w:rsid w:val="000477BE"/>
    <w:rsid w:val="00050545"/>
    <w:rsid w:val="00055846"/>
    <w:rsid w:val="00056155"/>
    <w:rsid w:val="000635A4"/>
    <w:rsid w:val="00063843"/>
    <w:rsid w:val="00064BC6"/>
    <w:rsid w:val="000653DB"/>
    <w:rsid w:val="00067415"/>
    <w:rsid w:val="00075071"/>
    <w:rsid w:val="00076636"/>
    <w:rsid w:val="00076AD9"/>
    <w:rsid w:val="000770EC"/>
    <w:rsid w:val="000805DC"/>
    <w:rsid w:val="000828ED"/>
    <w:rsid w:val="00082E91"/>
    <w:rsid w:val="0008313F"/>
    <w:rsid w:val="000834AB"/>
    <w:rsid w:val="00083755"/>
    <w:rsid w:val="00085E37"/>
    <w:rsid w:val="00086D64"/>
    <w:rsid w:val="00087263"/>
    <w:rsid w:val="000911D7"/>
    <w:rsid w:val="00092B7D"/>
    <w:rsid w:val="00092C74"/>
    <w:rsid w:val="000A39B3"/>
    <w:rsid w:val="000A528B"/>
    <w:rsid w:val="000A66C1"/>
    <w:rsid w:val="000B134A"/>
    <w:rsid w:val="000B23BC"/>
    <w:rsid w:val="000B3C71"/>
    <w:rsid w:val="000B4733"/>
    <w:rsid w:val="000B4E60"/>
    <w:rsid w:val="000B58CC"/>
    <w:rsid w:val="000B750A"/>
    <w:rsid w:val="000B7E77"/>
    <w:rsid w:val="000C0D17"/>
    <w:rsid w:val="000C11E7"/>
    <w:rsid w:val="000C1E80"/>
    <w:rsid w:val="000C20D0"/>
    <w:rsid w:val="000C2896"/>
    <w:rsid w:val="000C2F94"/>
    <w:rsid w:val="000C5957"/>
    <w:rsid w:val="000C6025"/>
    <w:rsid w:val="000C64A5"/>
    <w:rsid w:val="000D2BF0"/>
    <w:rsid w:val="000D36E2"/>
    <w:rsid w:val="000D37E3"/>
    <w:rsid w:val="000D538B"/>
    <w:rsid w:val="000E18B1"/>
    <w:rsid w:val="000E36EA"/>
    <w:rsid w:val="000E3D7E"/>
    <w:rsid w:val="000E57E0"/>
    <w:rsid w:val="000E76E3"/>
    <w:rsid w:val="000E7714"/>
    <w:rsid w:val="000F2615"/>
    <w:rsid w:val="000F39E5"/>
    <w:rsid w:val="000F3BCB"/>
    <w:rsid w:val="000F45D9"/>
    <w:rsid w:val="000F5513"/>
    <w:rsid w:val="001005BA"/>
    <w:rsid w:val="00101B90"/>
    <w:rsid w:val="00104A68"/>
    <w:rsid w:val="001050C1"/>
    <w:rsid w:val="0010625A"/>
    <w:rsid w:val="00107659"/>
    <w:rsid w:val="0010779E"/>
    <w:rsid w:val="00111006"/>
    <w:rsid w:val="001124CB"/>
    <w:rsid w:val="00115146"/>
    <w:rsid w:val="00115D44"/>
    <w:rsid w:val="001169BC"/>
    <w:rsid w:val="00120572"/>
    <w:rsid w:val="00121B17"/>
    <w:rsid w:val="00125FE4"/>
    <w:rsid w:val="00126787"/>
    <w:rsid w:val="00127CA3"/>
    <w:rsid w:val="00130B0D"/>
    <w:rsid w:val="00132105"/>
    <w:rsid w:val="00132569"/>
    <w:rsid w:val="00133493"/>
    <w:rsid w:val="00133C9F"/>
    <w:rsid w:val="00134F50"/>
    <w:rsid w:val="00135047"/>
    <w:rsid w:val="00137363"/>
    <w:rsid w:val="001401FD"/>
    <w:rsid w:val="001431D8"/>
    <w:rsid w:val="00143A2F"/>
    <w:rsid w:val="0014608E"/>
    <w:rsid w:val="00150F5C"/>
    <w:rsid w:val="0015241F"/>
    <w:rsid w:val="00152DD0"/>
    <w:rsid w:val="001543D1"/>
    <w:rsid w:val="00154BD5"/>
    <w:rsid w:val="001561A1"/>
    <w:rsid w:val="00156488"/>
    <w:rsid w:val="001571F8"/>
    <w:rsid w:val="0016071D"/>
    <w:rsid w:val="00164DAF"/>
    <w:rsid w:val="00170CA6"/>
    <w:rsid w:val="00171ECE"/>
    <w:rsid w:val="001728E6"/>
    <w:rsid w:val="001745F0"/>
    <w:rsid w:val="0018139E"/>
    <w:rsid w:val="0018382A"/>
    <w:rsid w:val="00183B59"/>
    <w:rsid w:val="00183D13"/>
    <w:rsid w:val="00191B49"/>
    <w:rsid w:val="0019208F"/>
    <w:rsid w:val="00194F7C"/>
    <w:rsid w:val="00195786"/>
    <w:rsid w:val="00195898"/>
    <w:rsid w:val="00196C64"/>
    <w:rsid w:val="001A17F1"/>
    <w:rsid w:val="001A2CA3"/>
    <w:rsid w:val="001A386C"/>
    <w:rsid w:val="001A41B0"/>
    <w:rsid w:val="001A4633"/>
    <w:rsid w:val="001A7B3D"/>
    <w:rsid w:val="001B0872"/>
    <w:rsid w:val="001B0997"/>
    <w:rsid w:val="001B22C1"/>
    <w:rsid w:val="001B2A95"/>
    <w:rsid w:val="001B3299"/>
    <w:rsid w:val="001B4575"/>
    <w:rsid w:val="001B6163"/>
    <w:rsid w:val="001C10E8"/>
    <w:rsid w:val="001C1C76"/>
    <w:rsid w:val="001C2720"/>
    <w:rsid w:val="001C2F22"/>
    <w:rsid w:val="001C33B6"/>
    <w:rsid w:val="001C34F5"/>
    <w:rsid w:val="001C3E35"/>
    <w:rsid w:val="001C4F9A"/>
    <w:rsid w:val="001C7C53"/>
    <w:rsid w:val="001D1202"/>
    <w:rsid w:val="001D2462"/>
    <w:rsid w:val="001D26A2"/>
    <w:rsid w:val="001D4A9F"/>
    <w:rsid w:val="001D4C43"/>
    <w:rsid w:val="001D4F9E"/>
    <w:rsid w:val="001D525E"/>
    <w:rsid w:val="001D545F"/>
    <w:rsid w:val="001D64C2"/>
    <w:rsid w:val="001D7202"/>
    <w:rsid w:val="001D77C7"/>
    <w:rsid w:val="001D7864"/>
    <w:rsid w:val="001D7FCA"/>
    <w:rsid w:val="001E018D"/>
    <w:rsid w:val="001E051C"/>
    <w:rsid w:val="001E3A9F"/>
    <w:rsid w:val="001E4D73"/>
    <w:rsid w:val="001E599E"/>
    <w:rsid w:val="001E5BB1"/>
    <w:rsid w:val="001F241A"/>
    <w:rsid w:val="001F283B"/>
    <w:rsid w:val="001F3068"/>
    <w:rsid w:val="001F3098"/>
    <w:rsid w:val="001F3862"/>
    <w:rsid w:val="001F5D9D"/>
    <w:rsid w:val="001F6A1D"/>
    <w:rsid w:val="001F71D8"/>
    <w:rsid w:val="0020051F"/>
    <w:rsid w:val="00201700"/>
    <w:rsid w:val="00202D81"/>
    <w:rsid w:val="00210E17"/>
    <w:rsid w:val="002156F3"/>
    <w:rsid w:val="00215804"/>
    <w:rsid w:val="002174D1"/>
    <w:rsid w:val="002179CD"/>
    <w:rsid w:val="002203CA"/>
    <w:rsid w:val="002214D5"/>
    <w:rsid w:val="002235A0"/>
    <w:rsid w:val="00224C9E"/>
    <w:rsid w:val="0022511B"/>
    <w:rsid w:val="00227632"/>
    <w:rsid w:val="0023031C"/>
    <w:rsid w:val="002326F4"/>
    <w:rsid w:val="0023446E"/>
    <w:rsid w:val="0023580C"/>
    <w:rsid w:val="00235C63"/>
    <w:rsid w:val="002371B5"/>
    <w:rsid w:val="00240635"/>
    <w:rsid w:val="0024150C"/>
    <w:rsid w:val="00241E69"/>
    <w:rsid w:val="00242383"/>
    <w:rsid w:val="00243A57"/>
    <w:rsid w:val="00245100"/>
    <w:rsid w:val="00246D7F"/>
    <w:rsid w:val="00247467"/>
    <w:rsid w:val="0025246D"/>
    <w:rsid w:val="00253A53"/>
    <w:rsid w:val="00254C73"/>
    <w:rsid w:val="002572B6"/>
    <w:rsid w:val="002606CE"/>
    <w:rsid w:val="0026142B"/>
    <w:rsid w:val="002630A0"/>
    <w:rsid w:val="002640FB"/>
    <w:rsid w:val="00264E41"/>
    <w:rsid w:val="0027085C"/>
    <w:rsid w:val="00270E73"/>
    <w:rsid w:val="00271EE5"/>
    <w:rsid w:val="00273900"/>
    <w:rsid w:val="00277132"/>
    <w:rsid w:val="00281350"/>
    <w:rsid w:val="0028284E"/>
    <w:rsid w:val="00282A34"/>
    <w:rsid w:val="00283567"/>
    <w:rsid w:val="002845CE"/>
    <w:rsid w:val="0028562D"/>
    <w:rsid w:val="00285DBE"/>
    <w:rsid w:val="00286A7E"/>
    <w:rsid w:val="00286C81"/>
    <w:rsid w:val="00290B0F"/>
    <w:rsid w:val="00291764"/>
    <w:rsid w:val="00292433"/>
    <w:rsid w:val="0029247E"/>
    <w:rsid w:val="002926E5"/>
    <w:rsid w:val="00292B0D"/>
    <w:rsid w:val="00294666"/>
    <w:rsid w:val="00294818"/>
    <w:rsid w:val="00296344"/>
    <w:rsid w:val="002A1AE5"/>
    <w:rsid w:val="002A3A48"/>
    <w:rsid w:val="002A3DFA"/>
    <w:rsid w:val="002A3E7C"/>
    <w:rsid w:val="002A6B26"/>
    <w:rsid w:val="002A6B35"/>
    <w:rsid w:val="002A6F66"/>
    <w:rsid w:val="002B285C"/>
    <w:rsid w:val="002B34F1"/>
    <w:rsid w:val="002B58FF"/>
    <w:rsid w:val="002C57EC"/>
    <w:rsid w:val="002D0090"/>
    <w:rsid w:val="002D379D"/>
    <w:rsid w:val="002D3B8D"/>
    <w:rsid w:val="002D52F2"/>
    <w:rsid w:val="002D56C2"/>
    <w:rsid w:val="002D7CB9"/>
    <w:rsid w:val="002E0109"/>
    <w:rsid w:val="002E01F6"/>
    <w:rsid w:val="002E0FDF"/>
    <w:rsid w:val="002E3BB6"/>
    <w:rsid w:val="002E5A3A"/>
    <w:rsid w:val="002E663D"/>
    <w:rsid w:val="002E6826"/>
    <w:rsid w:val="002E71A4"/>
    <w:rsid w:val="002F0244"/>
    <w:rsid w:val="002F02CB"/>
    <w:rsid w:val="002F11AE"/>
    <w:rsid w:val="002F1207"/>
    <w:rsid w:val="002F1885"/>
    <w:rsid w:val="002F2D61"/>
    <w:rsid w:val="002F3AB6"/>
    <w:rsid w:val="002F3C13"/>
    <w:rsid w:val="002F49BC"/>
    <w:rsid w:val="002F50B7"/>
    <w:rsid w:val="002F5EA6"/>
    <w:rsid w:val="002F6892"/>
    <w:rsid w:val="003000EB"/>
    <w:rsid w:val="003007D2"/>
    <w:rsid w:val="00301044"/>
    <w:rsid w:val="003034EA"/>
    <w:rsid w:val="00304924"/>
    <w:rsid w:val="00306DBD"/>
    <w:rsid w:val="00310095"/>
    <w:rsid w:val="00310EF5"/>
    <w:rsid w:val="003135F7"/>
    <w:rsid w:val="00313867"/>
    <w:rsid w:val="00314917"/>
    <w:rsid w:val="00314AB7"/>
    <w:rsid w:val="00314DF9"/>
    <w:rsid w:val="003167CC"/>
    <w:rsid w:val="00317718"/>
    <w:rsid w:val="0031786C"/>
    <w:rsid w:val="003205D0"/>
    <w:rsid w:val="003242BB"/>
    <w:rsid w:val="0032541B"/>
    <w:rsid w:val="003267DC"/>
    <w:rsid w:val="00327736"/>
    <w:rsid w:val="00327C59"/>
    <w:rsid w:val="00331C4D"/>
    <w:rsid w:val="003320D2"/>
    <w:rsid w:val="00334120"/>
    <w:rsid w:val="00334970"/>
    <w:rsid w:val="0034012D"/>
    <w:rsid w:val="0034094E"/>
    <w:rsid w:val="00340F0C"/>
    <w:rsid w:val="00343110"/>
    <w:rsid w:val="00343783"/>
    <w:rsid w:val="00345C41"/>
    <w:rsid w:val="00345E6E"/>
    <w:rsid w:val="00350D46"/>
    <w:rsid w:val="003549D9"/>
    <w:rsid w:val="00355CBA"/>
    <w:rsid w:val="00357600"/>
    <w:rsid w:val="0036273E"/>
    <w:rsid w:val="00362EF3"/>
    <w:rsid w:val="00363FBC"/>
    <w:rsid w:val="00364CB6"/>
    <w:rsid w:val="00370B3D"/>
    <w:rsid w:val="003724B4"/>
    <w:rsid w:val="003737E3"/>
    <w:rsid w:val="00374DB5"/>
    <w:rsid w:val="00376948"/>
    <w:rsid w:val="00377B85"/>
    <w:rsid w:val="00382227"/>
    <w:rsid w:val="0038245B"/>
    <w:rsid w:val="0038579B"/>
    <w:rsid w:val="00386D33"/>
    <w:rsid w:val="00387335"/>
    <w:rsid w:val="00387E46"/>
    <w:rsid w:val="00387E4E"/>
    <w:rsid w:val="0039017A"/>
    <w:rsid w:val="00392C6F"/>
    <w:rsid w:val="00392FF7"/>
    <w:rsid w:val="00393777"/>
    <w:rsid w:val="00394702"/>
    <w:rsid w:val="003A2D94"/>
    <w:rsid w:val="003A3570"/>
    <w:rsid w:val="003A626B"/>
    <w:rsid w:val="003A6FC4"/>
    <w:rsid w:val="003A7989"/>
    <w:rsid w:val="003B1216"/>
    <w:rsid w:val="003B1284"/>
    <w:rsid w:val="003B7463"/>
    <w:rsid w:val="003C11BF"/>
    <w:rsid w:val="003C31BD"/>
    <w:rsid w:val="003C650F"/>
    <w:rsid w:val="003C6AAF"/>
    <w:rsid w:val="003D0DE6"/>
    <w:rsid w:val="003D11EB"/>
    <w:rsid w:val="003D2E66"/>
    <w:rsid w:val="003D2ED0"/>
    <w:rsid w:val="003D43CB"/>
    <w:rsid w:val="003D6086"/>
    <w:rsid w:val="003D7323"/>
    <w:rsid w:val="003D7A83"/>
    <w:rsid w:val="003E0A46"/>
    <w:rsid w:val="003E2E2F"/>
    <w:rsid w:val="003E322B"/>
    <w:rsid w:val="003E3FB5"/>
    <w:rsid w:val="003E45AE"/>
    <w:rsid w:val="003E6BC1"/>
    <w:rsid w:val="003E7F3F"/>
    <w:rsid w:val="003F224E"/>
    <w:rsid w:val="003F292D"/>
    <w:rsid w:val="003F3373"/>
    <w:rsid w:val="003F421B"/>
    <w:rsid w:val="003F4EBB"/>
    <w:rsid w:val="003F4FF0"/>
    <w:rsid w:val="003F5FDA"/>
    <w:rsid w:val="003F6402"/>
    <w:rsid w:val="003F6D74"/>
    <w:rsid w:val="003F7442"/>
    <w:rsid w:val="003F7EC9"/>
    <w:rsid w:val="00400B78"/>
    <w:rsid w:val="00402456"/>
    <w:rsid w:val="00402D58"/>
    <w:rsid w:val="00403143"/>
    <w:rsid w:val="00405BC9"/>
    <w:rsid w:val="004116AC"/>
    <w:rsid w:val="00416F7D"/>
    <w:rsid w:val="00417779"/>
    <w:rsid w:val="004218B9"/>
    <w:rsid w:val="00426C50"/>
    <w:rsid w:val="00426C62"/>
    <w:rsid w:val="00426D3E"/>
    <w:rsid w:val="00427BF1"/>
    <w:rsid w:val="004301A4"/>
    <w:rsid w:val="0043028C"/>
    <w:rsid w:val="00430C7F"/>
    <w:rsid w:val="00434A93"/>
    <w:rsid w:val="00435004"/>
    <w:rsid w:val="00435689"/>
    <w:rsid w:val="0043676D"/>
    <w:rsid w:val="0043741E"/>
    <w:rsid w:val="004376E9"/>
    <w:rsid w:val="00437C73"/>
    <w:rsid w:val="00440273"/>
    <w:rsid w:val="004418A9"/>
    <w:rsid w:val="00442281"/>
    <w:rsid w:val="0044271A"/>
    <w:rsid w:val="00443AC4"/>
    <w:rsid w:val="0045107D"/>
    <w:rsid w:val="004519C3"/>
    <w:rsid w:val="00453C5D"/>
    <w:rsid w:val="00455763"/>
    <w:rsid w:val="00455B34"/>
    <w:rsid w:val="004602D7"/>
    <w:rsid w:val="00460751"/>
    <w:rsid w:val="00460A19"/>
    <w:rsid w:val="0046128A"/>
    <w:rsid w:val="0046149D"/>
    <w:rsid w:val="004620D6"/>
    <w:rsid w:val="00467E9A"/>
    <w:rsid w:val="00472679"/>
    <w:rsid w:val="004741DF"/>
    <w:rsid w:val="00474EF7"/>
    <w:rsid w:val="00474FEE"/>
    <w:rsid w:val="00476032"/>
    <w:rsid w:val="00476850"/>
    <w:rsid w:val="00480302"/>
    <w:rsid w:val="00481235"/>
    <w:rsid w:val="00482A7A"/>
    <w:rsid w:val="00485266"/>
    <w:rsid w:val="004863E5"/>
    <w:rsid w:val="00486D1A"/>
    <w:rsid w:val="00490BE9"/>
    <w:rsid w:val="00492E09"/>
    <w:rsid w:val="00493AF1"/>
    <w:rsid w:val="00493CB4"/>
    <w:rsid w:val="0049491F"/>
    <w:rsid w:val="0049544A"/>
    <w:rsid w:val="00495FE1"/>
    <w:rsid w:val="004962B4"/>
    <w:rsid w:val="004967DB"/>
    <w:rsid w:val="00497452"/>
    <w:rsid w:val="004A1393"/>
    <w:rsid w:val="004A2882"/>
    <w:rsid w:val="004A2FF4"/>
    <w:rsid w:val="004A42B6"/>
    <w:rsid w:val="004A47E5"/>
    <w:rsid w:val="004B2EED"/>
    <w:rsid w:val="004B321A"/>
    <w:rsid w:val="004B3C50"/>
    <w:rsid w:val="004B58E3"/>
    <w:rsid w:val="004B5D2B"/>
    <w:rsid w:val="004B651A"/>
    <w:rsid w:val="004B712E"/>
    <w:rsid w:val="004B7FC3"/>
    <w:rsid w:val="004C15CC"/>
    <w:rsid w:val="004C2E40"/>
    <w:rsid w:val="004C352D"/>
    <w:rsid w:val="004C598C"/>
    <w:rsid w:val="004C6A5D"/>
    <w:rsid w:val="004C7397"/>
    <w:rsid w:val="004C7608"/>
    <w:rsid w:val="004D0C9F"/>
    <w:rsid w:val="004E0137"/>
    <w:rsid w:val="004E43AE"/>
    <w:rsid w:val="004E4433"/>
    <w:rsid w:val="004E7121"/>
    <w:rsid w:val="004E78B6"/>
    <w:rsid w:val="004E7DBA"/>
    <w:rsid w:val="004F0974"/>
    <w:rsid w:val="004F144B"/>
    <w:rsid w:val="004F2474"/>
    <w:rsid w:val="004F4110"/>
    <w:rsid w:val="004F41B2"/>
    <w:rsid w:val="004F4308"/>
    <w:rsid w:val="004F4AD5"/>
    <w:rsid w:val="004F4BC4"/>
    <w:rsid w:val="004F4D1C"/>
    <w:rsid w:val="004F5392"/>
    <w:rsid w:val="00500107"/>
    <w:rsid w:val="005006E2"/>
    <w:rsid w:val="005009A9"/>
    <w:rsid w:val="00500B56"/>
    <w:rsid w:val="005014A2"/>
    <w:rsid w:val="00501D13"/>
    <w:rsid w:val="00504D21"/>
    <w:rsid w:val="0050594B"/>
    <w:rsid w:val="0051054A"/>
    <w:rsid w:val="00512446"/>
    <w:rsid w:val="0051562B"/>
    <w:rsid w:val="0052029B"/>
    <w:rsid w:val="005214C8"/>
    <w:rsid w:val="0052240F"/>
    <w:rsid w:val="005232B8"/>
    <w:rsid w:val="0052445E"/>
    <w:rsid w:val="00526441"/>
    <w:rsid w:val="00526624"/>
    <w:rsid w:val="00527823"/>
    <w:rsid w:val="005278EF"/>
    <w:rsid w:val="005301BF"/>
    <w:rsid w:val="00536864"/>
    <w:rsid w:val="00536F26"/>
    <w:rsid w:val="00537902"/>
    <w:rsid w:val="00540307"/>
    <w:rsid w:val="00542DA2"/>
    <w:rsid w:val="00543C0C"/>
    <w:rsid w:val="00546989"/>
    <w:rsid w:val="00547425"/>
    <w:rsid w:val="005501C1"/>
    <w:rsid w:val="0055151A"/>
    <w:rsid w:val="005521BE"/>
    <w:rsid w:val="005527E8"/>
    <w:rsid w:val="00553088"/>
    <w:rsid w:val="00554376"/>
    <w:rsid w:val="0055469D"/>
    <w:rsid w:val="005563F6"/>
    <w:rsid w:val="00556F17"/>
    <w:rsid w:val="00557841"/>
    <w:rsid w:val="00557FA7"/>
    <w:rsid w:val="00560A91"/>
    <w:rsid w:val="0056269C"/>
    <w:rsid w:val="00562AB7"/>
    <w:rsid w:val="005640E3"/>
    <w:rsid w:val="00564784"/>
    <w:rsid w:val="00566470"/>
    <w:rsid w:val="0056663F"/>
    <w:rsid w:val="00570684"/>
    <w:rsid w:val="00570784"/>
    <w:rsid w:val="005735E7"/>
    <w:rsid w:val="00573876"/>
    <w:rsid w:val="005738FC"/>
    <w:rsid w:val="00573A01"/>
    <w:rsid w:val="00576DB9"/>
    <w:rsid w:val="00580734"/>
    <w:rsid w:val="005814FF"/>
    <w:rsid w:val="00581AEA"/>
    <w:rsid w:val="00582DB8"/>
    <w:rsid w:val="0058445B"/>
    <w:rsid w:val="00585669"/>
    <w:rsid w:val="00585F5E"/>
    <w:rsid w:val="005864FA"/>
    <w:rsid w:val="00586884"/>
    <w:rsid w:val="00587F61"/>
    <w:rsid w:val="005938C7"/>
    <w:rsid w:val="00593CB6"/>
    <w:rsid w:val="005940F1"/>
    <w:rsid w:val="00594E5C"/>
    <w:rsid w:val="005951B1"/>
    <w:rsid w:val="00596D2E"/>
    <w:rsid w:val="005A0C95"/>
    <w:rsid w:val="005A1AD3"/>
    <w:rsid w:val="005A3945"/>
    <w:rsid w:val="005A5934"/>
    <w:rsid w:val="005A630E"/>
    <w:rsid w:val="005A6376"/>
    <w:rsid w:val="005A72D4"/>
    <w:rsid w:val="005B10D6"/>
    <w:rsid w:val="005B2AE5"/>
    <w:rsid w:val="005B425E"/>
    <w:rsid w:val="005B62DD"/>
    <w:rsid w:val="005B6FCE"/>
    <w:rsid w:val="005C043B"/>
    <w:rsid w:val="005C0C0A"/>
    <w:rsid w:val="005C0D22"/>
    <w:rsid w:val="005C22B1"/>
    <w:rsid w:val="005C2611"/>
    <w:rsid w:val="005C2DE2"/>
    <w:rsid w:val="005C713B"/>
    <w:rsid w:val="005D0A43"/>
    <w:rsid w:val="005D7236"/>
    <w:rsid w:val="005E3A6A"/>
    <w:rsid w:val="005E5C0C"/>
    <w:rsid w:val="005E7FDE"/>
    <w:rsid w:val="005F0222"/>
    <w:rsid w:val="005F0B53"/>
    <w:rsid w:val="005F0F35"/>
    <w:rsid w:val="005F29DF"/>
    <w:rsid w:val="006007DA"/>
    <w:rsid w:val="00604EC2"/>
    <w:rsid w:val="006062B0"/>
    <w:rsid w:val="00607532"/>
    <w:rsid w:val="00611CF3"/>
    <w:rsid w:val="00611F93"/>
    <w:rsid w:val="00612870"/>
    <w:rsid w:val="0061360E"/>
    <w:rsid w:val="00614073"/>
    <w:rsid w:val="00615FCD"/>
    <w:rsid w:val="006169E8"/>
    <w:rsid w:val="00616E5B"/>
    <w:rsid w:val="00617662"/>
    <w:rsid w:val="00617F50"/>
    <w:rsid w:val="00621BB0"/>
    <w:rsid w:val="006225C5"/>
    <w:rsid w:val="0062336C"/>
    <w:rsid w:val="0062377A"/>
    <w:rsid w:val="00625548"/>
    <w:rsid w:val="006317B3"/>
    <w:rsid w:val="006326AD"/>
    <w:rsid w:val="00634488"/>
    <w:rsid w:val="00640379"/>
    <w:rsid w:val="00640E7C"/>
    <w:rsid w:val="00641845"/>
    <w:rsid w:val="00645017"/>
    <w:rsid w:val="0064716E"/>
    <w:rsid w:val="00650DF9"/>
    <w:rsid w:val="00651997"/>
    <w:rsid w:val="00656268"/>
    <w:rsid w:val="006600C2"/>
    <w:rsid w:val="006609F3"/>
    <w:rsid w:val="00660A4A"/>
    <w:rsid w:val="00664191"/>
    <w:rsid w:val="00665188"/>
    <w:rsid w:val="006655B0"/>
    <w:rsid w:val="00666188"/>
    <w:rsid w:val="00670134"/>
    <w:rsid w:val="0067097E"/>
    <w:rsid w:val="00671C7E"/>
    <w:rsid w:val="00672122"/>
    <w:rsid w:val="00672CE1"/>
    <w:rsid w:val="006730B8"/>
    <w:rsid w:val="006777E5"/>
    <w:rsid w:val="0068240F"/>
    <w:rsid w:val="00685ECE"/>
    <w:rsid w:val="006869F3"/>
    <w:rsid w:val="00690FFC"/>
    <w:rsid w:val="00693E27"/>
    <w:rsid w:val="0069417E"/>
    <w:rsid w:val="00696C70"/>
    <w:rsid w:val="00697CB6"/>
    <w:rsid w:val="006A035A"/>
    <w:rsid w:val="006A1684"/>
    <w:rsid w:val="006A16B3"/>
    <w:rsid w:val="006A3585"/>
    <w:rsid w:val="006A4A07"/>
    <w:rsid w:val="006A55D2"/>
    <w:rsid w:val="006A60A8"/>
    <w:rsid w:val="006A6C8B"/>
    <w:rsid w:val="006B02F4"/>
    <w:rsid w:val="006B1161"/>
    <w:rsid w:val="006B1D8B"/>
    <w:rsid w:val="006B35E6"/>
    <w:rsid w:val="006B5EC9"/>
    <w:rsid w:val="006B65E0"/>
    <w:rsid w:val="006B70C8"/>
    <w:rsid w:val="006C1D35"/>
    <w:rsid w:val="006C3D93"/>
    <w:rsid w:val="006C59BA"/>
    <w:rsid w:val="006C5E49"/>
    <w:rsid w:val="006C67E2"/>
    <w:rsid w:val="006D012E"/>
    <w:rsid w:val="006D0B11"/>
    <w:rsid w:val="006D4D2D"/>
    <w:rsid w:val="006D4ED2"/>
    <w:rsid w:val="006D731F"/>
    <w:rsid w:val="006E0971"/>
    <w:rsid w:val="006E1499"/>
    <w:rsid w:val="006E2C32"/>
    <w:rsid w:val="006E4501"/>
    <w:rsid w:val="006E4937"/>
    <w:rsid w:val="006E4B1E"/>
    <w:rsid w:val="006E6164"/>
    <w:rsid w:val="006E7C2E"/>
    <w:rsid w:val="006F125F"/>
    <w:rsid w:val="006F4627"/>
    <w:rsid w:val="006F4F72"/>
    <w:rsid w:val="006F5043"/>
    <w:rsid w:val="006F6254"/>
    <w:rsid w:val="006F70B9"/>
    <w:rsid w:val="006F79CB"/>
    <w:rsid w:val="00700DD1"/>
    <w:rsid w:val="00701A26"/>
    <w:rsid w:val="007024AC"/>
    <w:rsid w:val="0070342D"/>
    <w:rsid w:val="00704770"/>
    <w:rsid w:val="00706261"/>
    <w:rsid w:val="007108AD"/>
    <w:rsid w:val="00710D66"/>
    <w:rsid w:val="0071165A"/>
    <w:rsid w:val="00711A70"/>
    <w:rsid w:val="00713A13"/>
    <w:rsid w:val="0071454F"/>
    <w:rsid w:val="00715FF5"/>
    <w:rsid w:val="007208B7"/>
    <w:rsid w:val="00720DAE"/>
    <w:rsid w:val="00721D23"/>
    <w:rsid w:val="0072257B"/>
    <w:rsid w:val="00725777"/>
    <w:rsid w:val="007262FE"/>
    <w:rsid w:val="00726EB6"/>
    <w:rsid w:val="00735C8D"/>
    <w:rsid w:val="007371A6"/>
    <w:rsid w:val="007419DB"/>
    <w:rsid w:val="00742CE5"/>
    <w:rsid w:val="00743B71"/>
    <w:rsid w:val="00746D87"/>
    <w:rsid w:val="00750DEA"/>
    <w:rsid w:val="007557EF"/>
    <w:rsid w:val="0075672B"/>
    <w:rsid w:val="00756874"/>
    <w:rsid w:val="00756A22"/>
    <w:rsid w:val="00757485"/>
    <w:rsid w:val="00757EB0"/>
    <w:rsid w:val="007609DB"/>
    <w:rsid w:val="007616F5"/>
    <w:rsid w:val="00761716"/>
    <w:rsid w:val="00762110"/>
    <w:rsid w:val="00762637"/>
    <w:rsid w:val="00762BAC"/>
    <w:rsid w:val="00762D30"/>
    <w:rsid w:val="0076341E"/>
    <w:rsid w:val="007668E0"/>
    <w:rsid w:val="00773402"/>
    <w:rsid w:val="0077388E"/>
    <w:rsid w:val="00776716"/>
    <w:rsid w:val="007768E8"/>
    <w:rsid w:val="00777A7A"/>
    <w:rsid w:val="00782089"/>
    <w:rsid w:val="0078217A"/>
    <w:rsid w:val="0078417D"/>
    <w:rsid w:val="0078700A"/>
    <w:rsid w:val="00787480"/>
    <w:rsid w:val="007905D4"/>
    <w:rsid w:val="00792032"/>
    <w:rsid w:val="00795206"/>
    <w:rsid w:val="00797984"/>
    <w:rsid w:val="007A0999"/>
    <w:rsid w:val="007A0EF9"/>
    <w:rsid w:val="007A280A"/>
    <w:rsid w:val="007A2C51"/>
    <w:rsid w:val="007A3E23"/>
    <w:rsid w:val="007A4757"/>
    <w:rsid w:val="007A4CF6"/>
    <w:rsid w:val="007A6893"/>
    <w:rsid w:val="007A6EF1"/>
    <w:rsid w:val="007B0251"/>
    <w:rsid w:val="007B060C"/>
    <w:rsid w:val="007B3465"/>
    <w:rsid w:val="007B5787"/>
    <w:rsid w:val="007B5CFE"/>
    <w:rsid w:val="007B5EA9"/>
    <w:rsid w:val="007B6429"/>
    <w:rsid w:val="007B652B"/>
    <w:rsid w:val="007B7DF0"/>
    <w:rsid w:val="007C3D10"/>
    <w:rsid w:val="007C418B"/>
    <w:rsid w:val="007C484C"/>
    <w:rsid w:val="007C53FB"/>
    <w:rsid w:val="007C5E16"/>
    <w:rsid w:val="007C6B65"/>
    <w:rsid w:val="007C7076"/>
    <w:rsid w:val="007D120D"/>
    <w:rsid w:val="007D14A1"/>
    <w:rsid w:val="007D52C9"/>
    <w:rsid w:val="007E0ED0"/>
    <w:rsid w:val="007E12AC"/>
    <w:rsid w:val="007E5254"/>
    <w:rsid w:val="007E5D6A"/>
    <w:rsid w:val="007E5E68"/>
    <w:rsid w:val="007E7FF7"/>
    <w:rsid w:val="007F672D"/>
    <w:rsid w:val="007F7E17"/>
    <w:rsid w:val="0080336A"/>
    <w:rsid w:val="00804123"/>
    <w:rsid w:val="008044F5"/>
    <w:rsid w:val="008056F4"/>
    <w:rsid w:val="00805BA4"/>
    <w:rsid w:val="0080641B"/>
    <w:rsid w:val="008073F5"/>
    <w:rsid w:val="00810427"/>
    <w:rsid w:val="008104EF"/>
    <w:rsid w:val="00811CB4"/>
    <w:rsid w:val="00812933"/>
    <w:rsid w:val="0081521C"/>
    <w:rsid w:val="008205AA"/>
    <w:rsid w:val="0082273C"/>
    <w:rsid w:val="00824A40"/>
    <w:rsid w:val="00831EC8"/>
    <w:rsid w:val="00833B07"/>
    <w:rsid w:val="00834B4E"/>
    <w:rsid w:val="00837040"/>
    <w:rsid w:val="00837210"/>
    <w:rsid w:val="0084146C"/>
    <w:rsid w:val="00842641"/>
    <w:rsid w:val="0084273C"/>
    <w:rsid w:val="00843FB3"/>
    <w:rsid w:val="0084406D"/>
    <w:rsid w:val="0084464E"/>
    <w:rsid w:val="00846704"/>
    <w:rsid w:val="008473CF"/>
    <w:rsid w:val="00850136"/>
    <w:rsid w:val="008505A5"/>
    <w:rsid w:val="00851860"/>
    <w:rsid w:val="00857669"/>
    <w:rsid w:val="00860B41"/>
    <w:rsid w:val="008628F2"/>
    <w:rsid w:val="0086354C"/>
    <w:rsid w:val="00864173"/>
    <w:rsid w:val="008656D0"/>
    <w:rsid w:val="008679F6"/>
    <w:rsid w:val="00873B19"/>
    <w:rsid w:val="008747F3"/>
    <w:rsid w:val="00875C9C"/>
    <w:rsid w:val="00877033"/>
    <w:rsid w:val="00882868"/>
    <w:rsid w:val="00886357"/>
    <w:rsid w:val="00891DC9"/>
    <w:rsid w:val="00893199"/>
    <w:rsid w:val="00894929"/>
    <w:rsid w:val="008A008B"/>
    <w:rsid w:val="008A05A6"/>
    <w:rsid w:val="008A6C20"/>
    <w:rsid w:val="008B03DC"/>
    <w:rsid w:val="008B0A92"/>
    <w:rsid w:val="008B46C2"/>
    <w:rsid w:val="008C022D"/>
    <w:rsid w:val="008C1182"/>
    <w:rsid w:val="008C3136"/>
    <w:rsid w:val="008C3A39"/>
    <w:rsid w:val="008C42A4"/>
    <w:rsid w:val="008C51EC"/>
    <w:rsid w:val="008C61A9"/>
    <w:rsid w:val="008C688E"/>
    <w:rsid w:val="008C6F6A"/>
    <w:rsid w:val="008D1B0D"/>
    <w:rsid w:val="008D4282"/>
    <w:rsid w:val="008D5325"/>
    <w:rsid w:val="008E0328"/>
    <w:rsid w:val="008E110E"/>
    <w:rsid w:val="008E2BD7"/>
    <w:rsid w:val="008E34B4"/>
    <w:rsid w:val="008E3BCF"/>
    <w:rsid w:val="008E4BD8"/>
    <w:rsid w:val="008E5D6D"/>
    <w:rsid w:val="008E6F8B"/>
    <w:rsid w:val="008E74A5"/>
    <w:rsid w:val="008F2D47"/>
    <w:rsid w:val="008F3D3F"/>
    <w:rsid w:val="008F3E75"/>
    <w:rsid w:val="008F4FC0"/>
    <w:rsid w:val="00900F88"/>
    <w:rsid w:val="00904EBB"/>
    <w:rsid w:val="00905D33"/>
    <w:rsid w:val="00910330"/>
    <w:rsid w:val="009127B7"/>
    <w:rsid w:val="0091448C"/>
    <w:rsid w:val="00914C12"/>
    <w:rsid w:val="00916867"/>
    <w:rsid w:val="009177CF"/>
    <w:rsid w:val="009213DB"/>
    <w:rsid w:val="00921D2A"/>
    <w:rsid w:val="009236CB"/>
    <w:rsid w:val="0092460A"/>
    <w:rsid w:val="00925E5A"/>
    <w:rsid w:val="009274CE"/>
    <w:rsid w:val="00927938"/>
    <w:rsid w:val="00933BFE"/>
    <w:rsid w:val="00935BDD"/>
    <w:rsid w:val="00935E39"/>
    <w:rsid w:val="00936460"/>
    <w:rsid w:val="00941A32"/>
    <w:rsid w:val="00941B6A"/>
    <w:rsid w:val="00943FA1"/>
    <w:rsid w:val="009445B7"/>
    <w:rsid w:val="009464D5"/>
    <w:rsid w:val="00946A6D"/>
    <w:rsid w:val="00947916"/>
    <w:rsid w:val="009519CF"/>
    <w:rsid w:val="00954B8A"/>
    <w:rsid w:val="00954FDF"/>
    <w:rsid w:val="009556C5"/>
    <w:rsid w:val="00955AA5"/>
    <w:rsid w:val="00956410"/>
    <w:rsid w:val="00956C45"/>
    <w:rsid w:val="00956DAA"/>
    <w:rsid w:val="00956DFF"/>
    <w:rsid w:val="00956F41"/>
    <w:rsid w:val="009573C6"/>
    <w:rsid w:val="00962466"/>
    <w:rsid w:val="00962C9D"/>
    <w:rsid w:val="009640CC"/>
    <w:rsid w:val="0096455D"/>
    <w:rsid w:val="00967314"/>
    <w:rsid w:val="00970F7C"/>
    <w:rsid w:val="0097231F"/>
    <w:rsid w:val="009731DE"/>
    <w:rsid w:val="00974F13"/>
    <w:rsid w:val="00982181"/>
    <w:rsid w:val="0098288E"/>
    <w:rsid w:val="009835AD"/>
    <w:rsid w:val="00983F00"/>
    <w:rsid w:val="00987133"/>
    <w:rsid w:val="0099008E"/>
    <w:rsid w:val="00990558"/>
    <w:rsid w:val="00992E36"/>
    <w:rsid w:val="00993155"/>
    <w:rsid w:val="009932FD"/>
    <w:rsid w:val="00994231"/>
    <w:rsid w:val="0099470D"/>
    <w:rsid w:val="009A0CF5"/>
    <w:rsid w:val="009A45C5"/>
    <w:rsid w:val="009A5144"/>
    <w:rsid w:val="009A6365"/>
    <w:rsid w:val="009B348C"/>
    <w:rsid w:val="009B3914"/>
    <w:rsid w:val="009B52AC"/>
    <w:rsid w:val="009B53B2"/>
    <w:rsid w:val="009C1046"/>
    <w:rsid w:val="009C169A"/>
    <w:rsid w:val="009C2916"/>
    <w:rsid w:val="009C4D28"/>
    <w:rsid w:val="009C7326"/>
    <w:rsid w:val="009D0D93"/>
    <w:rsid w:val="009D2A6F"/>
    <w:rsid w:val="009D6040"/>
    <w:rsid w:val="009D6274"/>
    <w:rsid w:val="009E3904"/>
    <w:rsid w:val="009E48BE"/>
    <w:rsid w:val="009E6B72"/>
    <w:rsid w:val="009F0259"/>
    <w:rsid w:val="009F1893"/>
    <w:rsid w:val="009F49FC"/>
    <w:rsid w:val="009F578E"/>
    <w:rsid w:val="00A000FB"/>
    <w:rsid w:val="00A00DF2"/>
    <w:rsid w:val="00A0132D"/>
    <w:rsid w:val="00A02BEB"/>
    <w:rsid w:val="00A032D0"/>
    <w:rsid w:val="00A040D6"/>
    <w:rsid w:val="00A115AA"/>
    <w:rsid w:val="00A166DC"/>
    <w:rsid w:val="00A17B44"/>
    <w:rsid w:val="00A17F54"/>
    <w:rsid w:val="00A20534"/>
    <w:rsid w:val="00A20F43"/>
    <w:rsid w:val="00A232C5"/>
    <w:rsid w:val="00A24C1B"/>
    <w:rsid w:val="00A26378"/>
    <w:rsid w:val="00A27CF2"/>
    <w:rsid w:val="00A27EE1"/>
    <w:rsid w:val="00A319EA"/>
    <w:rsid w:val="00A3287D"/>
    <w:rsid w:val="00A34743"/>
    <w:rsid w:val="00A35DDF"/>
    <w:rsid w:val="00A3674F"/>
    <w:rsid w:val="00A37428"/>
    <w:rsid w:val="00A37A9F"/>
    <w:rsid w:val="00A40924"/>
    <w:rsid w:val="00A40AD7"/>
    <w:rsid w:val="00A41AE3"/>
    <w:rsid w:val="00A41C82"/>
    <w:rsid w:val="00A44A49"/>
    <w:rsid w:val="00A4542D"/>
    <w:rsid w:val="00A51987"/>
    <w:rsid w:val="00A52C73"/>
    <w:rsid w:val="00A54AD0"/>
    <w:rsid w:val="00A56450"/>
    <w:rsid w:val="00A60BFB"/>
    <w:rsid w:val="00A60C9B"/>
    <w:rsid w:val="00A6174F"/>
    <w:rsid w:val="00A63FF7"/>
    <w:rsid w:val="00A644E7"/>
    <w:rsid w:val="00A6626D"/>
    <w:rsid w:val="00A66A50"/>
    <w:rsid w:val="00A67715"/>
    <w:rsid w:val="00A70023"/>
    <w:rsid w:val="00A71496"/>
    <w:rsid w:val="00A71CA8"/>
    <w:rsid w:val="00A71EE0"/>
    <w:rsid w:val="00A72451"/>
    <w:rsid w:val="00A72796"/>
    <w:rsid w:val="00A74768"/>
    <w:rsid w:val="00A800E8"/>
    <w:rsid w:val="00A91DF9"/>
    <w:rsid w:val="00A92253"/>
    <w:rsid w:val="00A9275A"/>
    <w:rsid w:val="00A958A1"/>
    <w:rsid w:val="00AA0FFB"/>
    <w:rsid w:val="00AA1E97"/>
    <w:rsid w:val="00AA243F"/>
    <w:rsid w:val="00AA3311"/>
    <w:rsid w:val="00AA44F1"/>
    <w:rsid w:val="00AA4B0B"/>
    <w:rsid w:val="00AA7AAA"/>
    <w:rsid w:val="00AB31B7"/>
    <w:rsid w:val="00AB3B2A"/>
    <w:rsid w:val="00AB4000"/>
    <w:rsid w:val="00AB4AFE"/>
    <w:rsid w:val="00AB532F"/>
    <w:rsid w:val="00AB758D"/>
    <w:rsid w:val="00AB7D46"/>
    <w:rsid w:val="00AB7F00"/>
    <w:rsid w:val="00AB7F42"/>
    <w:rsid w:val="00AC04A6"/>
    <w:rsid w:val="00AC1722"/>
    <w:rsid w:val="00AC278A"/>
    <w:rsid w:val="00AC3159"/>
    <w:rsid w:val="00AC3B02"/>
    <w:rsid w:val="00AC3D1E"/>
    <w:rsid w:val="00AC5C48"/>
    <w:rsid w:val="00AD0C69"/>
    <w:rsid w:val="00AD1778"/>
    <w:rsid w:val="00AD1B51"/>
    <w:rsid w:val="00AD3210"/>
    <w:rsid w:val="00AD5365"/>
    <w:rsid w:val="00AD556F"/>
    <w:rsid w:val="00AD606B"/>
    <w:rsid w:val="00AD670F"/>
    <w:rsid w:val="00AD7CD2"/>
    <w:rsid w:val="00AE0D57"/>
    <w:rsid w:val="00AE2DDB"/>
    <w:rsid w:val="00AE2E1F"/>
    <w:rsid w:val="00AE30AC"/>
    <w:rsid w:val="00AE5028"/>
    <w:rsid w:val="00AE78F5"/>
    <w:rsid w:val="00AE7F9E"/>
    <w:rsid w:val="00AF0781"/>
    <w:rsid w:val="00AF084B"/>
    <w:rsid w:val="00AF193B"/>
    <w:rsid w:val="00AF36F1"/>
    <w:rsid w:val="00AF3B34"/>
    <w:rsid w:val="00AF53D6"/>
    <w:rsid w:val="00B01F81"/>
    <w:rsid w:val="00B047BE"/>
    <w:rsid w:val="00B05479"/>
    <w:rsid w:val="00B06406"/>
    <w:rsid w:val="00B06564"/>
    <w:rsid w:val="00B07FBB"/>
    <w:rsid w:val="00B13FC5"/>
    <w:rsid w:val="00B1500E"/>
    <w:rsid w:val="00B15D67"/>
    <w:rsid w:val="00B160DC"/>
    <w:rsid w:val="00B16582"/>
    <w:rsid w:val="00B16C87"/>
    <w:rsid w:val="00B22263"/>
    <w:rsid w:val="00B22F17"/>
    <w:rsid w:val="00B26E4D"/>
    <w:rsid w:val="00B34FF9"/>
    <w:rsid w:val="00B35C97"/>
    <w:rsid w:val="00B35D02"/>
    <w:rsid w:val="00B36027"/>
    <w:rsid w:val="00B36999"/>
    <w:rsid w:val="00B402D3"/>
    <w:rsid w:val="00B41454"/>
    <w:rsid w:val="00B42446"/>
    <w:rsid w:val="00B42F0A"/>
    <w:rsid w:val="00B43716"/>
    <w:rsid w:val="00B45B47"/>
    <w:rsid w:val="00B478A7"/>
    <w:rsid w:val="00B47B7D"/>
    <w:rsid w:val="00B507E2"/>
    <w:rsid w:val="00B51E85"/>
    <w:rsid w:val="00B5428C"/>
    <w:rsid w:val="00B565D5"/>
    <w:rsid w:val="00B63281"/>
    <w:rsid w:val="00B64565"/>
    <w:rsid w:val="00B65224"/>
    <w:rsid w:val="00B70FDD"/>
    <w:rsid w:val="00B731DB"/>
    <w:rsid w:val="00B766E1"/>
    <w:rsid w:val="00B801C3"/>
    <w:rsid w:val="00B80AEC"/>
    <w:rsid w:val="00B83859"/>
    <w:rsid w:val="00B839FD"/>
    <w:rsid w:val="00B83FC3"/>
    <w:rsid w:val="00B8633C"/>
    <w:rsid w:val="00B8693F"/>
    <w:rsid w:val="00B87114"/>
    <w:rsid w:val="00B91BD1"/>
    <w:rsid w:val="00B93788"/>
    <w:rsid w:val="00B9541B"/>
    <w:rsid w:val="00B9629E"/>
    <w:rsid w:val="00B9779A"/>
    <w:rsid w:val="00B97B7B"/>
    <w:rsid w:val="00BA03F6"/>
    <w:rsid w:val="00BA17ED"/>
    <w:rsid w:val="00BA2AEC"/>
    <w:rsid w:val="00BA31EA"/>
    <w:rsid w:val="00BA4DE6"/>
    <w:rsid w:val="00BA4F05"/>
    <w:rsid w:val="00BA5408"/>
    <w:rsid w:val="00BA5992"/>
    <w:rsid w:val="00BB754D"/>
    <w:rsid w:val="00BC0D76"/>
    <w:rsid w:val="00BC2A02"/>
    <w:rsid w:val="00BD1C49"/>
    <w:rsid w:val="00BD2BD4"/>
    <w:rsid w:val="00BD3B3C"/>
    <w:rsid w:val="00BD4168"/>
    <w:rsid w:val="00BD6962"/>
    <w:rsid w:val="00BD763E"/>
    <w:rsid w:val="00BD7797"/>
    <w:rsid w:val="00BE1672"/>
    <w:rsid w:val="00BE1E46"/>
    <w:rsid w:val="00BE1F65"/>
    <w:rsid w:val="00BE30F5"/>
    <w:rsid w:val="00BE4600"/>
    <w:rsid w:val="00BE76B4"/>
    <w:rsid w:val="00BE76D2"/>
    <w:rsid w:val="00BF619A"/>
    <w:rsid w:val="00BF7FE0"/>
    <w:rsid w:val="00C01331"/>
    <w:rsid w:val="00C0169D"/>
    <w:rsid w:val="00C03873"/>
    <w:rsid w:val="00C04E8E"/>
    <w:rsid w:val="00C0559C"/>
    <w:rsid w:val="00C0594B"/>
    <w:rsid w:val="00C05E36"/>
    <w:rsid w:val="00C078D1"/>
    <w:rsid w:val="00C10679"/>
    <w:rsid w:val="00C114A5"/>
    <w:rsid w:val="00C13C0B"/>
    <w:rsid w:val="00C14AB9"/>
    <w:rsid w:val="00C159CE"/>
    <w:rsid w:val="00C16570"/>
    <w:rsid w:val="00C16AEA"/>
    <w:rsid w:val="00C17BDC"/>
    <w:rsid w:val="00C20EC5"/>
    <w:rsid w:val="00C21DF0"/>
    <w:rsid w:val="00C23281"/>
    <w:rsid w:val="00C23865"/>
    <w:rsid w:val="00C24738"/>
    <w:rsid w:val="00C258E0"/>
    <w:rsid w:val="00C302D9"/>
    <w:rsid w:val="00C31233"/>
    <w:rsid w:val="00C32085"/>
    <w:rsid w:val="00C32818"/>
    <w:rsid w:val="00C36093"/>
    <w:rsid w:val="00C360F2"/>
    <w:rsid w:val="00C363F4"/>
    <w:rsid w:val="00C377CB"/>
    <w:rsid w:val="00C37F08"/>
    <w:rsid w:val="00C37FFB"/>
    <w:rsid w:val="00C40B64"/>
    <w:rsid w:val="00C4365E"/>
    <w:rsid w:val="00C44E11"/>
    <w:rsid w:val="00C4519D"/>
    <w:rsid w:val="00C4614B"/>
    <w:rsid w:val="00C46821"/>
    <w:rsid w:val="00C54A5C"/>
    <w:rsid w:val="00C555B7"/>
    <w:rsid w:val="00C5722F"/>
    <w:rsid w:val="00C57CEE"/>
    <w:rsid w:val="00C60423"/>
    <w:rsid w:val="00C60C48"/>
    <w:rsid w:val="00C62A50"/>
    <w:rsid w:val="00C6354C"/>
    <w:rsid w:val="00C6387A"/>
    <w:rsid w:val="00C6488E"/>
    <w:rsid w:val="00C6579F"/>
    <w:rsid w:val="00C71C38"/>
    <w:rsid w:val="00C72B62"/>
    <w:rsid w:val="00C7572A"/>
    <w:rsid w:val="00C8018B"/>
    <w:rsid w:val="00C82E1E"/>
    <w:rsid w:val="00C847A6"/>
    <w:rsid w:val="00C852F5"/>
    <w:rsid w:val="00C93DE1"/>
    <w:rsid w:val="00C93F0A"/>
    <w:rsid w:val="00C95560"/>
    <w:rsid w:val="00C96147"/>
    <w:rsid w:val="00C9647B"/>
    <w:rsid w:val="00CA0546"/>
    <w:rsid w:val="00CA15DF"/>
    <w:rsid w:val="00CA3180"/>
    <w:rsid w:val="00CA33D9"/>
    <w:rsid w:val="00CA3D8C"/>
    <w:rsid w:val="00CA403B"/>
    <w:rsid w:val="00CA5339"/>
    <w:rsid w:val="00CA59DD"/>
    <w:rsid w:val="00CA5E34"/>
    <w:rsid w:val="00CA768F"/>
    <w:rsid w:val="00CB1110"/>
    <w:rsid w:val="00CB138D"/>
    <w:rsid w:val="00CB1817"/>
    <w:rsid w:val="00CB3E68"/>
    <w:rsid w:val="00CB4D87"/>
    <w:rsid w:val="00CB703D"/>
    <w:rsid w:val="00CB7F47"/>
    <w:rsid w:val="00CC11F7"/>
    <w:rsid w:val="00CC242E"/>
    <w:rsid w:val="00CC38F7"/>
    <w:rsid w:val="00CC6A0F"/>
    <w:rsid w:val="00CC6E52"/>
    <w:rsid w:val="00CC6FB8"/>
    <w:rsid w:val="00CD0804"/>
    <w:rsid w:val="00CD0858"/>
    <w:rsid w:val="00CD19CC"/>
    <w:rsid w:val="00CD1F85"/>
    <w:rsid w:val="00CD2755"/>
    <w:rsid w:val="00CD2B25"/>
    <w:rsid w:val="00CD3B3A"/>
    <w:rsid w:val="00CD3B99"/>
    <w:rsid w:val="00CD3BB8"/>
    <w:rsid w:val="00CD3BE3"/>
    <w:rsid w:val="00CD5D4A"/>
    <w:rsid w:val="00CD6598"/>
    <w:rsid w:val="00CE1413"/>
    <w:rsid w:val="00CE3041"/>
    <w:rsid w:val="00CE3C5D"/>
    <w:rsid w:val="00CE4A43"/>
    <w:rsid w:val="00CE762D"/>
    <w:rsid w:val="00CE7944"/>
    <w:rsid w:val="00CE7B6E"/>
    <w:rsid w:val="00CF15B9"/>
    <w:rsid w:val="00CF1F6C"/>
    <w:rsid w:val="00CF3111"/>
    <w:rsid w:val="00CF3D06"/>
    <w:rsid w:val="00CF4685"/>
    <w:rsid w:val="00CF561A"/>
    <w:rsid w:val="00CF7983"/>
    <w:rsid w:val="00D00E32"/>
    <w:rsid w:val="00D0196C"/>
    <w:rsid w:val="00D0207B"/>
    <w:rsid w:val="00D03467"/>
    <w:rsid w:val="00D04E35"/>
    <w:rsid w:val="00D05772"/>
    <w:rsid w:val="00D10669"/>
    <w:rsid w:val="00D11247"/>
    <w:rsid w:val="00D15184"/>
    <w:rsid w:val="00D15C43"/>
    <w:rsid w:val="00D15EBC"/>
    <w:rsid w:val="00D15FC4"/>
    <w:rsid w:val="00D1685A"/>
    <w:rsid w:val="00D168E4"/>
    <w:rsid w:val="00D17723"/>
    <w:rsid w:val="00D17B4F"/>
    <w:rsid w:val="00D20667"/>
    <w:rsid w:val="00D21E42"/>
    <w:rsid w:val="00D2227F"/>
    <w:rsid w:val="00D23186"/>
    <w:rsid w:val="00D25092"/>
    <w:rsid w:val="00D2731D"/>
    <w:rsid w:val="00D2740E"/>
    <w:rsid w:val="00D27696"/>
    <w:rsid w:val="00D32D23"/>
    <w:rsid w:val="00D3353C"/>
    <w:rsid w:val="00D33B7A"/>
    <w:rsid w:val="00D33FE7"/>
    <w:rsid w:val="00D34FB6"/>
    <w:rsid w:val="00D35B7E"/>
    <w:rsid w:val="00D41C1B"/>
    <w:rsid w:val="00D4266B"/>
    <w:rsid w:val="00D4316E"/>
    <w:rsid w:val="00D47543"/>
    <w:rsid w:val="00D477AF"/>
    <w:rsid w:val="00D51CE6"/>
    <w:rsid w:val="00D539B3"/>
    <w:rsid w:val="00D54F6A"/>
    <w:rsid w:val="00D55916"/>
    <w:rsid w:val="00D61E57"/>
    <w:rsid w:val="00D643B1"/>
    <w:rsid w:val="00D64E00"/>
    <w:rsid w:val="00D64F97"/>
    <w:rsid w:val="00D6576B"/>
    <w:rsid w:val="00D65921"/>
    <w:rsid w:val="00D67204"/>
    <w:rsid w:val="00D6746F"/>
    <w:rsid w:val="00D73A93"/>
    <w:rsid w:val="00D74604"/>
    <w:rsid w:val="00D749DB"/>
    <w:rsid w:val="00D75822"/>
    <w:rsid w:val="00D81B37"/>
    <w:rsid w:val="00D8236A"/>
    <w:rsid w:val="00D84A86"/>
    <w:rsid w:val="00D860C9"/>
    <w:rsid w:val="00D86624"/>
    <w:rsid w:val="00D86975"/>
    <w:rsid w:val="00D879BE"/>
    <w:rsid w:val="00D92547"/>
    <w:rsid w:val="00D92815"/>
    <w:rsid w:val="00D92DAA"/>
    <w:rsid w:val="00D93EC5"/>
    <w:rsid w:val="00D947D8"/>
    <w:rsid w:val="00D9584E"/>
    <w:rsid w:val="00D95FE4"/>
    <w:rsid w:val="00DA0BEB"/>
    <w:rsid w:val="00DA2387"/>
    <w:rsid w:val="00DA330D"/>
    <w:rsid w:val="00DA3B1E"/>
    <w:rsid w:val="00DA411F"/>
    <w:rsid w:val="00DA414D"/>
    <w:rsid w:val="00DA56E0"/>
    <w:rsid w:val="00DB1809"/>
    <w:rsid w:val="00DB1D05"/>
    <w:rsid w:val="00DB3646"/>
    <w:rsid w:val="00DB369A"/>
    <w:rsid w:val="00DB3970"/>
    <w:rsid w:val="00DB412E"/>
    <w:rsid w:val="00DB4C90"/>
    <w:rsid w:val="00DB68FA"/>
    <w:rsid w:val="00DC02CF"/>
    <w:rsid w:val="00DC0F43"/>
    <w:rsid w:val="00DC2D2B"/>
    <w:rsid w:val="00DC44F4"/>
    <w:rsid w:val="00DC4D3B"/>
    <w:rsid w:val="00DC7F0D"/>
    <w:rsid w:val="00DD11B2"/>
    <w:rsid w:val="00DD163A"/>
    <w:rsid w:val="00DD230C"/>
    <w:rsid w:val="00DD29B5"/>
    <w:rsid w:val="00DD2DD7"/>
    <w:rsid w:val="00DD5111"/>
    <w:rsid w:val="00DD67F6"/>
    <w:rsid w:val="00DE0F34"/>
    <w:rsid w:val="00DE4064"/>
    <w:rsid w:val="00DE5243"/>
    <w:rsid w:val="00DF0D76"/>
    <w:rsid w:val="00DF1590"/>
    <w:rsid w:val="00DF4BB4"/>
    <w:rsid w:val="00DF4DA6"/>
    <w:rsid w:val="00DF4E3D"/>
    <w:rsid w:val="00DF5468"/>
    <w:rsid w:val="00DF737F"/>
    <w:rsid w:val="00DF7DFF"/>
    <w:rsid w:val="00E0029A"/>
    <w:rsid w:val="00E00839"/>
    <w:rsid w:val="00E010FE"/>
    <w:rsid w:val="00E03E7F"/>
    <w:rsid w:val="00E03FEE"/>
    <w:rsid w:val="00E04EBF"/>
    <w:rsid w:val="00E0716C"/>
    <w:rsid w:val="00E103A9"/>
    <w:rsid w:val="00E10995"/>
    <w:rsid w:val="00E11A50"/>
    <w:rsid w:val="00E11E5A"/>
    <w:rsid w:val="00E2250F"/>
    <w:rsid w:val="00E2444B"/>
    <w:rsid w:val="00E24BCD"/>
    <w:rsid w:val="00E2502C"/>
    <w:rsid w:val="00E25F0F"/>
    <w:rsid w:val="00E267A7"/>
    <w:rsid w:val="00E27B79"/>
    <w:rsid w:val="00E30C60"/>
    <w:rsid w:val="00E3150D"/>
    <w:rsid w:val="00E333C3"/>
    <w:rsid w:val="00E36B4F"/>
    <w:rsid w:val="00E41C33"/>
    <w:rsid w:val="00E47815"/>
    <w:rsid w:val="00E5092F"/>
    <w:rsid w:val="00E5099A"/>
    <w:rsid w:val="00E5192D"/>
    <w:rsid w:val="00E53F93"/>
    <w:rsid w:val="00E5496F"/>
    <w:rsid w:val="00E573C7"/>
    <w:rsid w:val="00E611CA"/>
    <w:rsid w:val="00E62957"/>
    <w:rsid w:val="00E63072"/>
    <w:rsid w:val="00E63D80"/>
    <w:rsid w:val="00E66CAB"/>
    <w:rsid w:val="00E67E1D"/>
    <w:rsid w:val="00E70AEF"/>
    <w:rsid w:val="00E71DA2"/>
    <w:rsid w:val="00E73247"/>
    <w:rsid w:val="00E760F4"/>
    <w:rsid w:val="00E7660E"/>
    <w:rsid w:val="00E8010C"/>
    <w:rsid w:val="00E83431"/>
    <w:rsid w:val="00E870C3"/>
    <w:rsid w:val="00E91093"/>
    <w:rsid w:val="00E93378"/>
    <w:rsid w:val="00E934F2"/>
    <w:rsid w:val="00E93877"/>
    <w:rsid w:val="00E93ADE"/>
    <w:rsid w:val="00E93D39"/>
    <w:rsid w:val="00E948A2"/>
    <w:rsid w:val="00E97134"/>
    <w:rsid w:val="00E979D9"/>
    <w:rsid w:val="00EA07C8"/>
    <w:rsid w:val="00EA1FC6"/>
    <w:rsid w:val="00EA3DC4"/>
    <w:rsid w:val="00EA5C63"/>
    <w:rsid w:val="00EA7526"/>
    <w:rsid w:val="00EB09B7"/>
    <w:rsid w:val="00EB13CA"/>
    <w:rsid w:val="00EB165E"/>
    <w:rsid w:val="00EB1D38"/>
    <w:rsid w:val="00EB4004"/>
    <w:rsid w:val="00EB5B69"/>
    <w:rsid w:val="00EB5E11"/>
    <w:rsid w:val="00EC26FE"/>
    <w:rsid w:val="00EC27B6"/>
    <w:rsid w:val="00EC39CA"/>
    <w:rsid w:val="00EC4C89"/>
    <w:rsid w:val="00EC6E58"/>
    <w:rsid w:val="00EC786E"/>
    <w:rsid w:val="00ED5B19"/>
    <w:rsid w:val="00ED5E4B"/>
    <w:rsid w:val="00ED7720"/>
    <w:rsid w:val="00EE1C27"/>
    <w:rsid w:val="00EE24F8"/>
    <w:rsid w:val="00EE2621"/>
    <w:rsid w:val="00EE2647"/>
    <w:rsid w:val="00EE2AB7"/>
    <w:rsid w:val="00EE3945"/>
    <w:rsid w:val="00EE3BDD"/>
    <w:rsid w:val="00EE67C0"/>
    <w:rsid w:val="00EE6F24"/>
    <w:rsid w:val="00EE708D"/>
    <w:rsid w:val="00EF00D0"/>
    <w:rsid w:val="00EF125C"/>
    <w:rsid w:val="00EF1F5F"/>
    <w:rsid w:val="00EF2862"/>
    <w:rsid w:val="00EF64F7"/>
    <w:rsid w:val="00F021AA"/>
    <w:rsid w:val="00F1359C"/>
    <w:rsid w:val="00F13974"/>
    <w:rsid w:val="00F14A9F"/>
    <w:rsid w:val="00F2105C"/>
    <w:rsid w:val="00F259A9"/>
    <w:rsid w:val="00F26109"/>
    <w:rsid w:val="00F27846"/>
    <w:rsid w:val="00F31EAF"/>
    <w:rsid w:val="00F32819"/>
    <w:rsid w:val="00F35F0B"/>
    <w:rsid w:val="00F4054B"/>
    <w:rsid w:val="00F41535"/>
    <w:rsid w:val="00F435EC"/>
    <w:rsid w:val="00F45E1A"/>
    <w:rsid w:val="00F47AF3"/>
    <w:rsid w:val="00F50DA4"/>
    <w:rsid w:val="00F51D9A"/>
    <w:rsid w:val="00F57158"/>
    <w:rsid w:val="00F605A0"/>
    <w:rsid w:val="00F6286F"/>
    <w:rsid w:val="00F62B9A"/>
    <w:rsid w:val="00F66064"/>
    <w:rsid w:val="00F67D0F"/>
    <w:rsid w:val="00F70276"/>
    <w:rsid w:val="00F715A7"/>
    <w:rsid w:val="00F71D38"/>
    <w:rsid w:val="00F73809"/>
    <w:rsid w:val="00F73A8A"/>
    <w:rsid w:val="00F761B8"/>
    <w:rsid w:val="00F77D0B"/>
    <w:rsid w:val="00F8006F"/>
    <w:rsid w:val="00F805EC"/>
    <w:rsid w:val="00F83DB0"/>
    <w:rsid w:val="00F83FF9"/>
    <w:rsid w:val="00F84793"/>
    <w:rsid w:val="00F84D67"/>
    <w:rsid w:val="00F85465"/>
    <w:rsid w:val="00F85CC3"/>
    <w:rsid w:val="00F861D2"/>
    <w:rsid w:val="00F87EB9"/>
    <w:rsid w:val="00F91649"/>
    <w:rsid w:val="00F920E8"/>
    <w:rsid w:val="00F922F6"/>
    <w:rsid w:val="00F92DD2"/>
    <w:rsid w:val="00F9471F"/>
    <w:rsid w:val="00F95197"/>
    <w:rsid w:val="00F97F46"/>
    <w:rsid w:val="00FA20D7"/>
    <w:rsid w:val="00FA320C"/>
    <w:rsid w:val="00FA38C4"/>
    <w:rsid w:val="00FA4603"/>
    <w:rsid w:val="00FA5BA0"/>
    <w:rsid w:val="00FB087D"/>
    <w:rsid w:val="00FB2795"/>
    <w:rsid w:val="00FC23E7"/>
    <w:rsid w:val="00FC265E"/>
    <w:rsid w:val="00FC378D"/>
    <w:rsid w:val="00FC718A"/>
    <w:rsid w:val="00FD1FEE"/>
    <w:rsid w:val="00FD2F02"/>
    <w:rsid w:val="00FD6791"/>
    <w:rsid w:val="00FD6DE6"/>
    <w:rsid w:val="00FE05BC"/>
    <w:rsid w:val="00FE1A06"/>
    <w:rsid w:val="00FE2023"/>
    <w:rsid w:val="00FE3AA0"/>
    <w:rsid w:val="00FE42B1"/>
    <w:rsid w:val="00FE5004"/>
    <w:rsid w:val="00FE67F2"/>
    <w:rsid w:val="00FE6DB1"/>
    <w:rsid w:val="00FE7477"/>
    <w:rsid w:val="00FF0D46"/>
    <w:rsid w:val="00FF1E82"/>
    <w:rsid w:val="00FF2DFE"/>
    <w:rsid w:val="00FF2F74"/>
    <w:rsid w:val="00FF4AE4"/>
    <w:rsid w:val="00FF4FCD"/>
    <w:rsid w:val="00FF5A4A"/>
    <w:rsid w:val="00FF6E01"/>
    <w:rsid w:val="00FF7083"/>
    <w:rsid w:val="00FF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EFEF0D-078E-4024-B40D-99D7113E6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qFormat/>
    <w:pPr>
      <w:keepNext/>
      <w:outlineLvl w:val="0"/>
    </w:pPr>
    <w:rPr>
      <w:szCs w:val="20"/>
    </w:rPr>
  </w:style>
  <w:style w:type="paragraph" w:styleId="2">
    <w:name w:val="heading 2"/>
    <w:basedOn w:val="a"/>
    <w:next w:val="a"/>
    <w:qFormat/>
    <w:pPr>
      <w:keepNext/>
      <w:jc w:val="center"/>
      <w:outlineLvl w:val="1"/>
    </w:pPr>
    <w:rPr>
      <w:i/>
      <w:iCs/>
      <w:sz w:val="32"/>
    </w:rPr>
  </w:style>
  <w:style w:type="paragraph" w:styleId="3">
    <w:name w:val="heading 3"/>
    <w:basedOn w:val="a"/>
    <w:next w:val="a"/>
    <w:qFormat/>
    <w:pPr>
      <w:keepNext/>
      <w:jc w:val="right"/>
      <w:outlineLvl w:val="2"/>
    </w:pPr>
    <w:rPr>
      <w:sz w:val="28"/>
    </w:rPr>
  </w:style>
  <w:style w:type="paragraph" w:styleId="4">
    <w:name w:val="heading 4"/>
    <w:basedOn w:val="a"/>
    <w:next w:val="a"/>
    <w:qFormat/>
    <w:pPr>
      <w:keepNext/>
      <w:widowControl w:val="0"/>
      <w:jc w:val="both"/>
      <w:outlineLvl w:val="3"/>
    </w:pPr>
    <w:rPr>
      <w:rFonts w:ascii="Arial" w:hAnsi="Arial" w:cs="Arial"/>
      <w:b/>
      <w:bCs/>
      <w:sz w:val="28"/>
      <w:szCs w:val="20"/>
    </w:rPr>
  </w:style>
  <w:style w:type="paragraph" w:styleId="5">
    <w:name w:val="heading 5"/>
    <w:basedOn w:val="a"/>
    <w:next w:val="a"/>
    <w:qFormat/>
    <w:pPr>
      <w:keepNext/>
      <w:widowControl w:val="0"/>
      <w:jc w:val="both"/>
      <w:outlineLvl w:val="4"/>
    </w:pPr>
    <w:rPr>
      <w:b/>
      <w:sz w:val="28"/>
      <w:szCs w:val="20"/>
    </w:rPr>
  </w:style>
  <w:style w:type="paragraph" w:styleId="6">
    <w:name w:val="heading 6"/>
    <w:basedOn w:val="a"/>
    <w:next w:val="a"/>
    <w:qFormat/>
    <w:pPr>
      <w:keepNext/>
      <w:outlineLvl w:val="5"/>
    </w:pPr>
    <w:rPr>
      <w:sz w:val="32"/>
    </w:rPr>
  </w:style>
  <w:style w:type="paragraph" w:styleId="7">
    <w:name w:val="heading 7"/>
    <w:basedOn w:val="a"/>
    <w:next w:val="a"/>
    <w:qFormat/>
    <w:pPr>
      <w:keepNext/>
      <w:outlineLvl w:val="6"/>
    </w:pPr>
    <w:rPr>
      <w:sz w:val="28"/>
    </w:rPr>
  </w:style>
  <w:style w:type="paragraph" w:styleId="8">
    <w:name w:val="heading 8"/>
    <w:basedOn w:val="a"/>
    <w:next w:val="a"/>
    <w:qFormat/>
    <w:pPr>
      <w:keepNext/>
      <w:outlineLvl w:val="7"/>
    </w:pPr>
    <w:rPr>
      <w:b/>
      <w:bCs/>
      <w:sz w:val="28"/>
    </w:rPr>
  </w:style>
  <w:style w:type="paragraph" w:styleId="9">
    <w:name w:val="heading 9"/>
    <w:basedOn w:val="a"/>
    <w:next w:val="a"/>
    <w:qFormat/>
    <w:pPr>
      <w:keepNext/>
      <w:jc w:val="center"/>
      <w:outlineLvl w:val="8"/>
    </w:pPr>
    <w:rPr>
      <w:b/>
      <w:bCs/>
      <w:sz w:val="20"/>
    </w:rPr>
  </w:style>
  <w:style w:type="character" w:default="1" w:styleId="a0">
    <w:name w:val="Default Paragraph Font"/>
    <w:aliases w:val="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Indent 3"/>
    <w:basedOn w:val="a"/>
    <w:pPr>
      <w:widowControl w:val="0"/>
      <w:ind w:firstLine="720"/>
    </w:pPr>
    <w:rPr>
      <w:rFonts w:ascii="Arial" w:hAnsi="Arial" w:cs="Arial"/>
      <w:bCs/>
      <w:sz w:val="28"/>
      <w:szCs w:val="20"/>
    </w:rPr>
  </w:style>
  <w:style w:type="paragraph" w:styleId="a3">
    <w:name w:val="Body Text"/>
    <w:basedOn w:val="a"/>
    <w:pPr>
      <w:jc w:val="both"/>
    </w:pPr>
  </w:style>
  <w:style w:type="paragraph" w:styleId="a4">
    <w:name w:val="Body Text Indent"/>
    <w:basedOn w:val="a"/>
    <w:pPr>
      <w:ind w:firstLine="708"/>
      <w:jc w:val="both"/>
    </w:pPr>
  </w:style>
  <w:style w:type="paragraph" w:styleId="20">
    <w:name w:val="Body Text Indent 2"/>
    <w:basedOn w:val="a"/>
    <w:pPr>
      <w:ind w:firstLine="708"/>
      <w:jc w:val="both"/>
    </w:pPr>
    <w:rPr>
      <w:sz w:val="28"/>
    </w:rPr>
  </w:style>
  <w:style w:type="paragraph" w:styleId="a5">
    <w:name w:val="caption"/>
    <w:basedOn w:val="a"/>
    <w:next w:val="a"/>
    <w:qFormat/>
    <w:pPr>
      <w:framePr w:w="3945" w:h="4493" w:hSpace="141" w:wrap="around" w:vAnchor="text" w:hAnchor="page" w:x="1598" w:y="-531"/>
      <w:ind w:firstLine="360"/>
    </w:pPr>
    <w:rPr>
      <w:b/>
    </w:rPr>
  </w:style>
  <w:style w:type="paragraph" w:styleId="21">
    <w:name w:val="Body Text 2"/>
    <w:basedOn w:val="a"/>
    <w:pPr>
      <w:framePr w:w="3945" w:h="4493" w:hSpace="141" w:wrap="around" w:vAnchor="text" w:hAnchor="page" w:x="1598" w:y="-531"/>
      <w:jc w:val="center"/>
    </w:pPr>
    <w:rPr>
      <w:sz w:val="18"/>
    </w:rPr>
  </w:style>
  <w:style w:type="paragraph" w:styleId="31">
    <w:name w:val="Body Text 3"/>
    <w:basedOn w:val="a"/>
    <w:pPr>
      <w:jc w:val="right"/>
    </w:pPr>
    <w:rPr>
      <w:b/>
      <w:bCs/>
      <w:sz w:val="28"/>
    </w:rPr>
  </w:style>
  <w:style w:type="paragraph" w:styleId="a6">
    <w:name w:val="header"/>
    <w:aliases w:val="Знак Знак Знак Знак, Знак Знак Знак,Знак Знак Знак,Знак Знак,Знак Знак Знак Знак Знак Знак Знак, Знак Знак,Знак Знак Знак Знак Знак Знак,Знак Знак Знак Знак Знак,Знак Знак Знак Знак З, Знак Знак Знак Знак Знак Знак"/>
    <w:basedOn w:val="a"/>
    <w:link w:val="a7"/>
    <w:pPr>
      <w:tabs>
        <w:tab w:val="center" w:pos="4677"/>
        <w:tab w:val="right" w:pos="9355"/>
      </w:tabs>
    </w:pPr>
    <w:rPr>
      <w:lang w:val="x-none" w:eastAsia="x-none"/>
    </w:rPr>
  </w:style>
  <w:style w:type="paragraph" w:styleId="a8">
    <w:name w:val="Normal (Web)"/>
    <w:basedOn w:val="a"/>
    <w:pPr>
      <w:spacing w:before="100" w:after="100"/>
    </w:pPr>
  </w:style>
  <w:style w:type="table" w:styleId="a9">
    <w:name w:val="Table Grid"/>
    <w:basedOn w:val="a1"/>
    <w:rsid w:val="00A23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BA2AEC"/>
    <w:rPr>
      <w:color w:val="0000FF"/>
      <w:u w:val="single"/>
    </w:rPr>
  </w:style>
  <w:style w:type="paragraph" w:styleId="ab">
    <w:name w:val="Balloon Text"/>
    <w:basedOn w:val="a"/>
    <w:semiHidden/>
    <w:rsid w:val="00C4365E"/>
    <w:rPr>
      <w:rFonts w:ascii="Tahoma" w:hAnsi="Tahoma" w:cs="Tahoma"/>
      <w:sz w:val="16"/>
      <w:szCs w:val="16"/>
    </w:rPr>
  </w:style>
  <w:style w:type="paragraph" w:customStyle="1" w:styleId="Style2">
    <w:name w:val="Style2"/>
    <w:basedOn w:val="a"/>
    <w:rsid w:val="00F26109"/>
    <w:pPr>
      <w:widowControl w:val="0"/>
      <w:autoSpaceDE w:val="0"/>
      <w:autoSpaceDN w:val="0"/>
      <w:adjustRightInd w:val="0"/>
      <w:spacing w:line="283" w:lineRule="exact"/>
      <w:ind w:hanging="106"/>
    </w:pPr>
    <w:rPr>
      <w:rFonts w:ascii="Trebuchet MS" w:hAnsi="Trebuchet MS"/>
    </w:rPr>
  </w:style>
  <w:style w:type="paragraph" w:customStyle="1" w:styleId="Style3">
    <w:name w:val="Style3"/>
    <w:basedOn w:val="a"/>
    <w:rsid w:val="00F26109"/>
    <w:pPr>
      <w:widowControl w:val="0"/>
      <w:autoSpaceDE w:val="0"/>
      <w:autoSpaceDN w:val="0"/>
      <w:adjustRightInd w:val="0"/>
      <w:spacing w:line="330" w:lineRule="exact"/>
      <w:jc w:val="center"/>
    </w:pPr>
    <w:rPr>
      <w:rFonts w:ascii="Trebuchet MS" w:hAnsi="Trebuchet MS"/>
    </w:rPr>
  </w:style>
  <w:style w:type="paragraph" w:customStyle="1" w:styleId="Style4">
    <w:name w:val="Style4"/>
    <w:basedOn w:val="a"/>
    <w:rsid w:val="00F26109"/>
    <w:pPr>
      <w:widowControl w:val="0"/>
      <w:autoSpaceDE w:val="0"/>
      <w:autoSpaceDN w:val="0"/>
      <w:adjustRightInd w:val="0"/>
    </w:pPr>
    <w:rPr>
      <w:rFonts w:ascii="Trebuchet MS" w:hAnsi="Trebuchet MS"/>
    </w:rPr>
  </w:style>
  <w:style w:type="paragraph" w:customStyle="1" w:styleId="Style5">
    <w:name w:val="Style5"/>
    <w:basedOn w:val="a"/>
    <w:rsid w:val="00F26109"/>
    <w:pPr>
      <w:widowControl w:val="0"/>
      <w:autoSpaceDE w:val="0"/>
      <w:autoSpaceDN w:val="0"/>
      <w:adjustRightInd w:val="0"/>
      <w:spacing w:line="240" w:lineRule="exact"/>
    </w:pPr>
    <w:rPr>
      <w:rFonts w:ascii="Trebuchet MS" w:hAnsi="Trebuchet MS"/>
    </w:rPr>
  </w:style>
  <w:style w:type="paragraph" w:customStyle="1" w:styleId="Style6">
    <w:name w:val="Style6"/>
    <w:basedOn w:val="a"/>
    <w:rsid w:val="00F26109"/>
    <w:pPr>
      <w:widowControl w:val="0"/>
      <w:autoSpaceDE w:val="0"/>
      <w:autoSpaceDN w:val="0"/>
      <w:adjustRightInd w:val="0"/>
    </w:pPr>
    <w:rPr>
      <w:rFonts w:ascii="Trebuchet MS" w:hAnsi="Trebuchet MS"/>
    </w:rPr>
  </w:style>
  <w:style w:type="paragraph" w:customStyle="1" w:styleId="Style7">
    <w:name w:val="Style7"/>
    <w:basedOn w:val="a"/>
    <w:rsid w:val="00F26109"/>
    <w:pPr>
      <w:widowControl w:val="0"/>
      <w:autoSpaceDE w:val="0"/>
      <w:autoSpaceDN w:val="0"/>
      <w:adjustRightInd w:val="0"/>
    </w:pPr>
    <w:rPr>
      <w:rFonts w:ascii="Trebuchet MS" w:hAnsi="Trebuchet MS"/>
    </w:rPr>
  </w:style>
  <w:style w:type="paragraph" w:customStyle="1" w:styleId="Style8">
    <w:name w:val="Style8"/>
    <w:basedOn w:val="a"/>
    <w:rsid w:val="00F26109"/>
    <w:pPr>
      <w:widowControl w:val="0"/>
      <w:autoSpaceDE w:val="0"/>
      <w:autoSpaceDN w:val="0"/>
      <w:adjustRightInd w:val="0"/>
    </w:pPr>
    <w:rPr>
      <w:rFonts w:ascii="Trebuchet MS" w:hAnsi="Trebuchet MS"/>
    </w:rPr>
  </w:style>
  <w:style w:type="paragraph" w:customStyle="1" w:styleId="Style9">
    <w:name w:val="Style9"/>
    <w:basedOn w:val="a"/>
    <w:rsid w:val="00F26109"/>
    <w:pPr>
      <w:widowControl w:val="0"/>
      <w:autoSpaceDE w:val="0"/>
      <w:autoSpaceDN w:val="0"/>
      <w:adjustRightInd w:val="0"/>
    </w:pPr>
    <w:rPr>
      <w:rFonts w:ascii="Trebuchet MS" w:hAnsi="Trebuchet MS"/>
    </w:rPr>
  </w:style>
  <w:style w:type="paragraph" w:customStyle="1" w:styleId="Style10">
    <w:name w:val="Style10"/>
    <w:basedOn w:val="a"/>
    <w:rsid w:val="00F26109"/>
    <w:pPr>
      <w:widowControl w:val="0"/>
      <w:autoSpaceDE w:val="0"/>
      <w:autoSpaceDN w:val="0"/>
      <w:adjustRightInd w:val="0"/>
    </w:pPr>
    <w:rPr>
      <w:rFonts w:ascii="Trebuchet MS" w:hAnsi="Trebuchet MS"/>
    </w:rPr>
  </w:style>
  <w:style w:type="paragraph" w:customStyle="1" w:styleId="Style11">
    <w:name w:val="Style11"/>
    <w:basedOn w:val="a"/>
    <w:rsid w:val="00F26109"/>
    <w:pPr>
      <w:widowControl w:val="0"/>
      <w:autoSpaceDE w:val="0"/>
      <w:autoSpaceDN w:val="0"/>
      <w:adjustRightInd w:val="0"/>
    </w:pPr>
    <w:rPr>
      <w:rFonts w:ascii="Trebuchet MS" w:hAnsi="Trebuchet MS"/>
    </w:rPr>
  </w:style>
  <w:style w:type="paragraph" w:customStyle="1" w:styleId="Style12">
    <w:name w:val="Style12"/>
    <w:basedOn w:val="a"/>
    <w:rsid w:val="00F26109"/>
    <w:pPr>
      <w:widowControl w:val="0"/>
      <w:autoSpaceDE w:val="0"/>
      <w:autoSpaceDN w:val="0"/>
      <w:adjustRightInd w:val="0"/>
      <w:spacing w:line="240" w:lineRule="exact"/>
    </w:pPr>
    <w:rPr>
      <w:rFonts w:ascii="Trebuchet MS" w:hAnsi="Trebuchet MS"/>
    </w:rPr>
  </w:style>
  <w:style w:type="character" w:customStyle="1" w:styleId="FontStyle14">
    <w:name w:val="Font Style14"/>
    <w:rsid w:val="00F26109"/>
    <w:rPr>
      <w:rFonts w:ascii="Trebuchet MS" w:hAnsi="Trebuchet MS" w:cs="Trebuchet MS"/>
      <w:sz w:val="20"/>
      <w:szCs w:val="20"/>
    </w:rPr>
  </w:style>
  <w:style w:type="character" w:customStyle="1" w:styleId="FontStyle15">
    <w:name w:val="Font Style15"/>
    <w:rsid w:val="00F26109"/>
    <w:rPr>
      <w:rFonts w:ascii="Times New Roman" w:hAnsi="Times New Roman" w:cs="Times New Roman"/>
      <w:sz w:val="22"/>
      <w:szCs w:val="22"/>
    </w:rPr>
  </w:style>
  <w:style w:type="character" w:customStyle="1" w:styleId="FontStyle16">
    <w:name w:val="Font Style16"/>
    <w:rsid w:val="00F26109"/>
    <w:rPr>
      <w:rFonts w:ascii="Trebuchet MS" w:hAnsi="Trebuchet MS" w:cs="Trebuchet MS"/>
      <w:sz w:val="20"/>
      <w:szCs w:val="20"/>
    </w:rPr>
  </w:style>
  <w:style w:type="character" w:customStyle="1" w:styleId="FontStyle17">
    <w:name w:val="Font Style17"/>
    <w:rsid w:val="00F26109"/>
    <w:rPr>
      <w:rFonts w:ascii="Times New Roman" w:hAnsi="Times New Roman" w:cs="Times New Roman"/>
      <w:sz w:val="26"/>
      <w:szCs w:val="26"/>
    </w:rPr>
  </w:style>
  <w:style w:type="character" w:customStyle="1" w:styleId="FontStyle18">
    <w:name w:val="Font Style18"/>
    <w:rsid w:val="00F26109"/>
    <w:rPr>
      <w:rFonts w:ascii="Trebuchet MS" w:hAnsi="Trebuchet MS" w:cs="Trebuchet MS"/>
      <w:spacing w:val="20"/>
      <w:sz w:val="10"/>
      <w:szCs w:val="10"/>
    </w:rPr>
  </w:style>
  <w:style w:type="character" w:customStyle="1" w:styleId="FontStyle19">
    <w:name w:val="Font Style19"/>
    <w:rsid w:val="00F26109"/>
    <w:rPr>
      <w:rFonts w:ascii="Trebuchet MS" w:hAnsi="Trebuchet MS" w:cs="Trebuchet MS"/>
      <w:sz w:val="18"/>
      <w:szCs w:val="18"/>
    </w:rPr>
  </w:style>
  <w:style w:type="character" w:customStyle="1" w:styleId="FontStyle20">
    <w:name w:val="Font Style20"/>
    <w:rsid w:val="00F26109"/>
    <w:rPr>
      <w:rFonts w:ascii="Trebuchet MS" w:hAnsi="Trebuchet MS" w:cs="Trebuchet MS"/>
      <w:b/>
      <w:bCs/>
      <w:sz w:val="18"/>
      <w:szCs w:val="18"/>
    </w:rPr>
  </w:style>
  <w:style w:type="character" w:customStyle="1" w:styleId="FontStyle21">
    <w:name w:val="Font Style21"/>
    <w:rsid w:val="00F26109"/>
    <w:rPr>
      <w:rFonts w:ascii="Times New Roman" w:hAnsi="Times New Roman" w:cs="Times New Roman"/>
      <w:sz w:val="24"/>
      <w:szCs w:val="24"/>
    </w:rPr>
  </w:style>
  <w:style w:type="character" w:customStyle="1" w:styleId="FontStyle24">
    <w:name w:val="Font Style24"/>
    <w:rsid w:val="00F26109"/>
    <w:rPr>
      <w:rFonts w:ascii="Trebuchet MS" w:hAnsi="Trebuchet MS" w:cs="Trebuchet MS"/>
      <w:b/>
      <w:bCs/>
      <w:sz w:val="12"/>
      <w:szCs w:val="12"/>
    </w:rPr>
  </w:style>
  <w:style w:type="paragraph" w:customStyle="1" w:styleId="ListParagraph">
    <w:name w:val="List Paragraph"/>
    <w:basedOn w:val="a"/>
    <w:rsid w:val="0003118D"/>
    <w:pPr>
      <w:spacing w:after="200" w:line="276" w:lineRule="auto"/>
      <w:ind w:left="720"/>
    </w:pPr>
    <w:rPr>
      <w:rFonts w:ascii="Calibri" w:eastAsia="Calibri" w:hAnsi="Calibri" w:cs="Calibri"/>
      <w:sz w:val="22"/>
      <w:szCs w:val="22"/>
    </w:rPr>
  </w:style>
  <w:style w:type="paragraph" w:customStyle="1" w:styleId="ac">
    <w:name w:val="Знак"/>
    <w:basedOn w:val="a"/>
    <w:rsid w:val="005B10D6"/>
    <w:pPr>
      <w:spacing w:after="160" w:line="240" w:lineRule="exact"/>
    </w:pPr>
    <w:rPr>
      <w:rFonts w:ascii="Tahoma" w:hAnsi="Tahoma"/>
      <w:sz w:val="20"/>
      <w:szCs w:val="20"/>
      <w:lang w:val="en-US" w:eastAsia="en-US"/>
    </w:rPr>
  </w:style>
  <w:style w:type="paragraph" w:styleId="ad">
    <w:name w:val="List Paragraph"/>
    <w:basedOn w:val="a"/>
    <w:uiPriority w:val="34"/>
    <w:qFormat/>
    <w:rsid w:val="005B10D6"/>
    <w:pPr>
      <w:spacing w:after="200" w:line="276" w:lineRule="auto"/>
      <w:ind w:left="720"/>
    </w:pPr>
    <w:rPr>
      <w:rFonts w:ascii="Calibri" w:hAnsi="Calibri"/>
      <w:sz w:val="22"/>
      <w:szCs w:val="22"/>
    </w:rPr>
  </w:style>
  <w:style w:type="paragraph" w:customStyle="1" w:styleId="msonormalcxspmiddle">
    <w:name w:val="msonormalcxspmiddle"/>
    <w:basedOn w:val="a"/>
    <w:rsid w:val="00894929"/>
    <w:pPr>
      <w:spacing w:before="100" w:beforeAutospacing="1" w:after="100" w:afterAutospacing="1"/>
    </w:pPr>
  </w:style>
  <w:style w:type="paragraph" w:styleId="ae">
    <w:name w:val="footnote text"/>
    <w:aliases w:val=" Знак"/>
    <w:basedOn w:val="a"/>
    <w:link w:val="af"/>
    <w:unhideWhenUsed/>
    <w:rsid w:val="00894929"/>
    <w:pPr>
      <w:spacing w:after="200" w:line="276" w:lineRule="auto"/>
    </w:pPr>
    <w:rPr>
      <w:rFonts w:ascii="Calibri" w:eastAsia="Calibri" w:hAnsi="Calibri"/>
      <w:sz w:val="20"/>
      <w:szCs w:val="20"/>
      <w:lang w:eastAsia="en-US"/>
    </w:rPr>
  </w:style>
  <w:style w:type="character" w:customStyle="1" w:styleId="af">
    <w:name w:val="Текст сноски Знак"/>
    <w:aliases w:val=" Знак Знак3"/>
    <w:link w:val="ae"/>
    <w:rsid w:val="00894929"/>
    <w:rPr>
      <w:rFonts w:ascii="Calibri" w:eastAsia="Calibri" w:hAnsi="Calibri"/>
      <w:lang w:val="ru-RU" w:eastAsia="en-US" w:bidi="ar-SA"/>
    </w:rPr>
  </w:style>
  <w:style w:type="paragraph" w:customStyle="1" w:styleId="22">
    <w:name w:val=" Знак Знак2"/>
    <w:basedOn w:val="a"/>
    <w:rsid w:val="00894929"/>
    <w:pPr>
      <w:spacing w:after="160" w:line="240" w:lineRule="exact"/>
    </w:pPr>
    <w:rPr>
      <w:rFonts w:ascii="Verdana" w:hAnsi="Verdana"/>
      <w:sz w:val="20"/>
      <w:szCs w:val="20"/>
      <w:lang w:val="en-US" w:eastAsia="en-US"/>
    </w:rPr>
  </w:style>
  <w:style w:type="paragraph" w:customStyle="1" w:styleId="msonormalcxspmiddlecxspmiddle">
    <w:name w:val="msonormalcxspmiddlecxspmiddle"/>
    <w:basedOn w:val="a"/>
    <w:rsid w:val="00894929"/>
    <w:pPr>
      <w:spacing w:before="100" w:beforeAutospacing="1" w:after="100" w:afterAutospacing="1"/>
    </w:pPr>
  </w:style>
  <w:style w:type="paragraph" w:customStyle="1" w:styleId="10">
    <w:name w:val=" Знак Знак Знак Знак Знак Знак Знак Знак Знак1 Знак Знак Знак"/>
    <w:basedOn w:val="a"/>
    <w:rsid w:val="008E3BCF"/>
    <w:pPr>
      <w:spacing w:after="160" w:line="240" w:lineRule="exact"/>
    </w:pPr>
    <w:rPr>
      <w:rFonts w:ascii="Verdana" w:hAnsi="Verdana"/>
      <w:sz w:val="20"/>
      <w:szCs w:val="20"/>
      <w:lang w:val="en-US" w:eastAsia="en-US"/>
    </w:rPr>
  </w:style>
  <w:style w:type="paragraph" w:customStyle="1" w:styleId="af0">
    <w:name w:val=" Знак Знак Знак Знак Знак Знак"/>
    <w:basedOn w:val="a"/>
    <w:rsid w:val="00A56450"/>
    <w:pPr>
      <w:spacing w:after="160" w:line="240" w:lineRule="exact"/>
    </w:pPr>
    <w:rPr>
      <w:rFonts w:ascii="Verdana" w:hAnsi="Verdana"/>
      <w:sz w:val="20"/>
      <w:szCs w:val="20"/>
      <w:lang w:val="en-US" w:eastAsia="en-US"/>
    </w:rPr>
  </w:style>
  <w:style w:type="paragraph" w:customStyle="1" w:styleId="11">
    <w:name w:val=" Знак Знак Знак Знак Знак Знак Знак Знак Знак1"/>
    <w:basedOn w:val="a"/>
    <w:rsid w:val="00F9471F"/>
    <w:pPr>
      <w:spacing w:after="160" w:line="240" w:lineRule="exact"/>
    </w:pPr>
    <w:rPr>
      <w:rFonts w:ascii="Verdana" w:hAnsi="Verdana"/>
      <w:sz w:val="20"/>
      <w:szCs w:val="20"/>
      <w:lang w:val="en-US" w:eastAsia="en-US"/>
    </w:rPr>
  </w:style>
  <w:style w:type="character" w:customStyle="1" w:styleId="a7">
    <w:name w:val="Верхний колонтитул Знак"/>
    <w:aliases w:val="Знак Знак Знак Знак Знак1, Знак Знак Знак Знак,Знак Знак Знак Знак1,Знак Знак Знак1,Знак Знак Знак Знак Знак Знак Знак Знак, Знак Знак Знак1,Знак Знак Знак Знак Знак Знак Знак1,Знак Знак Знак Знак Знак Знак1"/>
    <w:link w:val="a6"/>
    <w:rsid w:val="00A02BEB"/>
    <w:rPr>
      <w:sz w:val="24"/>
      <w:szCs w:val="24"/>
    </w:rPr>
  </w:style>
  <w:style w:type="character" w:customStyle="1" w:styleId="apple-converted-space">
    <w:name w:val="apple-converted-space"/>
    <w:basedOn w:val="a0"/>
    <w:rsid w:val="00D6576B"/>
  </w:style>
  <w:style w:type="character" w:customStyle="1" w:styleId="af1">
    <w:name w:val="Знак Знак Знак Знак З Знак"/>
    <w:rsid w:val="00B87114"/>
    <w:rPr>
      <w:sz w:val="24"/>
      <w:szCs w:val="24"/>
      <w:lang w:val="x-none" w:eastAsia="x-none" w:bidi="ar-SA"/>
    </w:rPr>
  </w:style>
  <w:style w:type="paragraph" w:customStyle="1" w:styleId="af2">
    <w:name w:val=" Знак Знак Знак Знак Знак Знак Знак"/>
    <w:basedOn w:val="a"/>
    <w:rsid w:val="006B35E6"/>
    <w:pPr>
      <w:spacing w:after="160" w:line="240" w:lineRule="exact"/>
    </w:pPr>
    <w:rPr>
      <w:rFonts w:ascii="Verdana" w:hAnsi="Verdana"/>
      <w:sz w:val="20"/>
      <w:szCs w:val="20"/>
      <w:lang w:val="en-US" w:eastAsia="en-US"/>
    </w:rPr>
  </w:style>
  <w:style w:type="paragraph" w:customStyle="1" w:styleId="12">
    <w:name w:val=" Знак Знак Знак Знак Знак Знак Знак Знак Знак Знак Знак Знак1 Знак Знак Знак Знак Знак"/>
    <w:basedOn w:val="a"/>
    <w:rsid w:val="00AE5028"/>
    <w:pPr>
      <w:spacing w:after="160" w:line="240" w:lineRule="exact"/>
    </w:pPr>
    <w:rPr>
      <w:rFonts w:ascii="Verdana" w:hAnsi="Verdana"/>
      <w:sz w:val="20"/>
      <w:szCs w:val="20"/>
      <w:lang w:val="en-US" w:eastAsia="en-US"/>
    </w:rPr>
  </w:style>
  <w:style w:type="paragraph" w:customStyle="1" w:styleId="13">
    <w:name w:val=" Знак Знак1"/>
    <w:basedOn w:val="a"/>
    <w:rsid w:val="0018139E"/>
    <w:pPr>
      <w:spacing w:after="160" w:line="240" w:lineRule="exact"/>
    </w:pPr>
    <w:rPr>
      <w:rFonts w:ascii="Verdana" w:hAnsi="Verdana"/>
      <w:sz w:val="20"/>
      <w:szCs w:val="20"/>
      <w:lang w:val="en-US" w:eastAsia="en-US"/>
    </w:rPr>
  </w:style>
  <w:style w:type="paragraph" w:customStyle="1" w:styleId="14">
    <w:name w:val=" Знак Знак Знак Знак Знак Знак Знак Знак Знак1 Знак Знак Знак Знак Знак Знак"/>
    <w:basedOn w:val="a"/>
    <w:rsid w:val="00F14A9F"/>
    <w:pPr>
      <w:spacing w:after="160" w:line="240" w:lineRule="exact"/>
    </w:pPr>
    <w:rPr>
      <w:rFonts w:ascii="Verdana" w:hAnsi="Verdana"/>
      <w:sz w:val="20"/>
      <w:szCs w:val="20"/>
      <w:lang w:val="en-US" w:eastAsia="en-US"/>
    </w:rPr>
  </w:style>
  <w:style w:type="paragraph" w:styleId="af3">
    <w:name w:val="No Spacing"/>
    <w:uiPriority w:val="1"/>
    <w:qFormat/>
    <w:rsid w:val="001C3E35"/>
    <w:rPr>
      <w:rFonts w:ascii="Calibri" w:eastAsia="Calibri" w:hAnsi="Calibri"/>
      <w:sz w:val="22"/>
      <w:szCs w:val="22"/>
      <w:lang w:eastAsia="en-US"/>
    </w:rPr>
  </w:style>
  <w:style w:type="paragraph" w:customStyle="1" w:styleId="ConsPlusCell">
    <w:name w:val="ConsPlusCell"/>
    <w:uiPriority w:val="99"/>
    <w:qFormat/>
    <w:rsid w:val="00D35B7E"/>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5103">
      <w:bodyDiv w:val="1"/>
      <w:marLeft w:val="0"/>
      <w:marRight w:val="0"/>
      <w:marTop w:val="0"/>
      <w:marBottom w:val="0"/>
      <w:divBdr>
        <w:top w:val="none" w:sz="0" w:space="0" w:color="auto"/>
        <w:left w:val="none" w:sz="0" w:space="0" w:color="auto"/>
        <w:bottom w:val="none" w:sz="0" w:space="0" w:color="auto"/>
        <w:right w:val="none" w:sz="0" w:space="0" w:color="auto"/>
      </w:divBdr>
    </w:div>
    <w:div w:id="143743270">
      <w:bodyDiv w:val="1"/>
      <w:marLeft w:val="0"/>
      <w:marRight w:val="0"/>
      <w:marTop w:val="0"/>
      <w:marBottom w:val="0"/>
      <w:divBdr>
        <w:top w:val="none" w:sz="0" w:space="0" w:color="auto"/>
        <w:left w:val="none" w:sz="0" w:space="0" w:color="auto"/>
        <w:bottom w:val="none" w:sz="0" w:space="0" w:color="auto"/>
        <w:right w:val="none" w:sz="0" w:space="0" w:color="auto"/>
      </w:divBdr>
    </w:div>
    <w:div w:id="367604116">
      <w:bodyDiv w:val="1"/>
      <w:marLeft w:val="0"/>
      <w:marRight w:val="0"/>
      <w:marTop w:val="0"/>
      <w:marBottom w:val="0"/>
      <w:divBdr>
        <w:top w:val="none" w:sz="0" w:space="0" w:color="auto"/>
        <w:left w:val="none" w:sz="0" w:space="0" w:color="auto"/>
        <w:bottom w:val="none" w:sz="0" w:space="0" w:color="auto"/>
        <w:right w:val="none" w:sz="0" w:space="0" w:color="auto"/>
      </w:divBdr>
    </w:div>
    <w:div w:id="386035103">
      <w:bodyDiv w:val="1"/>
      <w:marLeft w:val="0"/>
      <w:marRight w:val="0"/>
      <w:marTop w:val="0"/>
      <w:marBottom w:val="0"/>
      <w:divBdr>
        <w:top w:val="none" w:sz="0" w:space="0" w:color="auto"/>
        <w:left w:val="none" w:sz="0" w:space="0" w:color="auto"/>
        <w:bottom w:val="none" w:sz="0" w:space="0" w:color="auto"/>
        <w:right w:val="none" w:sz="0" w:space="0" w:color="auto"/>
      </w:divBdr>
    </w:div>
    <w:div w:id="911963618">
      <w:bodyDiv w:val="1"/>
      <w:marLeft w:val="0"/>
      <w:marRight w:val="0"/>
      <w:marTop w:val="0"/>
      <w:marBottom w:val="0"/>
      <w:divBdr>
        <w:top w:val="none" w:sz="0" w:space="0" w:color="auto"/>
        <w:left w:val="none" w:sz="0" w:space="0" w:color="auto"/>
        <w:bottom w:val="none" w:sz="0" w:space="0" w:color="auto"/>
        <w:right w:val="none" w:sz="0" w:space="0" w:color="auto"/>
      </w:divBdr>
    </w:div>
    <w:div w:id="1088697750">
      <w:bodyDiv w:val="1"/>
      <w:marLeft w:val="0"/>
      <w:marRight w:val="0"/>
      <w:marTop w:val="0"/>
      <w:marBottom w:val="0"/>
      <w:divBdr>
        <w:top w:val="none" w:sz="0" w:space="0" w:color="auto"/>
        <w:left w:val="none" w:sz="0" w:space="0" w:color="auto"/>
        <w:bottom w:val="none" w:sz="0" w:space="0" w:color="auto"/>
        <w:right w:val="none" w:sz="0" w:space="0" w:color="auto"/>
      </w:divBdr>
    </w:div>
    <w:div w:id="1445886360">
      <w:bodyDiv w:val="1"/>
      <w:marLeft w:val="0"/>
      <w:marRight w:val="0"/>
      <w:marTop w:val="0"/>
      <w:marBottom w:val="0"/>
      <w:divBdr>
        <w:top w:val="none" w:sz="0" w:space="0" w:color="auto"/>
        <w:left w:val="none" w:sz="0" w:space="0" w:color="auto"/>
        <w:bottom w:val="none" w:sz="0" w:space="0" w:color="auto"/>
        <w:right w:val="none" w:sz="0" w:space="0" w:color="auto"/>
      </w:divBdr>
    </w:div>
    <w:div w:id="1505824275">
      <w:bodyDiv w:val="1"/>
      <w:marLeft w:val="0"/>
      <w:marRight w:val="0"/>
      <w:marTop w:val="0"/>
      <w:marBottom w:val="0"/>
      <w:divBdr>
        <w:top w:val="none" w:sz="0" w:space="0" w:color="auto"/>
        <w:left w:val="none" w:sz="0" w:space="0" w:color="auto"/>
        <w:bottom w:val="none" w:sz="0" w:space="0" w:color="auto"/>
        <w:right w:val="none" w:sz="0" w:space="0" w:color="auto"/>
      </w:divBdr>
    </w:div>
    <w:div w:id="1737584650">
      <w:bodyDiv w:val="1"/>
      <w:marLeft w:val="0"/>
      <w:marRight w:val="0"/>
      <w:marTop w:val="0"/>
      <w:marBottom w:val="0"/>
      <w:divBdr>
        <w:top w:val="none" w:sz="0" w:space="0" w:color="auto"/>
        <w:left w:val="none" w:sz="0" w:space="0" w:color="auto"/>
        <w:bottom w:val="none" w:sz="0" w:space="0" w:color="auto"/>
        <w:right w:val="none" w:sz="0" w:space="0" w:color="auto"/>
      </w:divBdr>
    </w:div>
    <w:div w:id="1783499180">
      <w:bodyDiv w:val="1"/>
      <w:marLeft w:val="0"/>
      <w:marRight w:val="0"/>
      <w:marTop w:val="0"/>
      <w:marBottom w:val="0"/>
      <w:divBdr>
        <w:top w:val="none" w:sz="0" w:space="0" w:color="auto"/>
        <w:left w:val="none" w:sz="0" w:space="0" w:color="auto"/>
        <w:bottom w:val="none" w:sz="0" w:space="0" w:color="auto"/>
        <w:right w:val="none" w:sz="0" w:space="0" w:color="auto"/>
      </w:divBdr>
    </w:div>
    <w:div w:id="186235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55;&#1080;&#1089;&#1100;&#1084;&#108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EF5B3-1216-42FC-A38F-3962D0E0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Письмо.dot</Template>
  <TotalTime>0</TotalTime>
  <Pages>14</Pages>
  <Words>5664</Words>
  <Characters>32288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lpstr>
    </vt:vector>
  </TitlesOfParts>
  <Company>МОРО</Company>
  <LinksUpToDate>false</LinksUpToDate>
  <CharactersWithSpaces>37877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Лиля</dc:creator>
  <cp:keywords/>
  <dc:description/>
  <cp:lastModifiedBy>MILADMIN_00</cp:lastModifiedBy>
  <cp:revision>2</cp:revision>
  <cp:lastPrinted>2016-10-07T09:39:00Z</cp:lastPrinted>
  <dcterms:created xsi:type="dcterms:W3CDTF">2018-04-09T09:55:00Z</dcterms:created>
  <dcterms:modified xsi:type="dcterms:W3CDTF">2018-04-09T09:55:00Z</dcterms:modified>
</cp:coreProperties>
</file>