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0F88" w:rsidRPr="00E92F35" w:rsidRDefault="00900F88" w:rsidP="00900F88">
      <w:pPr>
        <w:jc w:val="right"/>
        <w:rPr>
          <w:sz w:val="22"/>
          <w:szCs w:val="22"/>
        </w:rPr>
      </w:pPr>
    </w:p>
    <w:p w:rsidR="00900F88" w:rsidRDefault="00900F88" w:rsidP="00EF125C">
      <w:pPr>
        <w:jc w:val="center"/>
        <w:rPr>
          <w:b/>
          <w:sz w:val="28"/>
          <w:szCs w:val="28"/>
        </w:rPr>
      </w:pPr>
      <w:bookmarkStart w:id="0" w:name="_GoBack"/>
      <w:r>
        <w:rPr>
          <w:b/>
          <w:sz w:val="28"/>
          <w:szCs w:val="28"/>
        </w:rPr>
        <w:t>Отч</w:t>
      </w:r>
      <w:r w:rsidR="00BB23A8">
        <w:rPr>
          <w:b/>
          <w:sz w:val="28"/>
          <w:szCs w:val="28"/>
        </w:rPr>
        <w:t>ё</w:t>
      </w:r>
      <w:r>
        <w:rPr>
          <w:b/>
          <w:sz w:val="28"/>
          <w:szCs w:val="28"/>
        </w:rPr>
        <w:t>т отдела образования Администрации Милютинского района</w:t>
      </w:r>
    </w:p>
    <w:p w:rsidR="00900F88" w:rsidRDefault="00900F88" w:rsidP="00EF125C">
      <w:pPr>
        <w:jc w:val="center"/>
        <w:rPr>
          <w:b/>
          <w:sz w:val="28"/>
          <w:szCs w:val="28"/>
        </w:rPr>
      </w:pPr>
      <w:r w:rsidRPr="00C810F8">
        <w:rPr>
          <w:b/>
          <w:sz w:val="28"/>
          <w:szCs w:val="28"/>
        </w:rPr>
        <w:t xml:space="preserve">за </w:t>
      </w:r>
      <w:r w:rsidR="007335E7">
        <w:rPr>
          <w:b/>
          <w:sz w:val="28"/>
          <w:szCs w:val="28"/>
        </w:rPr>
        <w:t>12</w:t>
      </w:r>
      <w:r w:rsidR="00C31233">
        <w:rPr>
          <w:b/>
          <w:sz w:val="28"/>
          <w:szCs w:val="28"/>
        </w:rPr>
        <w:t xml:space="preserve"> месяц</w:t>
      </w:r>
      <w:r w:rsidR="00414DB2">
        <w:rPr>
          <w:b/>
          <w:sz w:val="28"/>
          <w:szCs w:val="28"/>
        </w:rPr>
        <w:t>ев</w:t>
      </w:r>
      <w:r w:rsidRPr="00C810F8">
        <w:rPr>
          <w:b/>
          <w:sz w:val="28"/>
          <w:szCs w:val="28"/>
        </w:rPr>
        <w:t xml:space="preserve"> 201</w:t>
      </w:r>
      <w:r w:rsidR="00C31233">
        <w:rPr>
          <w:b/>
          <w:sz w:val="28"/>
          <w:szCs w:val="28"/>
        </w:rPr>
        <w:t>7</w:t>
      </w:r>
      <w:r w:rsidRPr="00C810F8">
        <w:rPr>
          <w:b/>
          <w:sz w:val="28"/>
          <w:szCs w:val="28"/>
        </w:rPr>
        <w:t xml:space="preserve"> года</w:t>
      </w:r>
      <w:bookmarkEnd w:id="0"/>
      <w:r>
        <w:rPr>
          <w:b/>
          <w:sz w:val="28"/>
          <w:szCs w:val="28"/>
        </w:rPr>
        <w:t>.</w:t>
      </w:r>
    </w:p>
    <w:p w:rsidR="00900F88" w:rsidRDefault="00900F88" w:rsidP="003F4EBB">
      <w:pPr>
        <w:jc w:val="both"/>
        <w:rPr>
          <w:b/>
          <w:sz w:val="28"/>
          <w:szCs w:val="28"/>
        </w:rPr>
      </w:pPr>
    </w:p>
    <w:p w:rsidR="00900F88" w:rsidRPr="00C57F88" w:rsidRDefault="00900F88" w:rsidP="003F4EBB">
      <w:pPr>
        <w:widowControl w:val="0"/>
        <w:autoSpaceDE w:val="0"/>
        <w:autoSpaceDN w:val="0"/>
        <w:adjustRightInd w:val="0"/>
        <w:jc w:val="both"/>
        <w:rPr>
          <w:rFonts w:ascii="Times New Roman CYR" w:hAnsi="Times New Roman CYR" w:cs="Times New Roman CYR"/>
          <w:sz w:val="28"/>
          <w:szCs w:val="28"/>
        </w:rPr>
      </w:pPr>
      <w:r w:rsidRPr="00EB542C">
        <w:rPr>
          <w:rFonts w:ascii="Times New Roman CYR" w:hAnsi="Times New Roman CYR" w:cs="Times New Roman CYR"/>
          <w:b/>
          <w:i/>
          <w:sz w:val="28"/>
          <w:szCs w:val="28"/>
        </w:rPr>
        <w:t xml:space="preserve">     </w:t>
      </w:r>
      <w:r w:rsidR="00D33B7A" w:rsidRPr="00C57F88">
        <w:rPr>
          <w:rFonts w:ascii="Times New Roman CYR" w:hAnsi="Times New Roman CYR" w:cs="Times New Roman CYR"/>
          <w:sz w:val="28"/>
          <w:szCs w:val="28"/>
        </w:rPr>
        <w:t xml:space="preserve">В </w:t>
      </w:r>
      <w:r w:rsidR="00F92DD2" w:rsidRPr="00C57F88">
        <w:rPr>
          <w:rFonts w:ascii="Times New Roman CYR" w:hAnsi="Times New Roman CYR" w:cs="Times New Roman CYR"/>
          <w:sz w:val="28"/>
          <w:szCs w:val="28"/>
        </w:rPr>
        <w:t>2017</w:t>
      </w:r>
      <w:r w:rsidR="002179CD" w:rsidRPr="00C57F88">
        <w:rPr>
          <w:rFonts w:ascii="Times New Roman CYR" w:hAnsi="Times New Roman CYR" w:cs="Times New Roman CYR"/>
          <w:sz w:val="28"/>
          <w:szCs w:val="28"/>
        </w:rPr>
        <w:t xml:space="preserve"> году</w:t>
      </w:r>
      <w:r w:rsidRPr="00C57F88">
        <w:rPr>
          <w:rFonts w:ascii="Times New Roman CYR" w:hAnsi="Times New Roman CYR" w:cs="Times New Roman CYR"/>
          <w:sz w:val="28"/>
          <w:szCs w:val="28"/>
        </w:rPr>
        <w:t xml:space="preserve"> в Милютинском районе функционирует 10 средних школ, 5 основных, 1 начальная, детско-юношеская спортивная школа, 9 дошкольных образовательных организаций. Деятельность оздоровительно-образовательного центра «Родничок» приостановлена по причине несоответствия требованиям СанПиНа.</w:t>
      </w:r>
    </w:p>
    <w:p w:rsidR="00900F88" w:rsidRPr="00C57F88" w:rsidRDefault="00900F88" w:rsidP="003F4EBB">
      <w:pPr>
        <w:widowControl w:val="0"/>
        <w:autoSpaceDE w:val="0"/>
        <w:autoSpaceDN w:val="0"/>
        <w:adjustRightInd w:val="0"/>
        <w:jc w:val="both"/>
        <w:rPr>
          <w:rFonts w:ascii="Times New Roman CYR" w:hAnsi="Times New Roman CYR" w:cs="Times New Roman CYR"/>
          <w:sz w:val="28"/>
          <w:szCs w:val="28"/>
        </w:rPr>
      </w:pPr>
      <w:r w:rsidRPr="00C57F88">
        <w:rPr>
          <w:rFonts w:ascii="Times New Roman CYR" w:hAnsi="Times New Roman CYR" w:cs="Times New Roman CYR"/>
          <w:sz w:val="28"/>
          <w:szCs w:val="28"/>
        </w:rPr>
        <w:t xml:space="preserve">     В системе образования Милютинского района функционируют 9 муниципальных дошкольных образовательных организаций (всего 20 групп) и 5 групп дошкольного  образования на базе пяти муниципальных  бюджетных  общеобразовательных  организаций  (МБОУ Лукичевская СОШ, МБОУ Кутейниковская  СОШ,  МБОУ Первомайская  ООШ,  МБОУ  Авангардовская  ООШ,  МБОУ  Орловская  НОШ). </w:t>
      </w:r>
    </w:p>
    <w:p w:rsidR="00900F88" w:rsidRPr="00C57F88" w:rsidRDefault="002B0ED9" w:rsidP="003F4EBB">
      <w:pPr>
        <w:ind w:left="-142"/>
        <w:jc w:val="both"/>
        <w:rPr>
          <w:sz w:val="28"/>
          <w:szCs w:val="28"/>
        </w:rPr>
      </w:pPr>
      <w:r w:rsidRPr="00C57F88">
        <w:rPr>
          <w:rFonts w:ascii="Times New Roman CYR" w:hAnsi="Times New Roman CYR" w:cs="Times New Roman CYR"/>
          <w:sz w:val="28"/>
          <w:szCs w:val="28"/>
        </w:rPr>
        <w:t xml:space="preserve">    На  01.01.2018</w:t>
      </w:r>
      <w:r w:rsidR="00900F88" w:rsidRPr="00C57F88">
        <w:rPr>
          <w:rFonts w:ascii="Times New Roman CYR" w:hAnsi="Times New Roman CYR" w:cs="Times New Roman CYR"/>
          <w:sz w:val="28"/>
          <w:szCs w:val="28"/>
        </w:rPr>
        <w:t xml:space="preserve"> г.  </w:t>
      </w:r>
      <w:r w:rsidR="00900F88" w:rsidRPr="00C57F88">
        <w:rPr>
          <w:sz w:val="28"/>
          <w:szCs w:val="28"/>
        </w:rPr>
        <w:t>количество воспитанников  дошкольных  образовательных  организаций составл</w:t>
      </w:r>
      <w:r w:rsidR="006E1499" w:rsidRPr="00C57F88">
        <w:rPr>
          <w:sz w:val="28"/>
          <w:szCs w:val="28"/>
        </w:rPr>
        <w:t xml:space="preserve">яет </w:t>
      </w:r>
      <w:r w:rsidR="00713A19" w:rsidRPr="00C57F88">
        <w:rPr>
          <w:bCs/>
          <w:sz w:val="28"/>
          <w:szCs w:val="28"/>
        </w:rPr>
        <w:t>4</w:t>
      </w:r>
      <w:r w:rsidRPr="00C57F88">
        <w:rPr>
          <w:bCs/>
          <w:sz w:val="28"/>
          <w:szCs w:val="28"/>
        </w:rPr>
        <w:t>41</w:t>
      </w:r>
      <w:r w:rsidR="00526441" w:rsidRPr="00C57F88">
        <w:rPr>
          <w:bCs/>
          <w:sz w:val="28"/>
          <w:szCs w:val="28"/>
        </w:rPr>
        <w:t xml:space="preserve"> </w:t>
      </w:r>
      <w:r w:rsidR="00670134" w:rsidRPr="00C57F88">
        <w:rPr>
          <w:bCs/>
          <w:sz w:val="28"/>
          <w:szCs w:val="28"/>
        </w:rPr>
        <w:t>детей</w:t>
      </w:r>
      <w:r w:rsidR="00900F88" w:rsidRPr="00C57F88">
        <w:rPr>
          <w:bCs/>
          <w:sz w:val="28"/>
          <w:szCs w:val="28"/>
        </w:rPr>
        <w:t xml:space="preserve"> </w:t>
      </w:r>
      <w:r w:rsidR="00900F88" w:rsidRPr="00C57F88">
        <w:rPr>
          <w:sz w:val="28"/>
          <w:szCs w:val="28"/>
        </w:rPr>
        <w:t>до</w:t>
      </w:r>
      <w:r w:rsidR="00670134" w:rsidRPr="00C57F88">
        <w:rPr>
          <w:sz w:val="28"/>
          <w:szCs w:val="28"/>
        </w:rPr>
        <w:t>школьного  возраста из  них: 3</w:t>
      </w:r>
      <w:r w:rsidRPr="00C57F88">
        <w:rPr>
          <w:sz w:val="28"/>
          <w:szCs w:val="28"/>
        </w:rPr>
        <w:t>91</w:t>
      </w:r>
      <w:r w:rsidR="00526441" w:rsidRPr="00C57F88">
        <w:rPr>
          <w:sz w:val="28"/>
          <w:szCs w:val="28"/>
        </w:rPr>
        <w:t xml:space="preserve"> воспитанник</w:t>
      </w:r>
      <w:r w:rsidR="00900F88" w:rsidRPr="00C57F88">
        <w:rPr>
          <w:sz w:val="28"/>
          <w:szCs w:val="28"/>
        </w:rPr>
        <w:t xml:space="preserve">  посещают муниципальные  бюджетные  дошкольные  обр</w:t>
      </w:r>
      <w:r w:rsidR="00526441" w:rsidRPr="00C57F88">
        <w:rPr>
          <w:sz w:val="28"/>
          <w:szCs w:val="28"/>
        </w:rPr>
        <w:t xml:space="preserve">азовательные  организации  и </w:t>
      </w:r>
      <w:r w:rsidRPr="00C57F88">
        <w:rPr>
          <w:sz w:val="28"/>
          <w:szCs w:val="28"/>
        </w:rPr>
        <w:t>50</w:t>
      </w:r>
      <w:r w:rsidR="00D0207B" w:rsidRPr="00C57F88">
        <w:rPr>
          <w:sz w:val="28"/>
          <w:szCs w:val="28"/>
        </w:rPr>
        <w:t xml:space="preserve"> </w:t>
      </w:r>
      <w:r w:rsidR="00670134" w:rsidRPr="00C57F88">
        <w:rPr>
          <w:sz w:val="28"/>
          <w:szCs w:val="28"/>
        </w:rPr>
        <w:t>детей</w:t>
      </w:r>
      <w:r w:rsidR="00900F88" w:rsidRPr="00C57F88">
        <w:rPr>
          <w:sz w:val="28"/>
          <w:szCs w:val="28"/>
        </w:rPr>
        <w:t xml:space="preserve"> - группы  дошкольного  образования  общеобразовательны</w:t>
      </w:r>
      <w:r w:rsidR="00001C5D" w:rsidRPr="00C57F88">
        <w:rPr>
          <w:sz w:val="28"/>
          <w:szCs w:val="28"/>
        </w:rPr>
        <w:t>х</w:t>
      </w:r>
      <w:r w:rsidR="00900F88" w:rsidRPr="00C57F88">
        <w:rPr>
          <w:sz w:val="28"/>
          <w:szCs w:val="28"/>
        </w:rPr>
        <w:t xml:space="preserve">  организаци</w:t>
      </w:r>
      <w:r w:rsidR="00001C5D" w:rsidRPr="00C57F88">
        <w:rPr>
          <w:sz w:val="28"/>
          <w:szCs w:val="28"/>
        </w:rPr>
        <w:t>й</w:t>
      </w:r>
      <w:r w:rsidR="00900F88" w:rsidRPr="00C57F88">
        <w:rPr>
          <w:sz w:val="28"/>
          <w:szCs w:val="28"/>
        </w:rPr>
        <w:t>. Очередности  на  прием  детей  в  организации,  реализующи</w:t>
      </w:r>
      <w:r w:rsidR="00001C5D" w:rsidRPr="00C57F88">
        <w:rPr>
          <w:sz w:val="28"/>
          <w:szCs w:val="28"/>
        </w:rPr>
        <w:t>х</w:t>
      </w:r>
      <w:r w:rsidR="00900F88" w:rsidRPr="00C57F88">
        <w:rPr>
          <w:sz w:val="28"/>
          <w:szCs w:val="28"/>
        </w:rPr>
        <w:t xml:space="preserve">  программу  дошкольного  образования  нет.</w:t>
      </w:r>
    </w:p>
    <w:p w:rsidR="004B2EED" w:rsidRPr="00C57F88" w:rsidRDefault="002B0ED9" w:rsidP="003F4EBB">
      <w:pPr>
        <w:widowControl w:val="0"/>
        <w:autoSpaceDE w:val="0"/>
        <w:autoSpaceDN w:val="0"/>
        <w:adjustRightInd w:val="0"/>
        <w:jc w:val="both"/>
        <w:rPr>
          <w:rFonts w:ascii="Times New Roman CYR" w:hAnsi="Times New Roman CYR" w:cs="Times New Roman CYR"/>
          <w:sz w:val="28"/>
          <w:szCs w:val="28"/>
        </w:rPr>
      </w:pPr>
      <w:r w:rsidRPr="00C57F88">
        <w:rPr>
          <w:sz w:val="28"/>
          <w:szCs w:val="28"/>
        </w:rPr>
        <w:t xml:space="preserve"> В</w:t>
      </w:r>
      <w:r w:rsidR="004F4308" w:rsidRPr="00C57F88">
        <w:rPr>
          <w:sz w:val="28"/>
          <w:szCs w:val="28"/>
        </w:rPr>
        <w:t xml:space="preserve">  2017</w:t>
      </w:r>
      <w:r w:rsidR="00526441" w:rsidRPr="00C57F88">
        <w:rPr>
          <w:sz w:val="28"/>
          <w:szCs w:val="28"/>
        </w:rPr>
        <w:t xml:space="preserve">  год</w:t>
      </w:r>
      <w:r w:rsidRPr="00C57F88">
        <w:rPr>
          <w:sz w:val="28"/>
          <w:szCs w:val="28"/>
        </w:rPr>
        <w:t>у</w:t>
      </w:r>
      <w:r w:rsidR="004F4308" w:rsidRPr="00C57F88">
        <w:rPr>
          <w:sz w:val="28"/>
          <w:szCs w:val="28"/>
        </w:rPr>
        <w:t xml:space="preserve"> принято </w:t>
      </w:r>
      <w:r w:rsidRPr="00C57F88">
        <w:rPr>
          <w:sz w:val="28"/>
          <w:szCs w:val="28"/>
        </w:rPr>
        <w:t>149</w:t>
      </w:r>
      <w:r w:rsidR="006E1499" w:rsidRPr="00C57F88">
        <w:rPr>
          <w:sz w:val="28"/>
          <w:szCs w:val="28"/>
        </w:rPr>
        <w:t xml:space="preserve"> </w:t>
      </w:r>
      <w:r w:rsidR="00526441" w:rsidRPr="00C57F88">
        <w:rPr>
          <w:sz w:val="28"/>
          <w:szCs w:val="28"/>
        </w:rPr>
        <w:t>заяв</w:t>
      </w:r>
      <w:r w:rsidR="00384189" w:rsidRPr="00C57F88">
        <w:rPr>
          <w:sz w:val="28"/>
          <w:szCs w:val="28"/>
        </w:rPr>
        <w:t>лени</w:t>
      </w:r>
      <w:r w:rsidRPr="00C57F88">
        <w:rPr>
          <w:sz w:val="28"/>
          <w:szCs w:val="28"/>
        </w:rPr>
        <w:t>й</w:t>
      </w:r>
      <w:r w:rsidR="00900F88" w:rsidRPr="00C57F88">
        <w:rPr>
          <w:sz w:val="28"/>
          <w:szCs w:val="28"/>
        </w:rPr>
        <w:t xml:space="preserve"> от родителей (законных  представителе</w:t>
      </w:r>
      <w:r w:rsidR="00B839FD" w:rsidRPr="00C57F88">
        <w:rPr>
          <w:sz w:val="28"/>
          <w:szCs w:val="28"/>
        </w:rPr>
        <w:t>й)  о  приеме  детей  в</w:t>
      </w:r>
      <w:r w:rsidR="00900F88" w:rsidRPr="00C57F88">
        <w:rPr>
          <w:sz w:val="28"/>
          <w:szCs w:val="28"/>
        </w:rPr>
        <w:t xml:space="preserve"> дошкольные </w:t>
      </w:r>
      <w:r w:rsidR="00B839FD" w:rsidRPr="00C57F88">
        <w:rPr>
          <w:sz w:val="28"/>
          <w:szCs w:val="28"/>
        </w:rPr>
        <w:t>образовательные</w:t>
      </w:r>
      <w:r w:rsidR="00900F88" w:rsidRPr="00C57F88">
        <w:rPr>
          <w:sz w:val="28"/>
          <w:szCs w:val="28"/>
        </w:rPr>
        <w:t xml:space="preserve"> организации.   Все   заявления   удовлетворены.  Данная услуга  оказана  в  электронном виде</w:t>
      </w:r>
      <w:r w:rsidR="00526441" w:rsidRPr="00C57F88">
        <w:rPr>
          <w:sz w:val="28"/>
          <w:szCs w:val="28"/>
        </w:rPr>
        <w:t>.</w:t>
      </w:r>
      <w:r w:rsidR="00900F88" w:rsidRPr="00C57F88">
        <w:rPr>
          <w:rFonts w:ascii="Times New Roman CYR" w:hAnsi="Times New Roman CYR" w:cs="Times New Roman CYR"/>
          <w:sz w:val="28"/>
          <w:szCs w:val="28"/>
        </w:rPr>
        <w:t xml:space="preserve">  </w:t>
      </w:r>
    </w:p>
    <w:p w:rsidR="00900F88" w:rsidRPr="00C57F88" w:rsidRDefault="004B2EED" w:rsidP="00274030">
      <w:pPr>
        <w:spacing w:line="293" w:lineRule="atLeast"/>
        <w:jc w:val="both"/>
        <w:rPr>
          <w:rFonts w:ascii="Times New Roman CYR" w:hAnsi="Times New Roman CYR" w:cs="Times New Roman CYR"/>
          <w:sz w:val="28"/>
          <w:szCs w:val="28"/>
        </w:rPr>
      </w:pPr>
      <w:r w:rsidRPr="00C57F88">
        <w:t xml:space="preserve">     </w:t>
      </w:r>
      <w:r w:rsidR="00900F88" w:rsidRPr="00C57F88">
        <w:rPr>
          <w:rFonts w:ascii="Times New Roman CYR" w:hAnsi="Times New Roman CYR" w:cs="Times New Roman CYR"/>
          <w:sz w:val="28"/>
          <w:szCs w:val="28"/>
        </w:rPr>
        <w:t xml:space="preserve">  </w:t>
      </w:r>
      <w:r w:rsidR="00900F88" w:rsidRPr="00C57F88">
        <w:rPr>
          <w:rFonts w:ascii="Times New Roman CYR" w:hAnsi="Times New Roman CYR" w:cs="Times New Roman CYR"/>
          <w:bCs/>
          <w:sz w:val="28"/>
          <w:szCs w:val="28"/>
        </w:rPr>
        <w:t>На 201</w:t>
      </w:r>
      <w:r w:rsidR="005C5810" w:rsidRPr="00C57F88">
        <w:rPr>
          <w:rFonts w:ascii="Times New Roman CYR" w:hAnsi="Times New Roman CYR" w:cs="Times New Roman CYR"/>
          <w:bCs/>
          <w:sz w:val="28"/>
          <w:szCs w:val="28"/>
        </w:rPr>
        <w:t>7</w:t>
      </w:r>
      <w:r w:rsidR="00900F88" w:rsidRPr="00C57F88">
        <w:rPr>
          <w:rFonts w:ascii="Times New Roman CYR" w:hAnsi="Times New Roman CYR" w:cs="Times New Roman CYR"/>
          <w:bCs/>
          <w:sz w:val="28"/>
          <w:szCs w:val="28"/>
        </w:rPr>
        <w:t xml:space="preserve"> год в бюджете на развитие отрасли «Образование»  предусмотрено  </w:t>
      </w:r>
      <w:r w:rsidR="00A41761" w:rsidRPr="00C57F88">
        <w:rPr>
          <w:rFonts w:ascii="Times New Roman CYR" w:hAnsi="Times New Roman CYR" w:cs="Times New Roman CYR"/>
          <w:bCs/>
          <w:sz w:val="28"/>
          <w:szCs w:val="28"/>
          <w:u w:val="single"/>
        </w:rPr>
        <w:t>3</w:t>
      </w:r>
      <w:r w:rsidR="00B15F0C" w:rsidRPr="00C57F88">
        <w:rPr>
          <w:rFonts w:ascii="Times New Roman CYR" w:hAnsi="Times New Roman CYR" w:cs="Times New Roman CYR"/>
          <w:bCs/>
          <w:sz w:val="28"/>
          <w:szCs w:val="28"/>
          <w:u w:val="single"/>
        </w:rPr>
        <w:t>35</w:t>
      </w:r>
      <w:r w:rsidR="00900F88" w:rsidRPr="00C57F88">
        <w:rPr>
          <w:rFonts w:ascii="Times New Roman CYR" w:hAnsi="Times New Roman CYR" w:cs="Times New Roman CYR"/>
          <w:bCs/>
          <w:sz w:val="28"/>
          <w:szCs w:val="28"/>
          <w:u w:val="single"/>
        </w:rPr>
        <w:t xml:space="preserve"> млн </w:t>
      </w:r>
      <w:r w:rsidR="00B15F0C" w:rsidRPr="00C57F88">
        <w:rPr>
          <w:rFonts w:ascii="Times New Roman CYR" w:hAnsi="Times New Roman CYR" w:cs="Times New Roman CYR"/>
          <w:bCs/>
          <w:sz w:val="28"/>
          <w:szCs w:val="28"/>
          <w:u w:val="single"/>
        </w:rPr>
        <w:t>114,3</w:t>
      </w:r>
      <w:r w:rsidR="00900F88" w:rsidRPr="00C57F88">
        <w:rPr>
          <w:rFonts w:ascii="Times New Roman CYR" w:hAnsi="Times New Roman CYR" w:cs="Times New Roman CYR"/>
          <w:bCs/>
          <w:sz w:val="28"/>
          <w:szCs w:val="28"/>
          <w:u w:val="single"/>
        </w:rPr>
        <w:t xml:space="preserve"> </w:t>
      </w:r>
      <w:r w:rsidR="00900F88" w:rsidRPr="00C57F88">
        <w:rPr>
          <w:rFonts w:ascii="Times New Roman CYR" w:hAnsi="Times New Roman CYR" w:cs="Times New Roman CYR"/>
          <w:sz w:val="28"/>
          <w:szCs w:val="28"/>
        </w:rPr>
        <w:t xml:space="preserve"> тыс. руб. </w:t>
      </w:r>
    </w:p>
    <w:p w:rsidR="00900F88" w:rsidRPr="00C57F88" w:rsidRDefault="00900F88" w:rsidP="003F4EBB">
      <w:pPr>
        <w:widowControl w:val="0"/>
        <w:autoSpaceDE w:val="0"/>
        <w:autoSpaceDN w:val="0"/>
        <w:adjustRightInd w:val="0"/>
        <w:jc w:val="both"/>
        <w:rPr>
          <w:rFonts w:ascii="Times New Roman CYR" w:hAnsi="Times New Roman CYR" w:cs="Times New Roman CYR"/>
          <w:sz w:val="28"/>
          <w:szCs w:val="28"/>
        </w:rPr>
      </w:pPr>
      <w:r w:rsidRPr="00C57F88">
        <w:rPr>
          <w:rFonts w:ascii="Times New Roman CYR" w:hAnsi="Times New Roman CYR" w:cs="Times New Roman CYR"/>
          <w:sz w:val="28"/>
          <w:szCs w:val="28"/>
        </w:rPr>
        <w:t>По состоянию на 01.</w:t>
      </w:r>
      <w:r w:rsidR="00B15F0C" w:rsidRPr="00C57F88">
        <w:rPr>
          <w:rFonts w:ascii="Times New Roman CYR" w:hAnsi="Times New Roman CYR" w:cs="Times New Roman CYR"/>
          <w:sz w:val="28"/>
          <w:szCs w:val="28"/>
        </w:rPr>
        <w:t>0</w:t>
      </w:r>
      <w:r w:rsidR="00A41761" w:rsidRPr="00C57F88">
        <w:rPr>
          <w:rFonts w:ascii="Times New Roman CYR" w:hAnsi="Times New Roman CYR" w:cs="Times New Roman CYR"/>
          <w:sz w:val="28"/>
          <w:szCs w:val="28"/>
        </w:rPr>
        <w:t>1</w:t>
      </w:r>
      <w:r w:rsidRPr="00C57F88">
        <w:rPr>
          <w:rFonts w:ascii="Times New Roman CYR" w:hAnsi="Times New Roman CYR" w:cs="Times New Roman CYR"/>
          <w:sz w:val="28"/>
          <w:szCs w:val="28"/>
        </w:rPr>
        <w:t>.201</w:t>
      </w:r>
      <w:r w:rsidR="00B15F0C" w:rsidRPr="00C57F88">
        <w:rPr>
          <w:rFonts w:ascii="Times New Roman CYR" w:hAnsi="Times New Roman CYR" w:cs="Times New Roman CYR"/>
          <w:sz w:val="28"/>
          <w:szCs w:val="28"/>
        </w:rPr>
        <w:t>8</w:t>
      </w:r>
      <w:r w:rsidRPr="00C57F88">
        <w:rPr>
          <w:rFonts w:ascii="Times New Roman CYR" w:hAnsi="Times New Roman CYR" w:cs="Times New Roman CYR"/>
          <w:sz w:val="28"/>
          <w:szCs w:val="28"/>
        </w:rPr>
        <w:t>г</w:t>
      </w:r>
      <w:r w:rsidR="00690FFC" w:rsidRPr="00C57F88">
        <w:rPr>
          <w:rFonts w:ascii="Times New Roman CYR" w:hAnsi="Times New Roman CYR" w:cs="Times New Roman CYR"/>
          <w:sz w:val="28"/>
          <w:szCs w:val="28"/>
        </w:rPr>
        <w:t>.</w:t>
      </w:r>
      <w:r w:rsidRPr="00C57F88">
        <w:rPr>
          <w:rFonts w:ascii="Times New Roman CYR" w:hAnsi="Times New Roman CYR" w:cs="Times New Roman CYR"/>
          <w:sz w:val="28"/>
          <w:szCs w:val="28"/>
        </w:rPr>
        <w:t xml:space="preserve"> израсходовано  </w:t>
      </w:r>
      <w:r w:rsidR="00B15F0C" w:rsidRPr="00C57F88">
        <w:rPr>
          <w:rFonts w:ascii="Times New Roman CYR" w:hAnsi="Times New Roman CYR" w:cs="Times New Roman CYR"/>
          <w:sz w:val="28"/>
          <w:szCs w:val="28"/>
        </w:rPr>
        <w:t>331 116,1</w:t>
      </w:r>
      <w:r w:rsidRPr="00C57F88">
        <w:rPr>
          <w:rFonts w:ascii="Times New Roman CYR" w:hAnsi="Times New Roman CYR" w:cs="Times New Roman CYR"/>
          <w:sz w:val="28"/>
          <w:szCs w:val="28"/>
        </w:rPr>
        <w:t xml:space="preserve"> тыс. руб. (</w:t>
      </w:r>
      <w:r w:rsidR="00B15F0C" w:rsidRPr="00C57F88">
        <w:rPr>
          <w:rFonts w:ascii="Times New Roman CYR" w:hAnsi="Times New Roman CYR" w:cs="Times New Roman CYR"/>
          <w:sz w:val="28"/>
          <w:szCs w:val="28"/>
        </w:rPr>
        <w:t>98,81</w:t>
      </w:r>
      <w:r w:rsidRPr="00C57F88">
        <w:rPr>
          <w:rFonts w:ascii="Times New Roman CYR" w:hAnsi="Times New Roman CYR" w:cs="Times New Roman CYR"/>
          <w:sz w:val="28"/>
          <w:szCs w:val="28"/>
        </w:rPr>
        <w:t>%), в т.ч.</w:t>
      </w:r>
    </w:p>
    <w:p w:rsidR="00900F88" w:rsidRPr="00C57F88" w:rsidRDefault="00900F88" w:rsidP="003F4EBB">
      <w:pPr>
        <w:widowControl w:val="0"/>
        <w:autoSpaceDE w:val="0"/>
        <w:autoSpaceDN w:val="0"/>
        <w:adjustRightInd w:val="0"/>
        <w:jc w:val="both"/>
        <w:rPr>
          <w:rFonts w:ascii="Times New Roman CYR" w:hAnsi="Times New Roman CYR" w:cs="Times New Roman CYR"/>
          <w:sz w:val="28"/>
          <w:szCs w:val="28"/>
        </w:rPr>
      </w:pPr>
      <w:r w:rsidRPr="00C57F88">
        <w:rPr>
          <w:rFonts w:ascii="Times New Roman CYR" w:hAnsi="Times New Roman CYR" w:cs="Times New Roman CYR"/>
          <w:sz w:val="28"/>
          <w:szCs w:val="28"/>
        </w:rPr>
        <w:t xml:space="preserve">- средства местного бюджета- </w:t>
      </w:r>
      <w:r w:rsidR="00B15F0C" w:rsidRPr="00C57F88">
        <w:rPr>
          <w:rFonts w:ascii="Times New Roman CYR" w:hAnsi="Times New Roman CYR" w:cs="Times New Roman CYR"/>
          <w:sz w:val="28"/>
          <w:szCs w:val="28"/>
          <w:u w:val="single"/>
        </w:rPr>
        <w:t>80</w:t>
      </w:r>
      <w:r w:rsidR="008E6F8B" w:rsidRPr="00C57F88">
        <w:rPr>
          <w:rFonts w:ascii="Times New Roman CYR" w:hAnsi="Times New Roman CYR" w:cs="Times New Roman CYR"/>
          <w:bCs/>
          <w:sz w:val="28"/>
          <w:szCs w:val="28"/>
          <w:u w:val="single"/>
        </w:rPr>
        <w:t xml:space="preserve"> </w:t>
      </w:r>
      <w:r w:rsidRPr="00C57F88">
        <w:rPr>
          <w:rFonts w:ascii="Times New Roman CYR" w:hAnsi="Times New Roman CYR" w:cs="Times New Roman CYR"/>
          <w:bCs/>
          <w:sz w:val="28"/>
          <w:szCs w:val="28"/>
          <w:u w:val="single"/>
        </w:rPr>
        <w:t xml:space="preserve">млн. </w:t>
      </w:r>
      <w:r w:rsidR="00B15F0C" w:rsidRPr="00C57F88">
        <w:rPr>
          <w:rFonts w:ascii="Times New Roman CYR" w:hAnsi="Times New Roman CYR" w:cs="Times New Roman CYR"/>
          <w:bCs/>
          <w:sz w:val="28"/>
          <w:szCs w:val="28"/>
          <w:u w:val="single"/>
        </w:rPr>
        <w:t>587,5</w:t>
      </w:r>
      <w:r w:rsidR="00690FFC" w:rsidRPr="00C57F88">
        <w:rPr>
          <w:rFonts w:ascii="Times New Roman CYR" w:hAnsi="Times New Roman CYR" w:cs="Times New Roman CYR"/>
          <w:bCs/>
          <w:sz w:val="28"/>
          <w:szCs w:val="28"/>
          <w:u w:val="single"/>
        </w:rPr>
        <w:t xml:space="preserve"> </w:t>
      </w:r>
      <w:r w:rsidRPr="00C57F88">
        <w:rPr>
          <w:rFonts w:ascii="Times New Roman CYR" w:hAnsi="Times New Roman CYR" w:cs="Times New Roman CYR"/>
          <w:bCs/>
          <w:sz w:val="28"/>
          <w:szCs w:val="28"/>
          <w:u w:val="single"/>
        </w:rPr>
        <w:t>тыс. руб.</w:t>
      </w:r>
    </w:p>
    <w:p w:rsidR="00900F88" w:rsidRPr="00C57F88" w:rsidRDefault="00900F88" w:rsidP="003F4EBB">
      <w:pPr>
        <w:widowControl w:val="0"/>
        <w:autoSpaceDE w:val="0"/>
        <w:autoSpaceDN w:val="0"/>
        <w:adjustRightInd w:val="0"/>
        <w:jc w:val="both"/>
        <w:rPr>
          <w:rFonts w:ascii="Times New Roman CYR" w:hAnsi="Times New Roman CYR" w:cs="Times New Roman CYR"/>
          <w:bCs/>
          <w:sz w:val="28"/>
          <w:szCs w:val="28"/>
        </w:rPr>
      </w:pPr>
      <w:r w:rsidRPr="00C57F88">
        <w:rPr>
          <w:rFonts w:ascii="Times New Roman CYR" w:hAnsi="Times New Roman CYR" w:cs="Times New Roman CYR"/>
          <w:sz w:val="28"/>
          <w:szCs w:val="28"/>
        </w:rPr>
        <w:t xml:space="preserve">- средства областного бюджета – </w:t>
      </w:r>
      <w:r w:rsidR="00B15F0C" w:rsidRPr="00C57F88">
        <w:rPr>
          <w:rFonts w:ascii="Times New Roman CYR" w:hAnsi="Times New Roman CYR" w:cs="Times New Roman CYR"/>
          <w:sz w:val="28"/>
          <w:szCs w:val="28"/>
          <w:u w:val="single"/>
        </w:rPr>
        <w:t>250</w:t>
      </w:r>
      <w:r w:rsidRPr="00C57F88">
        <w:rPr>
          <w:rFonts w:ascii="Times New Roman CYR" w:hAnsi="Times New Roman CYR" w:cs="Times New Roman CYR"/>
          <w:sz w:val="28"/>
          <w:szCs w:val="28"/>
          <w:u w:val="single"/>
        </w:rPr>
        <w:t xml:space="preserve"> млн. </w:t>
      </w:r>
      <w:r w:rsidR="00B15F0C" w:rsidRPr="00C57F88">
        <w:rPr>
          <w:rFonts w:ascii="Times New Roman CYR" w:hAnsi="Times New Roman CYR" w:cs="Times New Roman CYR"/>
          <w:sz w:val="28"/>
          <w:szCs w:val="28"/>
          <w:u w:val="single"/>
        </w:rPr>
        <w:t>055,0</w:t>
      </w:r>
      <w:r w:rsidRPr="00C57F88">
        <w:rPr>
          <w:rFonts w:ascii="Times New Roman CYR" w:hAnsi="Times New Roman CYR" w:cs="Times New Roman CYR"/>
          <w:bCs/>
          <w:sz w:val="28"/>
          <w:szCs w:val="28"/>
          <w:u w:val="single"/>
        </w:rPr>
        <w:t xml:space="preserve"> тыс. руб.</w:t>
      </w:r>
    </w:p>
    <w:p w:rsidR="00900F88" w:rsidRPr="00C57F88" w:rsidRDefault="00900F88" w:rsidP="003F4EBB">
      <w:pPr>
        <w:widowControl w:val="0"/>
        <w:autoSpaceDE w:val="0"/>
        <w:autoSpaceDN w:val="0"/>
        <w:adjustRightInd w:val="0"/>
        <w:jc w:val="both"/>
        <w:rPr>
          <w:rFonts w:ascii="Times New Roman CYR" w:hAnsi="Times New Roman CYR" w:cs="Times New Roman CYR"/>
          <w:bCs/>
          <w:sz w:val="28"/>
          <w:szCs w:val="28"/>
        </w:rPr>
      </w:pPr>
      <w:r w:rsidRPr="00C57F88">
        <w:rPr>
          <w:rFonts w:ascii="Times New Roman CYR" w:hAnsi="Times New Roman CYR" w:cs="Times New Roman CYR"/>
          <w:sz w:val="28"/>
          <w:szCs w:val="28"/>
        </w:rPr>
        <w:t xml:space="preserve">- средства федерального бюджета – </w:t>
      </w:r>
      <w:r w:rsidRPr="00C57F88">
        <w:rPr>
          <w:rFonts w:ascii="Times New Roman CYR" w:hAnsi="Times New Roman CYR" w:cs="Times New Roman CYR"/>
          <w:bCs/>
          <w:sz w:val="28"/>
          <w:szCs w:val="28"/>
          <w:u w:val="single"/>
        </w:rPr>
        <w:t xml:space="preserve"> </w:t>
      </w:r>
      <w:r w:rsidR="00A41761" w:rsidRPr="00C57F88">
        <w:rPr>
          <w:rFonts w:ascii="Times New Roman CYR" w:hAnsi="Times New Roman CYR" w:cs="Times New Roman CYR"/>
          <w:bCs/>
          <w:sz w:val="28"/>
          <w:szCs w:val="28"/>
          <w:u w:val="single"/>
        </w:rPr>
        <w:t>473,6</w:t>
      </w:r>
      <w:r w:rsidR="00E54237" w:rsidRPr="00C57F88">
        <w:rPr>
          <w:rFonts w:ascii="Times New Roman CYR" w:hAnsi="Times New Roman CYR" w:cs="Times New Roman CYR"/>
          <w:bCs/>
          <w:sz w:val="28"/>
          <w:szCs w:val="28"/>
          <w:u w:val="single"/>
        </w:rPr>
        <w:t xml:space="preserve"> </w:t>
      </w:r>
      <w:r w:rsidRPr="00C57F88">
        <w:rPr>
          <w:rFonts w:ascii="Times New Roman CYR" w:hAnsi="Times New Roman CYR" w:cs="Times New Roman CYR"/>
          <w:bCs/>
          <w:sz w:val="28"/>
          <w:szCs w:val="28"/>
          <w:u w:val="single"/>
        </w:rPr>
        <w:t xml:space="preserve">тыс.руб. </w:t>
      </w:r>
    </w:p>
    <w:p w:rsidR="00900F88" w:rsidRPr="00C57F88" w:rsidRDefault="001431D8" w:rsidP="003F4EBB">
      <w:pPr>
        <w:widowControl w:val="0"/>
        <w:autoSpaceDE w:val="0"/>
        <w:autoSpaceDN w:val="0"/>
        <w:adjustRightInd w:val="0"/>
        <w:jc w:val="both"/>
        <w:rPr>
          <w:rFonts w:ascii="Times New Roman CYR" w:hAnsi="Times New Roman CYR" w:cs="Times New Roman CYR"/>
          <w:sz w:val="28"/>
          <w:szCs w:val="28"/>
        </w:rPr>
      </w:pPr>
      <w:r w:rsidRPr="00C57F88">
        <w:rPr>
          <w:rFonts w:ascii="Times New Roman CYR" w:hAnsi="Times New Roman CYR" w:cs="Times New Roman CYR"/>
          <w:sz w:val="28"/>
          <w:szCs w:val="28"/>
        </w:rPr>
        <w:t xml:space="preserve">    </w:t>
      </w:r>
      <w:r w:rsidR="00900F88" w:rsidRPr="00C57F88">
        <w:rPr>
          <w:rFonts w:ascii="Times New Roman CYR" w:hAnsi="Times New Roman CYR" w:cs="Times New Roman CYR"/>
          <w:sz w:val="28"/>
          <w:szCs w:val="28"/>
        </w:rPr>
        <w:t xml:space="preserve">Из средств местного бюджета </w:t>
      </w:r>
      <w:r w:rsidR="005C0C0A" w:rsidRPr="00C57F88">
        <w:rPr>
          <w:rFonts w:ascii="Times New Roman CYR" w:hAnsi="Times New Roman CYR" w:cs="Times New Roman CYR"/>
          <w:sz w:val="28"/>
          <w:szCs w:val="28"/>
        </w:rPr>
        <w:t xml:space="preserve">за </w:t>
      </w:r>
      <w:r w:rsidR="00900F88" w:rsidRPr="00C57F88">
        <w:rPr>
          <w:rFonts w:ascii="Times New Roman CYR" w:hAnsi="Times New Roman CYR" w:cs="Times New Roman CYR"/>
          <w:sz w:val="28"/>
          <w:szCs w:val="28"/>
        </w:rPr>
        <w:t>201</w:t>
      </w:r>
      <w:r w:rsidR="00B15F0C" w:rsidRPr="00C57F88">
        <w:rPr>
          <w:rFonts w:ascii="Times New Roman CYR" w:hAnsi="Times New Roman CYR" w:cs="Times New Roman CYR"/>
          <w:sz w:val="28"/>
          <w:szCs w:val="28"/>
        </w:rPr>
        <w:t>8</w:t>
      </w:r>
      <w:r w:rsidR="00900F88" w:rsidRPr="00C57F88">
        <w:rPr>
          <w:rFonts w:ascii="Times New Roman CYR" w:hAnsi="Times New Roman CYR" w:cs="Times New Roman CYR"/>
          <w:sz w:val="28"/>
          <w:szCs w:val="28"/>
        </w:rPr>
        <w:t xml:space="preserve"> год было выделено </w:t>
      </w:r>
      <w:r w:rsidR="00900F88" w:rsidRPr="00C57F88">
        <w:rPr>
          <w:rFonts w:ascii="Times New Roman CYR" w:hAnsi="Times New Roman CYR" w:cs="Times New Roman CYR"/>
          <w:bCs/>
          <w:sz w:val="28"/>
          <w:szCs w:val="28"/>
          <w:u w:val="single"/>
        </w:rPr>
        <w:t xml:space="preserve">более </w:t>
      </w:r>
      <w:r w:rsidR="00B15F0C" w:rsidRPr="00C57F88">
        <w:rPr>
          <w:rFonts w:ascii="Times New Roman CYR" w:hAnsi="Times New Roman CYR" w:cs="Times New Roman CYR"/>
          <w:bCs/>
          <w:sz w:val="28"/>
          <w:szCs w:val="28"/>
          <w:u w:val="single"/>
        </w:rPr>
        <w:t>80</w:t>
      </w:r>
      <w:r w:rsidR="00900F88" w:rsidRPr="00C57F88">
        <w:rPr>
          <w:rFonts w:ascii="Times New Roman CYR" w:hAnsi="Times New Roman CYR" w:cs="Times New Roman CYR"/>
          <w:bCs/>
          <w:sz w:val="28"/>
          <w:szCs w:val="28"/>
          <w:u w:val="single"/>
        </w:rPr>
        <w:t xml:space="preserve"> миллионов рублей,</w:t>
      </w:r>
      <w:r w:rsidR="00900F88" w:rsidRPr="00C57F88">
        <w:rPr>
          <w:rFonts w:ascii="Times New Roman CYR" w:hAnsi="Times New Roman CYR" w:cs="Times New Roman CYR"/>
          <w:sz w:val="28"/>
          <w:szCs w:val="28"/>
        </w:rPr>
        <w:t xml:space="preserve"> в том числе:</w:t>
      </w:r>
    </w:p>
    <w:p w:rsidR="00900F88" w:rsidRPr="00C57F88" w:rsidRDefault="00900F88" w:rsidP="003F4EBB">
      <w:pPr>
        <w:widowControl w:val="0"/>
        <w:autoSpaceDE w:val="0"/>
        <w:autoSpaceDN w:val="0"/>
        <w:adjustRightInd w:val="0"/>
        <w:jc w:val="both"/>
        <w:rPr>
          <w:rFonts w:ascii="Times New Roman CYR" w:hAnsi="Times New Roman CYR" w:cs="Times New Roman CYR"/>
          <w:sz w:val="28"/>
          <w:szCs w:val="28"/>
        </w:rPr>
      </w:pPr>
      <w:r w:rsidRPr="00C57F88">
        <w:rPr>
          <w:rFonts w:ascii="Times New Roman CYR" w:hAnsi="Times New Roman CYR" w:cs="Times New Roman CYR"/>
          <w:sz w:val="28"/>
          <w:szCs w:val="28"/>
        </w:rPr>
        <w:t xml:space="preserve">      - на антитеррористические и противопожарные мероприятия было выделено </w:t>
      </w:r>
      <w:r w:rsidRPr="00C57F88">
        <w:rPr>
          <w:rFonts w:ascii="Times New Roman CYR" w:hAnsi="Times New Roman CYR" w:cs="Times New Roman CYR"/>
          <w:bCs/>
          <w:sz w:val="28"/>
          <w:szCs w:val="28"/>
        </w:rPr>
        <w:t xml:space="preserve">более  </w:t>
      </w:r>
      <w:r w:rsidR="00A41761" w:rsidRPr="00C57F88">
        <w:rPr>
          <w:rFonts w:ascii="Times New Roman CYR" w:hAnsi="Times New Roman CYR" w:cs="Times New Roman CYR"/>
          <w:bCs/>
          <w:sz w:val="28"/>
          <w:szCs w:val="28"/>
        </w:rPr>
        <w:t>5</w:t>
      </w:r>
      <w:r w:rsidR="00181F2B" w:rsidRPr="00C57F88">
        <w:rPr>
          <w:rFonts w:ascii="Times New Roman CYR" w:hAnsi="Times New Roman CYR" w:cs="Times New Roman CYR"/>
          <w:bCs/>
          <w:sz w:val="28"/>
          <w:szCs w:val="28"/>
        </w:rPr>
        <w:t> </w:t>
      </w:r>
      <w:r w:rsidR="00A41761" w:rsidRPr="00C57F88">
        <w:rPr>
          <w:rFonts w:ascii="Times New Roman CYR" w:hAnsi="Times New Roman CYR" w:cs="Times New Roman CYR"/>
          <w:bCs/>
          <w:sz w:val="28"/>
          <w:szCs w:val="28"/>
        </w:rPr>
        <w:t>1</w:t>
      </w:r>
      <w:r w:rsidR="00181F2B" w:rsidRPr="00C57F88">
        <w:rPr>
          <w:rFonts w:ascii="Times New Roman CYR" w:hAnsi="Times New Roman CYR" w:cs="Times New Roman CYR"/>
          <w:bCs/>
          <w:sz w:val="28"/>
          <w:szCs w:val="28"/>
        </w:rPr>
        <w:t>79,1</w:t>
      </w:r>
      <w:r w:rsidRPr="00C57F88">
        <w:rPr>
          <w:rFonts w:ascii="Times New Roman CYR" w:hAnsi="Times New Roman CYR" w:cs="Times New Roman CYR"/>
          <w:bCs/>
          <w:sz w:val="28"/>
          <w:szCs w:val="28"/>
        </w:rPr>
        <w:t xml:space="preserve"> тыс. рублей</w:t>
      </w:r>
      <w:r w:rsidRPr="00C57F88">
        <w:rPr>
          <w:rFonts w:ascii="Times New Roman CYR" w:hAnsi="Times New Roman CYR" w:cs="Times New Roman CYR"/>
          <w:sz w:val="28"/>
          <w:szCs w:val="28"/>
        </w:rPr>
        <w:t>;</w:t>
      </w:r>
    </w:p>
    <w:p w:rsidR="00900F88" w:rsidRPr="00C57F88" w:rsidRDefault="00900F88" w:rsidP="003F4EBB">
      <w:pPr>
        <w:widowControl w:val="0"/>
        <w:autoSpaceDE w:val="0"/>
        <w:autoSpaceDN w:val="0"/>
        <w:adjustRightInd w:val="0"/>
        <w:jc w:val="both"/>
        <w:rPr>
          <w:rFonts w:ascii="Times New Roman CYR" w:hAnsi="Times New Roman CYR" w:cs="Times New Roman CYR"/>
          <w:sz w:val="28"/>
          <w:szCs w:val="28"/>
        </w:rPr>
      </w:pPr>
      <w:r w:rsidRPr="00C57F88">
        <w:rPr>
          <w:rFonts w:ascii="Times New Roman CYR" w:hAnsi="Times New Roman CYR" w:cs="Times New Roman CYR"/>
          <w:sz w:val="28"/>
          <w:szCs w:val="28"/>
        </w:rPr>
        <w:t xml:space="preserve">            - на горячее питание в образовательных учреждениях –</w:t>
      </w:r>
      <w:r w:rsidR="00E47ACE" w:rsidRPr="00C57F88">
        <w:rPr>
          <w:rFonts w:ascii="Times New Roman CYR" w:hAnsi="Times New Roman CYR" w:cs="Times New Roman CYR"/>
          <w:sz w:val="28"/>
          <w:szCs w:val="28"/>
        </w:rPr>
        <w:t>3 601,4</w:t>
      </w:r>
      <w:r w:rsidRPr="00C57F88">
        <w:rPr>
          <w:rFonts w:ascii="Times New Roman CYR" w:hAnsi="Times New Roman CYR" w:cs="Times New Roman CYR"/>
          <w:sz w:val="28"/>
          <w:szCs w:val="28"/>
        </w:rPr>
        <w:t xml:space="preserve"> тыс.руб.    </w:t>
      </w:r>
    </w:p>
    <w:p w:rsidR="00900F88" w:rsidRPr="00C57F88" w:rsidRDefault="00900F88" w:rsidP="003F4EBB">
      <w:pPr>
        <w:widowControl w:val="0"/>
        <w:autoSpaceDE w:val="0"/>
        <w:autoSpaceDN w:val="0"/>
        <w:adjustRightInd w:val="0"/>
        <w:jc w:val="both"/>
        <w:rPr>
          <w:rFonts w:ascii="Times New Roman CYR" w:hAnsi="Times New Roman CYR" w:cs="Times New Roman CYR"/>
          <w:sz w:val="28"/>
          <w:szCs w:val="28"/>
        </w:rPr>
      </w:pPr>
      <w:r w:rsidRPr="00C57F88">
        <w:rPr>
          <w:rFonts w:ascii="Times New Roman CYR" w:hAnsi="Times New Roman CYR" w:cs="Times New Roman CYR"/>
          <w:sz w:val="28"/>
          <w:szCs w:val="28"/>
        </w:rPr>
        <w:t xml:space="preserve">       Реализация основных общеобразовательных программ в части софинансирования расходов:</w:t>
      </w:r>
    </w:p>
    <w:p w:rsidR="00900F88" w:rsidRPr="00C57F88" w:rsidRDefault="00900F88" w:rsidP="003F4EBB">
      <w:pPr>
        <w:widowControl w:val="0"/>
        <w:autoSpaceDE w:val="0"/>
        <w:autoSpaceDN w:val="0"/>
        <w:adjustRightInd w:val="0"/>
        <w:jc w:val="both"/>
        <w:rPr>
          <w:rFonts w:ascii="Times New Roman CYR" w:hAnsi="Times New Roman CYR" w:cs="Times New Roman CYR"/>
          <w:sz w:val="28"/>
          <w:szCs w:val="28"/>
        </w:rPr>
      </w:pPr>
      <w:r w:rsidRPr="00C57F88">
        <w:rPr>
          <w:rFonts w:ascii="Times New Roman CYR" w:hAnsi="Times New Roman CYR" w:cs="Times New Roman CYR"/>
          <w:sz w:val="28"/>
          <w:szCs w:val="28"/>
        </w:rPr>
        <w:t xml:space="preserve">   -на организацию и обеспечение отдыха и оздоровления детей запланировано</w:t>
      </w:r>
      <w:r w:rsidRPr="00C57F88">
        <w:rPr>
          <w:rFonts w:ascii="Times New Roman CYR" w:hAnsi="Times New Roman CYR" w:cs="Times New Roman CYR"/>
          <w:bCs/>
          <w:sz w:val="28"/>
          <w:szCs w:val="28"/>
        </w:rPr>
        <w:t xml:space="preserve"> 7</w:t>
      </w:r>
      <w:r w:rsidR="00EE24F8" w:rsidRPr="00C57F88">
        <w:rPr>
          <w:rFonts w:ascii="Times New Roman CYR" w:hAnsi="Times New Roman CYR" w:cs="Times New Roman CYR"/>
          <w:bCs/>
          <w:sz w:val="28"/>
          <w:szCs w:val="28"/>
        </w:rPr>
        <w:t>99,8</w:t>
      </w:r>
      <w:r w:rsidRPr="00C57F88">
        <w:rPr>
          <w:rFonts w:ascii="Times New Roman CYR" w:hAnsi="Times New Roman CYR" w:cs="Times New Roman CYR"/>
          <w:bCs/>
          <w:sz w:val="28"/>
          <w:szCs w:val="28"/>
        </w:rPr>
        <w:t xml:space="preserve"> тыс.руб</w:t>
      </w:r>
      <w:r w:rsidR="00EE24F8" w:rsidRPr="00C57F88">
        <w:rPr>
          <w:rFonts w:ascii="Times New Roman CYR" w:hAnsi="Times New Roman CYR" w:cs="Times New Roman CYR"/>
          <w:sz w:val="28"/>
          <w:szCs w:val="28"/>
        </w:rPr>
        <w:t>., (767,8</w:t>
      </w:r>
      <w:r w:rsidRPr="00C57F88">
        <w:rPr>
          <w:rFonts w:ascii="Times New Roman CYR" w:hAnsi="Times New Roman CYR" w:cs="Times New Roman CYR"/>
          <w:sz w:val="28"/>
          <w:szCs w:val="28"/>
        </w:rPr>
        <w:t xml:space="preserve"> тыс.руб. средства областного бюджета и 3</w:t>
      </w:r>
      <w:r w:rsidR="00EE24F8" w:rsidRPr="00C57F88">
        <w:rPr>
          <w:rFonts w:ascii="Times New Roman CYR" w:hAnsi="Times New Roman CYR" w:cs="Times New Roman CYR"/>
          <w:sz w:val="28"/>
          <w:szCs w:val="28"/>
        </w:rPr>
        <w:t>2,0</w:t>
      </w:r>
      <w:r w:rsidRPr="00C57F88">
        <w:rPr>
          <w:rFonts w:ascii="Times New Roman CYR" w:hAnsi="Times New Roman CYR" w:cs="Times New Roman CYR"/>
          <w:sz w:val="28"/>
          <w:szCs w:val="28"/>
        </w:rPr>
        <w:t xml:space="preserve"> тыс.руб. средства местного бюджета)</w:t>
      </w:r>
      <w:r w:rsidR="00E54237" w:rsidRPr="00C57F88">
        <w:rPr>
          <w:rFonts w:ascii="Times New Roman CYR" w:hAnsi="Times New Roman CYR" w:cs="Times New Roman CYR"/>
          <w:sz w:val="28"/>
          <w:szCs w:val="28"/>
        </w:rPr>
        <w:t xml:space="preserve">, освоено </w:t>
      </w:r>
      <w:r w:rsidR="00A41761" w:rsidRPr="00C57F88">
        <w:rPr>
          <w:rFonts w:ascii="Times New Roman CYR" w:hAnsi="Times New Roman CYR" w:cs="Times New Roman CYR"/>
          <w:sz w:val="28"/>
          <w:szCs w:val="28"/>
        </w:rPr>
        <w:t>7</w:t>
      </w:r>
      <w:r w:rsidR="00B15F0C" w:rsidRPr="00C57F88">
        <w:rPr>
          <w:rFonts w:ascii="Times New Roman CYR" w:hAnsi="Times New Roman CYR" w:cs="Times New Roman CYR"/>
          <w:sz w:val="28"/>
          <w:szCs w:val="28"/>
        </w:rPr>
        <w:t>99,3</w:t>
      </w:r>
      <w:r w:rsidR="00E54237" w:rsidRPr="00C57F88">
        <w:rPr>
          <w:rFonts w:ascii="Times New Roman CYR" w:hAnsi="Times New Roman CYR" w:cs="Times New Roman CYR"/>
          <w:sz w:val="28"/>
          <w:szCs w:val="28"/>
        </w:rPr>
        <w:t xml:space="preserve"> тыс.руб. (</w:t>
      </w:r>
      <w:r w:rsidR="00A41761" w:rsidRPr="00C57F88">
        <w:rPr>
          <w:rFonts w:ascii="Times New Roman CYR" w:hAnsi="Times New Roman CYR" w:cs="Times New Roman CYR"/>
          <w:sz w:val="28"/>
          <w:szCs w:val="28"/>
        </w:rPr>
        <w:t>9</w:t>
      </w:r>
      <w:r w:rsidR="00B15F0C" w:rsidRPr="00C57F88">
        <w:rPr>
          <w:rFonts w:ascii="Times New Roman CYR" w:hAnsi="Times New Roman CYR" w:cs="Times New Roman CYR"/>
          <w:sz w:val="28"/>
          <w:szCs w:val="28"/>
        </w:rPr>
        <w:t>9,94</w:t>
      </w:r>
      <w:r w:rsidR="00E54237" w:rsidRPr="00C57F88">
        <w:rPr>
          <w:rFonts w:ascii="Times New Roman CYR" w:hAnsi="Times New Roman CYR" w:cs="Times New Roman CYR"/>
          <w:sz w:val="28"/>
          <w:szCs w:val="28"/>
        </w:rPr>
        <w:t xml:space="preserve">%), в т.ч. областной бюджет – </w:t>
      </w:r>
      <w:r w:rsidR="00A41761" w:rsidRPr="00C57F88">
        <w:rPr>
          <w:rFonts w:ascii="Times New Roman CYR" w:hAnsi="Times New Roman CYR" w:cs="Times New Roman CYR"/>
          <w:sz w:val="28"/>
          <w:szCs w:val="28"/>
        </w:rPr>
        <w:t>7</w:t>
      </w:r>
      <w:r w:rsidR="00B15F0C" w:rsidRPr="00C57F88">
        <w:rPr>
          <w:rFonts w:ascii="Times New Roman CYR" w:hAnsi="Times New Roman CYR" w:cs="Times New Roman CYR"/>
          <w:sz w:val="28"/>
          <w:szCs w:val="28"/>
        </w:rPr>
        <w:t>67,3</w:t>
      </w:r>
      <w:r w:rsidR="00E54237" w:rsidRPr="00C57F88">
        <w:rPr>
          <w:rFonts w:ascii="Times New Roman CYR" w:hAnsi="Times New Roman CYR" w:cs="Times New Roman CYR"/>
          <w:sz w:val="28"/>
          <w:szCs w:val="28"/>
        </w:rPr>
        <w:t xml:space="preserve"> тыс.руб., местный – 32</w:t>
      </w:r>
      <w:r w:rsidR="00B15F0C" w:rsidRPr="00C57F88">
        <w:rPr>
          <w:rFonts w:ascii="Times New Roman CYR" w:hAnsi="Times New Roman CYR" w:cs="Times New Roman CYR"/>
          <w:sz w:val="28"/>
          <w:szCs w:val="28"/>
        </w:rPr>
        <w:t>,0</w:t>
      </w:r>
      <w:r w:rsidR="00E54237" w:rsidRPr="00C57F88">
        <w:rPr>
          <w:rFonts w:ascii="Times New Roman CYR" w:hAnsi="Times New Roman CYR" w:cs="Times New Roman CYR"/>
          <w:sz w:val="28"/>
          <w:szCs w:val="28"/>
        </w:rPr>
        <w:t xml:space="preserve"> тыс.руб.</w:t>
      </w:r>
    </w:p>
    <w:p w:rsidR="00E54237"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     В текущем году выделены средства на замену деревянных оконных блоков и наружных дверных блоков на металлопластиковые в МБОУ Лукичевская СОШ</w:t>
      </w:r>
      <w:r w:rsidR="00A41761" w:rsidRPr="00C57F88">
        <w:rPr>
          <w:rFonts w:ascii="Times New Roman CYR" w:hAnsi="Times New Roman CYR" w:cs="Times New Roman CYR"/>
          <w:bCs/>
          <w:sz w:val="28"/>
          <w:szCs w:val="28"/>
        </w:rPr>
        <w:t>,</w:t>
      </w:r>
      <w:r w:rsidRPr="00C57F88">
        <w:rPr>
          <w:rFonts w:ascii="Times New Roman CYR" w:hAnsi="Times New Roman CYR" w:cs="Times New Roman CYR"/>
          <w:bCs/>
          <w:sz w:val="28"/>
          <w:szCs w:val="28"/>
        </w:rPr>
        <w:t xml:space="preserve"> МБОУ Первомайская ООШ </w:t>
      </w:r>
      <w:r w:rsidR="00A41761" w:rsidRPr="00C57F88">
        <w:rPr>
          <w:rFonts w:ascii="Times New Roman CYR" w:hAnsi="Times New Roman CYR" w:cs="Times New Roman CYR"/>
          <w:bCs/>
          <w:sz w:val="28"/>
          <w:szCs w:val="28"/>
        </w:rPr>
        <w:t xml:space="preserve">и МБОУ Николо-Березовская СОШ </w:t>
      </w:r>
      <w:r w:rsidRPr="00C57F88">
        <w:rPr>
          <w:rFonts w:ascii="Times New Roman CYR" w:hAnsi="Times New Roman CYR" w:cs="Times New Roman CYR"/>
          <w:bCs/>
          <w:sz w:val="28"/>
          <w:szCs w:val="28"/>
        </w:rPr>
        <w:t xml:space="preserve">в размере </w:t>
      </w:r>
      <w:r w:rsidRPr="00C57F88">
        <w:rPr>
          <w:rFonts w:ascii="Times New Roman CYR" w:hAnsi="Times New Roman CYR" w:cs="Times New Roman CYR"/>
          <w:b/>
          <w:bCs/>
          <w:sz w:val="28"/>
          <w:szCs w:val="28"/>
        </w:rPr>
        <w:t>2 562,1</w:t>
      </w:r>
      <w:r w:rsidRPr="00C57F88">
        <w:rPr>
          <w:rFonts w:ascii="Times New Roman CYR" w:hAnsi="Times New Roman CYR" w:cs="Times New Roman CYR"/>
          <w:bCs/>
          <w:sz w:val="28"/>
          <w:szCs w:val="28"/>
        </w:rPr>
        <w:t xml:space="preserve"> тыс.руб., в т.ч. областной - 2 459,6 тыс. руб., местный бюджет – 102,5 тыс.руб.: </w:t>
      </w:r>
    </w:p>
    <w:p w:rsidR="00E54237"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u w:val="single"/>
        </w:rPr>
      </w:pPr>
      <w:r w:rsidRPr="00C57F88">
        <w:rPr>
          <w:rFonts w:ascii="Times New Roman CYR" w:hAnsi="Times New Roman CYR" w:cs="Times New Roman CYR"/>
          <w:bCs/>
          <w:sz w:val="28"/>
          <w:szCs w:val="28"/>
        </w:rPr>
        <w:t xml:space="preserve">     </w:t>
      </w:r>
      <w:r w:rsidRPr="00C57F88">
        <w:rPr>
          <w:rFonts w:ascii="Times New Roman CYR" w:hAnsi="Times New Roman CYR" w:cs="Times New Roman CYR"/>
          <w:bCs/>
          <w:sz w:val="28"/>
          <w:szCs w:val="28"/>
          <w:u w:val="single"/>
        </w:rPr>
        <w:t>МБОУ Лукичевская СОШ:</w:t>
      </w:r>
    </w:p>
    <w:p w:rsidR="00E54237"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 Работы выполнены в полном объеме, затраты составили </w:t>
      </w:r>
      <w:r w:rsidRPr="00C57F88">
        <w:rPr>
          <w:rFonts w:ascii="Times New Roman CYR" w:hAnsi="Times New Roman CYR" w:cs="Times New Roman CYR"/>
          <w:b/>
          <w:bCs/>
          <w:sz w:val="28"/>
          <w:szCs w:val="28"/>
        </w:rPr>
        <w:t>1 444,5</w:t>
      </w:r>
      <w:r w:rsidRPr="00C57F88">
        <w:rPr>
          <w:rFonts w:ascii="Times New Roman CYR" w:hAnsi="Times New Roman CYR" w:cs="Times New Roman CYR"/>
          <w:bCs/>
          <w:sz w:val="28"/>
          <w:szCs w:val="28"/>
        </w:rPr>
        <w:t xml:space="preserve"> тыс.руб. (областной бюджет – 1386,7 тыс.руб., местный – 57,8). Денежные средства освоены в полном объеме.</w:t>
      </w:r>
    </w:p>
    <w:p w:rsidR="00E54237"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u w:val="single"/>
        </w:rPr>
      </w:pPr>
      <w:r w:rsidRPr="00C57F88">
        <w:rPr>
          <w:rFonts w:ascii="Times New Roman CYR" w:hAnsi="Times New Roman CYR" w:cs="Times New Roman CYR"/>
          <w:bCs/>
          <w:sz w:val="28"/>
          <w:szCs w:val="28"/>
        </w:rPr>
        <w:t xml:space="preserve">     </w:t>
      </w:r>
      <w:r w:rsidRPr="00C57F88">
        <w:rPr>
          <w:rFonts w:ascii="Times New Roman CYR" w:hAnsi="Times New Roman CYR" w:cs="Times New Roman CYR"/>
          <w:bCs/>
          <w:sz w:val="28"/>
          <w:szCs w:val="28"/>
          <w:u w:val="single"/>
        </w:rPr>
        <w:t xml:space="preserve">МБОУ Первомайская ООШ: </w:t>
      </w:r>
    </w:p>
    <w:p w:rsidR="00A41761" w:rsidRPr="00C57F88" w:rsidRDefault="00A41761" w:rsidP="00A41761">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lastRenderedPageBreak/>
        <w:t xml:space="preserve">Работы выполнены в полном объеме, затраты составили </w:t>
      </w:r>
      <w:r w:rsidRPr="00C57F88">
        <w:rPr>
          <w:rFonts w:ascii="Times New Roman CYR" w:hAnsi="Times New Roman CYR" w:cs="Times New Roman CYR"/>
          <w:b/>
          <w:bCs/>
          <w:sz w:val="28"/>
          <w:szCs w:val="28"/>
        </w:rPr>
        <w:t>785,0</w:t>
      </w:r>
      <w:r w:rsidRPr="00C57F88">
        <w:rPr>
          <w:rFonts w:ascii="Times New Roman CYR" w:hAnsi="Times New Roman CYR" w:cs="Times New Roman CYR"/>
          <w:bCs/>
          <w:sz w:val="28"/>
          <w:szCs w:val="28"/>
        </w:rPr>
        <w:t xml:space="preserve"> тыс.руб. (областной бюджет – </w:t>
      </w:r>
      <w:r w:rsidR="001526C9" w:rsidRPr="00C57F88">
        <w:rPr>
          <w:rFonts w:ascii="Times New Roman CYR" w:hAnsi="Times New Roman CYR" w:cs="Times New Roman CYR"/>
          <w:bCs/>
          <w:sz w:val="28"/>
          <w:szCs w:val="28"/>
        </w:rPr>
        <w:t>753,6 тыс.руб., местный – 31,4</w:t>
      </w:r>
      <w:r w:rsidRPr="00C57F88">
        <w:rPr>
          <w:rFonts w:ascii="Times New Roman CYR" w:hAnsi="Times New Roman CYR" w:cs="Times New Roman CYR"/>
          <w:bCs/>
          <w:sz w:val="28"/>
          <w:szCs w:val="28"/>
        </w:rPr>
        <w:t>). Денежные средства освоены в полном объеме.</w:t>
      </w:r>
    </w:p>
    <w:p w:rsidR="00A41761" w:rsidRPr="00C57F88" w:rsidRDefault="00A41761" w:rsidP="00A41761">
      <w:pPr>
        <w:overflowPunct w:val="0"/>
        <w:autoSpaceDE w:val="0"/>
        <w:autoSpaceDN w:val="0"/>
        <w:adjustRightInd w:val="0"/>
        <w:jc w:val="both"/>
        <w:textAlignment w:val="baseline"/>
        <w:rPr>
          <w:rFonts w:ascii="Times New Roman CYR" w:hAnsi="Times New Roman CYR" w:cs="Times New Roman CYR"/>
          <w:bCs/>
          <w:sz w:val="28"/>
          <w:szCs w:val="28"/>
          <w:u w:val="single"/>
        </w:rPr>
      </w:pPr>
      <w:r w:rsidRPr="00C57F88">
        <w:rPr>
          <w:rFonts w:ascii="Times New Roman CYR" w:hAnsi="Times New Roman CYR" w:cs="Times New Roman CYR"/>
          <w:bCs/>
          <w:sz w:val="28"/>
          <w:szCs w:val="28"/>
        </w:rPr>
        <w:t xml:space="preserve">     </w:t>
      </w:r>
      <w:r w:rsidRPr="00C57F88">
        <w:rPr>
          <w:rFonts w:ascii="Times New Roman CYR" w:hAnsi="Times New Roman CYR" w:cs="Times New Roman CYR"/>
          <w:bCs/>
          <w:sz w:val="28"/>
          <w:szCs w:val="28"/>
          <w:u w:val="single"/>
        </w:rPr>
        <w:t xml:space="preserve">МБОУ Николо-Березовская </w:t>
      </w:r>
      <w:r w:rsidR="008D3EDF" w:rsidRPr="00C57F88">
        <w:rPr>
          <w:rFonts w:ascii="Times New Roman CYR" w:hAnsi="Times New Roman CYR" w:cs="Times New Roman CYR"/>
          <w:bCs/>
          <w:sz w:val="28"/>
          <w:szCs w:val="28"/>
          <w:u w:val="single"/>
        </w:rPr>
        <w:t>С</w:t>
      </w:r>
      <w:r w:rsidRPr="00C57F88">
        <w:rPr>
          <w:rFonts w:ascii="Times New Roman CYR" w:hAnsi="Times New Roman CYR" w:cs="Times New Roman CYR"/>
          <w:bCs/>
          <w:sz w:val="28"/>
          <w:szCs w:val="28"/>
          <w:u w:val="single"/>
        </w:rPr>
        <w:t>ОШ:</w:t>
      </w:r>
    </w:p>
    <w:p w:rsidR="00A41761" w:rsidRPr="00C57F88" w:rsidRDefault="00A41761" w:rsidP="00A41761">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Работы выполнены в полном объеме, затраты составили </w:t>
      </w:r>
      <w:r w:rsidR="001526C9" w:rsidRPr="00C57F88">
        <w:rPr>
          <w:rFonts w:ascii="Times New Roman CYR" w:hAnsi="Times New Roman CYR" w:cs="Times New Roman CYR"/>
          <w:b/>
          <w:bCs/>
          <w:sz w:val="28"/>
          <w:szCs w:val="28"/>
        </w:rPr>
        <w:t>322,4</w:t>
      </w:r>
      <w:r w:rsidRPr="00C57F88">
        <w:rPr>
          <w:rFonts w:ascii="Times New Roman CYR" w:hAnsi="Times New Roman CYR" w:cs="Times New Roman CYR"/>
          <w:bCs/>
          <w:sz w:val="28"/>
          <w:szCs w:val="28"/>
        </w:rPr>
        <w:t xml:space="preserve"> тыс</w:t>
      </w:r>
      <w:r w:rsidR="001526C9" w:rsidRPr="00C57F88">
        <w:rPr>
          <w:rFonts w:ascii="Times New Roman CYR" w:hAnsi="Times New Roman CYR" w:cs="Times New Roman CYR"/>
          <w:bCs/>
          <w:sz w:val="28"/>
          <w:szCs w:val="28"/>
        </w:rPr>
        <w:t>.руб. (областной бюджет – 309,5</w:t>
      </w:r>
      <w:r w:rsidRPr="00C57F88">
        <w:rPr>
          <w:rFonts w:ascii="Times New Roman CYR" w:hAnsi="Times New Roman CYR" w:cs="Times New Roman CYR"/>
          <w:bCs/>
          <w:sz w:val="28"/>
          <w:szCs w:val="28"/>
        </w:rPr>
        <w:t xml:space="preserve"> тыс.руб., местный – </w:t>
      </w:r>
      <w:r w:rsidR="001526C9" w:rsidRPr="00C57F88">
        <w:rPr>
          <w:rFonts w:ascii="Times New Roman CYR" w:hAnsi="Times New Roman CYR" w:cs="Times New Roman CYR"/>
          <w:bCs/>
          <w:sz w:val="28"/>
          <w:szCs w:val="28"/>
        </w:rPr>
        <w:t>12,9</w:t>
      </w:r>
      <w:r w:rsidRPr="00C57F88">
        <w:rPr>
          <w:rFonts w:ascii="Times New Roman CYR" w:hAnsi="Times New Roman CYR" w:cs="Times New Roman CYR"/>
          <w:bCs/>
          <w:sz w:val="28"/>
          <w:szCs w:val="28"/>
        </w:rPr>
        <w:t>). Денежные средства освоены в полном объеме.</w:t>
      </w:r>
    </w:p>
    <w:p w:rsidR="00E54237"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        В 2017 г. для МБОУ Петровской СОШ, МБОУ Маньково-Березовской СОШ, МБОУ Кутейниковской СОШ и МБОУ Николо-Березовской СОШ выделены средства на приобретение аппаратно-программных</w:t>
      </w:r>
      <w:r w:rsidR="001526C9" w:rsidRPr="00C57F88">
        <w:rPr>
          <w:rFonts w:ascii="Times New Roman CYR" w:hAnsi="Times New Roman CYR" w:cs="Times New Roman CYR"/>
          <w:bCs/>
          <w:sz w:val="28"/>
          <w:szCs w:val="28"/>
        </w:rPr>
        <w:t xml:space="preserve"> </w:t>
      </w:r>
      <w:r w:rsidRPr="00C57F88">
        <w:rPr>
          <w:rFonts w:ascii="Times New Roman CYR" w:hAnsi="Times New Roman CYR" w:cs="Times New Roman CYR"/>
          <w:bCs/>
          <w:sz w:val="28"/>
          <w:szCs w:val="28"/>
        </w:rPr>
        <w:t>комплексов</w:t>
      </w:r>
      <w:r w:rsidR="00007D19" w:rsidRPr="00C57F88">
        <w:rPr>
          <w:rFonts w:ascii="Times New Roman CYR" w:hAnsi="Times New Roman CYR" w:cs="Times New Roman CYR"/>
          <w:bCs/>
          <w:sz w:val="28"/>
          <w:szCs w:val="28"/>
        </w:rPr>
        <w:t xml:space="preserve"> </w:t>
      </w:r>
      <w:r w:rsidRPr="00C57F88">
        <w:rPr>
          <w:rFonts w:ascii="Times New Roman CYR" w:hAnsi="Times New Roman CYR" w:cs="Times New Roman CYR"/>
          <w:bCs/>
          <w:sz w:val="28"/>
          <w:szCs w:val="28"/>
        </w:rPr>
        <w:t xml:space="preserve">доврачебной диагностики состояния здоровья обучающихся стоимость оборудования составила </w:t>
      </w:r>
      <w:r w:rsidRPr="00C57F88">
        <w:rPr>
          <w:rFonts w:ascii="Times New Roman CYR" w:hAnsi="Times New Roman CYR" w:cs="Times New Roman CYR"/>
          <w:b/>
          <w:bCs/>
          <w:sz w:val="28"/>
          <w:szCs w:val="28"/>
        </w:rPr>
        <w:t>1 721,3</w:t>
      </w:r>
      <w:r w:rsidRPr="00C57F88">
        <w:rPr>
          <w:rFonts w:ascii="Times New Roman CYR" w:hAnsi="Times New Roman CYR" w:cs="Times New Roman CYR"/>
          <w:bCs/>
          <w:sz w:val="28"/>
          <w:szCs w:val="28"/>
        </w:rPr>
        <w:t xml:space="preserve"> тыс. руб. из них местный бюджет 68,9 тыс. руб., областной бюджет 1652,4 тыс. руб., денежные средства освоены в полном объеме.</w:t>
      </w:r>
    </w:p>
    <w:p w:rsidR="00E54237"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           Кроме, того выделены денежные средства на ремонт спортивного зала МБОУ Петровская СОШ в сумме </w:t>
      </w:r>
      <w:r w:rsidRPr="00C57F88">
        <w:rPr>
          <w:rFonts w:ascii="Times New Roman CYR" w:hAnsi="Times New Roman CYR" w:cs="Times New Roman CYR"/>
          <w:b/>
          <w:bCs/>
          <w:sz w:val="28"/>
          <w:szCs w:val="28"/>
        </w:rPr>
        <w:t>552,9</w:t>
      </w:r>
      <w:r w:rsidRPr="00C57F88">
        <w:rPr>
          <w:rFonts w:ascii="Times New Roman CYR" w:hAnsi="Times New Roman CYR" w:cs="Times New Roman CYR"/>
          <w:bCs/>
          <w:sz w:val="28"/>
          <w:szCs w:val="28"/>
        </w:rPr>
        <w:t xml:space="preserve"> тыс.руб., в т.ч. федеральный бюджет - 387,0 тыс.руб., областной – 165,9 тыс.руб.. Договор заключен </w:t>
      </w:r>
      <w:r w:rsidRPr="00C57F88">
        <w:rPr>
          <w:rFonts w:ascii="Times New Roman CYR" w:hAnsi="Times New Roman CYR" w:cs="Times New Roman CYR"/>
          <w:b/>
          <w:bCs/>
          <w:sz w:val="28"/>
          <w:szCs w:val="28"/>
        </w:rPr>
        <w:t>514,3</w:t>
      </w:r>
      <w:r w:rsidRPr="00C57F88">
        <w:rPr>
          <w:rFonts w:ascii="Times New Roman CYR" w:hAnsi="Times New Roman CYR" w:cs="Times New Roman CYR"/>
          <w:bCs/>
          <w:sz w:val="28"/>
          <w:szCs w:val="28"/>
        </w:rPr>
        <w:t xml:space="preserve"> тыс.руб.</w:t>
      </w:r>
      <w:r w:rsidR="001526C9" w:rsidRPr="00C57F88">
        <w:rPr>
          <w:rFonts w:ascii="Times New Roman CYR" w:hAnsi="Times New Roman CYR" w:cs="Times New Roman CYR"/>
          <w:bCs/>
          <w:sz w:val="28"/>
          <w:szCs w:val="28"/>
        </w:rPr>
        <w:t>, денежные средства</w:t>
      </w:r>
      <w:r w:rsidRPr="00C57F88">
        <w:rPr>
          <w:rFonts w:ascii="Times New Roman CYR" w:hAnsi="Times New Roman CYR" w:cs="Times New Roman CYR"/>
          <w:bCs/>
          <w:sz w:val="28"/>
          <w:szCs w:val="28"/>
        </w:rPr>
        <w:t xml:space="preserve"> освоен</w:t>
      </w:r>
      <w:r w:rsidR="001526C9" w:rsidRPr="00C57F88">
        <w:rPr>
          <w:rFonts w:ascii="Times New Roman CYR" w:hAnsi="Times New Roman CYR" w:cs="Times New Roman CYR"/>
          <w:bCs/>
          <w:sz w:val="28"/>
          <w:szCs w:val="28"/>
        </w:rPr>
        <w:t>ы в полном объеме</w:t>
      </w:r>
      <w:r w:rsidRPr="00C57F88">
        <w:rPr>
          <w:rFonts w:ascii="Times New Roman CYR" w:hAnsi="Times New Roman CYR" w:cs="Times New Roman CYR"/>
          <w:bCs/>
          <w:sz w:val="28"/>
          <w:szCs w:val="28"/>
        </w:rPr>
        <w:t xml:space="preserve">. </w:t>
      </w:r>
    </w:p>
    <w:p w:rsidR="00E54237"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           Распоряжением Правительства Ростовской области от 01.03.2017 №92 «О выделении средств» выделены средства резервного фонда </w:t>
      </w:r>
      <w:r w:rsidRPr="00C57F88">
        <w:rPr>
          <w:rFonts w:ascii="Times New Roman CYR" w:hAnsi="Times New Roman CYR" w:cs="Times New Roman CYR"/>
          <w:b/>
          <w:bCs/>
          <w:sz w:val="28"/>
          <w:szCs w:val="28"/>
        </w:rPr>
        <w:t>4 717,8</w:t>
      </w:r>
      <w:r w:rsidRPr="00C57F88">
        <w:rPr>
          <w:rFonts w:ascii="Times New Roman CYR" w:hAnsi="Times New Roman CYR" w:cs="Times New Roman CYR"/>
          <w:bCs/>
          <w:sz w:val="28"/>
          <w:szCs w:val="28"/>
        </w:rPr>
        <w:t xml:space="preserve"> тыс.руб. на ремонтные работы в 4 ОУ (МБОУ Новодмитриевская СОШ, МБОУ Лукичевская СОШ, МБДОУ д/с №</w:t>
      </w:r>
      <w:r w:rsidR="00621479" w:rsidRPr="00C57F88">
        <w:rPr>
          <w:rFonts w:ascii="Times New Roman CYR" w:hAnsi="Times New Roman CYR" w:cs="Times New Roman CYR"/>
          <w:bCs/>
          <w:sz w:val="28"/>
          <w:szCs w:val="28"/>
        </w:rPr>
        <w:t xml:space="preserve"> </w:t>
      </w:r>
      <w:r w:rsidRPr="00C57F88">
        <w:rPr>
          <w:rFonts w:ascii="Times New Roman CYR" w:hAnsi="Times New Roman CYR" w:cs="Times New Roman CYR"/>
          <w:bCs/>
          <w:sz w:val="28"/>
          <w:szCs w:val="28"/>
        </w:rPr>
        <w:t>7 х.Новодмитриевский, МБДОУ д/с №</w:t>
      </w:r>
      <w:r w:rsidR="00621479" w:rsidRPr="00C57F88">
        <w:rPr>
          <w:rFonts w:ascii="Times New Roman CYR" w:hAnsi="Times New Roman CYR" w:cs="Times New Roman CYR"/>
          <w:bCs/>
          <w:sz w:val="28"/>
          <w:szCs w:val="28"/>
        </w:rPr>
        <w:t xml:space="preserve"> </w:t>
      </w:r>
      <w:r w:rsidRPr="00C57F88">
        <w:rPr>
          <w:rFonts w:ascii="Times New Roman CYR" w:hAnsi="Times New Roman CYR" w:cs="Times New Roman CYR"/>
          <w:bCs/>
          <w:sz w:val="28"/>
          <w:szCs w:val="28"/>
        </w:rPr>
        <w:t xml:space="preserve">9 х.Николовка). </w:t>
      </w:r>
    </w:p>
    <w:p w:rsidR="00E54237"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u w:val="single"/>
        </w:rPr>
      </w:pPr>
      <w:r w:rsidRPr="00C57F88">
        <w:rPr>
          <w:rFonts w:ascii="Times New Roman CYR" w:hAnsi="Times New Roman CYR" w:cs="Times New Roman CYR"/>
          <w:bCs/>
          <w:sz w:val="28"/>
          <w:szCs w:val="28"/>
          <w:u w:val="single"/>
        </w:rPr>
        <w:t>МБОУ Лукичевская СОШ</w:t>
      </w:r>
    </w:p>
    <w:p w:rsidR="00E54237"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Работы по устройству теневого навеса выполнены на сумму </w:t>
      </w:r>
      <w:r w:rsidRPr="00C57F88">
        <w:rPr>
          <w:rFonts w:ascii="Times New Roman CYR" w:hAnsi="Times New Roman CYR" w:cs="Times New Roman CYR"/>
          <w:b/>
          <w:bCs/>
          <w:sz w:val="28"/>
          <w:szCs w:val="28"/>
        </w:rPr>
        <w:t>153,1</w:t>
      </w:r>
      <w:r w:rsidRPr="00C57F88">
        <w:rPr>
          <w:rFonts w:ascii="Times New Roman CYR" w:hAnsi="Times New Roman CYR" w:cs="Times New Roman CYR"/>
          <w:bCs/>
          <w:sz w:val="28"/>
          <w:szCs w:val="28"/>
        </w:rPr>
        <w:t xml:space="preserve"> тыс.руб., в т.ч. 147,0 тыс.руб. – областной, 6,1 тыс.руб. – местный. Денежные средства освоены в полном объеме.</w:t>
      </w:r>
    </w:p>
    <w:p w:rsidR="00E54237"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u w:val="single"/>
        </w:rPr>
      </w:pPr>
      <w:r w:rsidRPr="00C57F88">
        <w:rPr>
          <w:rFonts w:ascii="Times New Roman CYR" w:hAnsi="Times New Roman CYR" w:cs="Times New Roman CYR"/>
          <w:bCs/>
          <w:sz w:val="28"/>
          <w:szCs w:val="28"/>
          <w:u w:val="single"/>
        </w:rPr>
        <w:t xml:space="preserve">МБОУ Новодмитриевская СОШ </w:t>
      </w:r>
    </w:p>
    <w:p w:rsidR="00E54237"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Ремонт спортивного зала и ремонт пола на 1 и 2 этажах, затраты составили </w:t>
      </w:r>
      <w:r w:rsidRPr="00C57F88">
        <w:rPr>
          <w:rFonts w:ascii="Times New Roman CYR" w:hAnsi="Times New Roman CYR" w:cs="Times New Roman CYR"/>
          <w:b/>
          <w:bCs/>
          <w:sz w:val="28"/>
          <w:szCs w:val="28"/>
        </w:rPr>
        <w:t>667,0</w:t>
      </w:r>
      <w:r w:rsidRPr="00C57F88">
        <w:rPr>
          <w:rFonts w:ascii="Times New Roman CYR" w:hAnsi="Times New Roman CYR" w:cs="Times New Roman CYR"/>
          <w:bCs/>
          <w:sz w:val="28"/>
          <w:szCs w:val="28"/>
        </w:rPr>
        <w:t xml:space="preserve"> тыс.руб., в т.ч. областной – 640,3 тыс.руб., 26,7 тыс.руб. – местный. Денежные средства освоены в полном объеме.</w:t>
      </w:r>
    </w:p>
    <w:p w:rsidR="00E54237"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 В дошкольных организациях заключены договоры на внутренний ремонт, обустройство игровых площадок и теневого навеса: </w:t>
      </w:r>
    </w:p>
    <w:p w:rsidR="00E54237"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u w:val="single"/>
        </w:rPr>
        <w:t>МБДОУ д/с №7 х.Новодмитриевский</w:t>
      </w:r>
      <w:r w:rsidRPr="00C57F88">
        <w:rPr>
          <w:rFonts w:ascii="Times New Roman CYR" w:hAnsi="Times New Roman CYR" w:cs="Times New Roman CYR"/>
          <w:bCs/>
          <w:sz w:val="28"/>
          <w:szCs w:val="28"/>
        </w:rPr>
        <w:t xml:space="preserve"> всего – </w:t>
      </w:r>
      <w:r w:rsidRPr="00C57F88">
        <w:rPr>
          <w:rFonts w:ascii="Times New Roman CYR" w:hAnsi="Times New Roman CYR" w:cs="Times New Roman CYR"/>
          <w:b/>
          <w:bCs/>
          <w:sz w:val="28"/>
          <w:szCs w:val="28"/>
        </w:rPr>
        <w:t>1 909,8</w:t>
      </w:r>
      <w:r w:rsidRPr="00C57F88">
        <w:rPr>
          <w:rFonts w:ascii="Times New Roman CYR" w:hAnsi="Times New Roman CYR" w:cs="Times New Roman CYR"/>
          <w:bCs/>
          <w:sz w:val="28"/>
          <w:szCs w:val="28"/>
        </w:rPr>
        <w:t xml:space="preserve"> тыс.руб., в т.ч. областной -  1 833,4 тыс.руб., местный – 76,4 тыс.руб.</w:t>
      </w:r>
      <w:r w:rsidR="001526C9" w:rsidRPr="00C57F88">
        <w:rPr>
          <w:rFonts w:ascii="Times New Roman CYR" w:hAnsi="Times New Roman CYR" w:cs="Times New Roman CYR"/>
          <w:bCs/>
          <w:sz w:val="28"/>
          <w:szCs w:val="28"/>
        </w:rPr>
        <w:t xml:space="preserve"> Денежные средства освоены в полном объеме</w:t>
      </w:r>
      <w:r w:rsidRPr="00C57F88">
        <w:rPr>
          <w:rFonts w:ascii="Times New Roman CYR" w:hAnsi="Times New Roman CYR" w:cs="Times New Roman CYR"/>
          <w:bCs/>
          <w:sz w:val="28"/>
          <w:szCs w:val="28"/>
        </w:rPr>
        <w:t xml:space="preserve">; </w:t>
      </w:r>
    </w:p>
    <w:p w:rsidR="001526C9" w:rsidRPr="00C57F88" w:rsidRDefault="00E54237" w:rsidP="001526C9">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u w:val="single"/>
        </w:rPr>
        <w:t>МБДОУ д/с №9 Зорюшка</w:t>
      </w:r>
      <w:r w:rsidRPr="00C57F88">
        <w:rPr>
          <w:rFonts w:ascii="Times New Roman CYR" w:hAnsi="Times New Roman CYR" w:cs="Times New Roman CYR"/>
          <w:bCs/>
          <w:sz w:val="28"/>
          <w:szCs w:val="28"/>
        </w:rPr>
        <w:t xml:space="preserve">, всего – </w:t>
      </w:r>
      <w:r w:rsidRPr="00C57F88">
        <w:rPr>
          <w:rFonts w:ascii="Times New Roman CYR" w:hAnsi="Times New Roman CYR" w:cs="Times New Roman CYR"/>
          <w:b/>
          <w:bCs/>
          <w:sz w:val="28"/>
          <w:szCs w:val="28"/>
        </w:rPr>
        <w:t>1 700,3</w:t>
      </w:r>
      <w:r w:rsidRPr="00C57F88">
        <w:rPr>
          <w:rFonts w:ascii="Times New Roman CYR" w:hAnsi="Times New Roman CYR" w:cs="Times New Roman CYR"/>
          <w:bCs/>
          <w:sz w:val="28"/>
          <w:szCs w:val="28"/>
        </w:rPr>
        <w:t xml:space="preserve"> тыс.руб., в т.ч. областной – 1 632,3 ты</w:t>
      </w:r>
      <w:r w:rsidR="001526C9" w:rsidRPr="00C57F88">
        <w:rPr>
          <w:rFonts w:ascii="Times New Roman CYR" w:hAnsi="Times New Roman CYR" w:cs="Times New Roman CYR"/>
          <w:bCs/>
          <w:sz w:val="28"/>
          <w:szCs w:val="28"/>
        </w:rPr>
        <w:t>с.руб., местный – 68,0 тыс.руб. Денежные средства освоены в полном объеме.</w:t>
      </w:r>
    </w:p>
    <w:p w:rsidR="00875904" w:rsidRPr="00C57F88" w:rsidRDefault="00875904" w:rsidP="001526C9">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         Распоряжением Правительства Ростовской области от 27.06.2017 №342 «О выделении средств» выделены средства резервного фонда - 27 853,2 тыс.руб. и средства местного бюджета – 1 160,6 тыс.руб. на приобретение мебели, интерактивного оборудования, компьютерного оборудования и оргтехники, учебно-наглядных пособий, учебного оборудования и инструментов, музыкального оборудования в комплекте и музыкальных инструментов, производственного и хозяйственного инвентаря, печатной продукции, сплит-систем, жалюзи, оборудования для столовой и актового зала, посуды, бытовых приборов, телевизоров, аптечек, спортивного оборудования и инвентаря для МБОУ Милютинской СОШ, денежные средства освоены в полном объеме.</w:t>
      </w:r>
    </w:p>
    <w:p w:rsidR="00875904" w:rsidRPr="00C57F88" w:rsidRDefault="00875904" w:rsidP="00875904">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         Распоряжением Правит</w:t>
      </w:r>
      <w:r w:rsidR="000924AE" w:rsidRPr="00C57F88">
        <w:rPr>
          <w:rFonts w:ascii="Times New Roman CYR" w:hAnsi="Times New Roman CYR" w:cs="Times New Roman CYR"/>
          <w:bCs/>
          <w:sz w:val="28"/>
          <w:szCs w:val="28"/>
        </w:rPr>
        <w:t>ельства Ростовской области от 02</w:t>
      </w:r>
      <w:r w:rsidRPr="00C57F88">
        <w:rPr>
          <w:rFonts w:ascii="Times New Roman CYR" w:hAnsi="Times New Roman CYR" w:cs="Times New Roman CYR"/>
          <w:bCs/>
          <w:sz w:val="28"/>
          <w:szCs w:val="28"/>
        </w:rPr>
        <w:t>.</w:t>
      </w:r>
      <w:r w:rsidR="000924AE" w:rsidRPr="00C57F88">
        <w:rPr>
          <w:rFonts w:ascii="Times New Roman CYR" w:hAnsi="Times New Roman CYR" w:cs="Times New Roman CYR"/>
          <w:bCs/>
          <w:sz w:val="28"/>
          <w:szCs w:val="28"/>
        </w:rPr>
        <w:t>10</w:t>
      </w:r>
      <w:r w:rsidRPr="00C57F88">
        <w:rPr>
          <w:rFonts w:ascii="Times New Roman CYR" w:hAnsi="Times New Roman CYR" w:cs="Times New Roman CYR"/>
          <w:bCs/>
          <w:sz w:val="28"/>
          <w:szCs w:val="28"/>
        </w:rPr>
        <w:t>.2017 №</w:t>
      </w:r>
      <w:r w:rsidR="000924AE" w:rsidRPr="00C57F88">
        <w:rPr>
          <w:rFonts w:ascii="Times New Roman CYR" w:hAnsi="Times New Roman CYR" w:cs="Times New Roman CYR"/>
          <w:bCs/>
          <w:sz w:val="28"/>
          <w:szCs w:val="28"/>
        </w:rPr>
        <w:t>570</w:t>
      </w:r>
      <w:r w:rsidRPr="00C57F88">
        <w:rPr>
          <w:rFonts w:ascii="Times New Roman CYR" w:hAnsi="Times New Roman CYR" w:cs="Times New Roman CYR"/>
          <w:bCs/>
          <w:sz w:val="28"/>
          <w:szCs w:val="28"/>
        </w:rPr>
        <w:t xml:space="preserve"> «О выделении средств» выделены средства резервного фонда </w:t>
      </w:r>
      <w:r w:rsidR="000924AE" w:rsidRPr="00C57F88">
        <w:rPr>
          <w:rFonts w:ascii="Times New Roman CYR" w:hAnsi="Times New Roman CYR" w:cs="Times New Roman CYR"/>
          <w:bCs/>
          <w:sz w:val="28"/>
          <w:szCs w:val="28"/>
        </w:rPr>
        <w:t>–</w:t>
      </w:r>
      <w:r w:rsidRPr="00C57F88">
        <w:rPr>
          <w:rFonts w:ascii="Times New Roman CYR" w:hAnsi="Times New Roman CYR" w:cs="Times New Roman CYR"/>
          <w:bCs/>
          <w:sz w:val="28"/>
          <w:szCs w:val="28"/>
        </w:rPr>
        <w:t xml:space="preserve"> </w:t>
      </w:r>
      <w:r w:rsidR="000924AE" w:rsidRPr="00C57F88">
        <w:rPr>
          <w:rFonts w:ascii="Times New Roman CYR" w:hAnsi="Times New Roman CYR" w:cs="Times New Roman CYR"/>
          <w:bCs/>
          <w:sz w:val="28"/>
          <w:szCs w:val="28"/>
        </w:rPr>
        <w:t>199,4</w:t>
      </w:r>
      <w:r w:rsidRPr="00C57F88">
        <w:rPr>
          <w:rFonts w:ascii="Times New Roman CYR" w:hAnsi="Times New Roman CYR" w:cs="Times New Roman CYR"/>
          <w:bCs/>
          <w:sz w:val="28"/>
          <w:szCs w:val="28"/>
        </w:rPr>
        <w:t xml:space="preserve"> тыс.руб.</w:t>
      </w:r>
      <w:r w:rsidR="000924AE" w:rsidRPr="00C57F88">
        <w:rPr>
          <w:rFonts w:ascii="Times New Roman CYR" w:hAnsi="Times New Roman CYR" w:cs="Times New Roman CYR"/>
          <w:bCs/>
          <w:sz w:val="28"/>
          <w:szCs w:val="28"/>
        </w:rPr>
        <w:t xml:space="preserve"> на </w:t>
      </w:r>
      <w:r w:rsidR="000924AE" w:rsidRPr="00C57F88">
        <w:rPr>
          <w:rFonts w:ascii="Times New Roman CYR" w:hAnsi="Times New Roman CYR" w:cs="Times New Roman CYR"/>
          <w:bCs/>
          <w:sz w:val="28"/>
          <w:szCs w:val="28"/>
        </w:rPr>
        <w:lastRenderedPageBreak/>
        <w:t>приобретение и установку детской игровой площадки для МБОУ Первомайская ООШ. Денежные средства освоены в полном объеме.</w:t>
      </w:r>
    </w:p>
    <w:p w:rsidR="000924AE" w:rsidRPr="00C57F88" w:rsidRDefault="000924AE" w:rsidP="000924AE">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         Распоряжением Правительства Ростовской области от </w:t>
      </w:r>
      <w:r w:rsidR="00E47ACE" w:rsidRPr="00C57F88">
        <w:rPr>
          <w:rFonts w:ascii="Times New Roman CYR" w:hAnsi="Times New Roman CYR" w:cs="Times New Roman CYR"/>
          <w:bCs/>
          <w:sz w:val="28"/>
          <w:szCs w:val="28"/>
        </w:rPr>
        <w:t>17</w:t>
      </w:r>
      <w:r w:rsidRPr="00C57F88">
        <w:rPr>
          <w:rFonts w:ascii="Times New Roman CYR" w:hAnsi="Times New Roman CYR" w:cs="Times New Roman CYR"/>
          <w:bCs/>
          <w:sz w:val="28"/>
          <w:szCs w:val="28"/>
        </w:rPr>
        <w:t>.</w:t>
      </w:r>
      <w:r w:rsidR="00E47ACE" w:rsidRPr="00C57F88">
        <w:rPr>
          <w:rFonts w:ascii="Times New Roman CYR" w:hAnsi="Times New Roman CYR" w:cs="Times New Roman CYR"/>
          <w:bCs/>
          <w:sz w:val="28"/>
          <w:szCs w:val="28"/>
        </w:rPr>
        <w:t>1</w:t>
      </w:r>
      <w:r w:rsidRPr="00C57F88">
        <w:rPr>
          <w:rFonts w:ascii="Times New Roman CYR" w:hAnsi="Times New Roman CYR" w:cs="Times New Roman CYR"/>
          <w:bCs/>
          <w:sz w:val="28"/>
          <w:szCs w:val="28"/>
        </w:rPr>
        <w:t>0</w:t>
      </w:r>
      <w:r w:rsidR="00E47ACE" w:rsidRPr="00C57F88">
        <w:rPr>
          <w:rFonts w:ascii="Times New Roman CYR" w:hAnsi="Times New Roman CYR" w:cs="Times New Roman CYR"/>
          <w:bCs/>
          <w:sz w:val="28"/>
          <w:szCs w:val="28"/>
        </w:rPr>
        <w:t>.2017 №608</w:t>
      </w:r>
      <w:r w:rsidRPr="00C57F88">
        <w:rPr>
          <w:rFonts w:ascii="Times New Roman CYR" w:hAnsi="Times New Roman CYR" w:cs="Times New Roman CYR"/>
          <w:bCs/>
          <w:sz w:val="28"/>
          <w:szCs w:val="28"/>
        </w:rPr>
        <w:t xml:space="preserve"> «О выделении средств» выделены средства резервного фонда </w:t>
      </w:r>
      <w:r w:rsidR="00E47ACE" w:rsidRPr="00C57F88">
        <w:rPr>
          <w:rFonts w:ascii="Times New Roman CYR" w:hAnsi="Times New Roman CYR" w:cs="Times New Roman CYR"/>
          <w:bCs/>
          <w:sz w:val="28"/>
          <w:szCs w:val="28"/>
        </w:rPr>
        <w:t>–</w:t>
      </w:r>
      <w:r w:rsidRPr="00C57F88">
        <w:rPr>
          <w:rFonts w:ascii="Times New Roman CYR" w:hAnsi="Times New Roman CYR" w:cs="Times New Roman CYR"/>
          <w:bCs/>
          <w:sz w:val="28"/>
          <w:szCs w:val="28"/>
        </w:rPr>
        <w:t xml:space="preserve"> </w:t>
      </w:r>
      <w:r w:rsidR="00E47ACE" w:rsidRPr="00C57F88">
        <w:rPr>
          <w:rFonts w:ascii="Times New Roman CYR" w:hAnsi="Times New Roman CYR" w:cs="Times New Roman CYR"/>
          <w:bCs/>
          <w:sz w:val="28"/>
          <w:szCs w:val="28"/>
        </w:rPr>
        <w:t>1 200,6</w:t>
      </w:r>
      <w:r w:rsidRPr="00C57F88">
        <w:rPr>
          <w:rFonts w:ascii="Times New Roman CYR" w:hAnsi="Times New Roman CYR" w:cs="Times New Roman CYR"/>
          <w:bCs/>
          <w:sz w:val="28"/>
          <w:szCs w:val="28"/>
        </w:rPr>
        <w:t xml:space="preserve"> тыс.руб.</w:t>
      </w:r>
      <w:r w:rsidR="00E47ACE" w:rsidRPr="00C57F88">
        <w:rPr>
          <w:rFonts w:ascii="Times New Roman CYR" w:hAnsi="Times New Roman CYR" w:cs="Times New Roman CYR"/>
          <w:bCs/>
          <w:sz w:val="28"/>
          <w:szCs w:val="28"/>
        </w:rPr>
        <w:t xml:space="preserve"> на приобретение компьютерной техники и оргтехники, денежные средства освоены в полном объёме.</w:t>
      </w:r>
    </w:p>
    <w:p w:rsidR="00274030"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         Также выделены денежные средства на 2 этап капитального ремонта зданий МБОУ Милютинская СОШ в сумме </w:t>
      </w:r>
      <w:r w:rsidRPr="00C57F88">
        <w:rPr>
          <w:rFonts w:ascii="Times New Roman CYR" w:hAnsi="Times New Roman CYR" w:cs="Times New Roman CYR"/>
          <w:b/>
          <w:bCs/>
          <w:sz w:val="28"/>
          <w:szCs w:val="28"/>
        </w:rPr>
        <w:t>67 млн. 302,5</w:t>
      </w:r>
      <w:r w:rsidRPr="00C57F88">
        <w:rPr>
          <w:rFonts w:ascii="Times New Roman CYR" w:hAnsi="Times New Roman CYR" w:cs="Times New Roman CYR"/>
          <w:bCs/>
          <w:sz w:val="28"/>
          <w:szCs w:val="28"/>
        </w:rPr>
        <w:t xml:space="preserve"> тыс.руб., в т.ч. средства областного бюджета – 64 млн. 610,4 тыс.руб., местного – 2 млн. 692,1 тыс.руб., освоено </w:t>
      </w:r>
      <w:r w:rsidR="00B15F0C" w:rsidRPr="00C57F88">
        <w:rPr>
          <w:rFonts w:ascii="Times New Roman CYR" w:hAnsi="Times New Roman CYR" w:cs="Times New Roman CYR"/>
          <w:bCs/>
          <w:sz w:val="28"/>
          <w:szCs w:val="28"/>
        </w:rPr>
        <w:t>63 872,5</w:t>
      </w:r>
      <w:r w:rsidR="001526C9" w:rsidRPr="00C57F88">
        <w:rPr>
          <w:rFonts w:ascii="Times New Roman CYR" w:hAnsi="Times New Roman CYR" w:cs="Times New Roman CYR"/>
          <w:bCs/>
          <w:sz w:val="28"/>
          <w:szCs w:val="28"/>
        </w:rPr>
        <w:t xml:space="preserve"> тыс.руб. (областной – </w:t>
      </w:r>
      <w:r w:rsidR="00B15F0C" w:rsidRPr="00C57F88">
        <w:rPr>
          <w:rFonts w:ascii="Times New Roman CYR" w:hAnsi="Times New Roman CYR" w:cs="Times New Roman CYR"/>
          <w:bCs/>
          <w:sz w:val="28"/>
          <w:szCs w:val="28"/>
        </w:rPr>
        <w:t>61</w:t>
      </w:r>
      <w:r w:rsidR="001526C9" w:rsidRPr="00C57F88">
        <w:rPr>
          <w:rFonts w:ascii="Times New Roman CYR" w:hAnsi="Times New Roman CYR" w:cs="Times New Roman CYR"/>
          <w:bCs/>
          <w:sz w:val="28"/>
          <w:szCs w:val="28"/>
        </w:rPr>
        <w:t xml:space="preserve"> млн. </w:t>
      </w:r>
      <w:r w:rsidR="00B15F0C" w:rsidRPr="00C57F88">
        <w:rPr>
          <w:rFonts w:ascii="Times New Roman CYR" w:hAnsi="Times New Roman CYR" w:cs="Times New Roman CYR"/>
          <w:bCs/>
          <w:sz w:val="28"/>
          <w:szCs w:val="28"/>
        </w:rPr>
        <w:t>317,6</w:t>
      </w:r>
      <w:r w:rsidRPr="00C57F88">
        <w:rPr>
          <w:rFonts w:ascii="Times New Roman CYR" w:hAnsi="Times New Roman CYR" w:cs="Times New Roman CYR"/>
          <w:bCs/>
          <w:sz w:val="28"/>
          <w:szCs w:val="28"/>
        </w:rPr>
        <w:t xml:space="preserve"> тыс. руб., местный – </w:t>
      </w:r>
      <w:r w:rsidR="001526C9" w:rsidRPr="00C57F88">
        <w:rPr>
          <w:rFonts w:ascii="Times New Roman CYR" w:hAnsi="Times New Roman CYR" w:cs="Times New Roman CYR"/>
          <w:bCs/>
          <w:sz w:val="28"/>
          <w:szCs w:val="28"/>
        </w:rPr>
        <w:t xml:space="preserve">2 </w:t>
      </w:r>
      <w:r w:rsidRPr="00C57F88">
        <w:rPr>
          <w:rFonts w:ascii="Times New Roman CYR" w:hAnsi="Times New Roman CYR" w:cs="Times New Roman CYR"/>
          <w:bCs/>
          <w:sz w:val="28"/>
          <w:szCs w:val="28"/>
        </w:rPr>
        <w:t>млн.</w:t>
      </w:r>
      <w:r w:rsidR="00B15F0C" w:rsidRPr="00C57F88">
        <w:rPr>
          <w:rFonts w:ascii="Times New Roman CYR" w:hAnsi="Times New Roman CYR" w:cs="Times New Roman CYR"/>
          <w:bCs/>
          <w:sz w:val="28"/>
          <w:szCs w:val="28"/>
        </w:rPr>
        <w:t xml:space="preserve"> 554,9</w:t>
      </w:r>
      <w:r w:rsidRPr="00C57F88">
        <w:rPr>
          <w:rFonts w:ascii="Times New Roman CYR" w:hAnsi="Times New Roman CYR" w:cs="Times New Roman CYR"/>
          <w:bCs/>
          <w:sz w:val="28"/>
          <w:szCs w:val="28"/>
        </w:rPr>
        <w:t xml:space="preserve"> тыс.руб.).</w:t>
      </w:r>
      <w:r w:rsidR="00B15F0C" w:rsidRPr="00C57F88">
        <w:rPr>
          <w:rFonts w:ascii="Times New Roman CYR" w:hAnsi="Times New Roman CYR" w:cs="Times New Roman CYR"/>
          <w:bCs/>
          <w:sz w:val="28"/>
          <w:szCs w:val="28"/>
        </w:rPr>
        <w:t xml:space="preserve"> Работы выполнены в полном объеме.</w:t>
      </w:r>
    </w:p>
    <w:p w:rsidR="00E54237" w:rsidRPr="00C57F88" w:rsidRDefault="00E54237" w:rsidP="00E54237">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          В рамках муниципальной программы «Энергоэффективность и развитие энергетики» проведены работы по электрической части в МБОУ Каменная СОШ</w:t>
      </w:r>
      <w:r w:rsidR="00B15F0C" w:rsidRPr="00C57F88">
        <w:rPr>
          <w:rFonts w:ascii="Times New Roman CYR" w:hAnsi="Times New Roman CYR" w:cs="Times New Roman CYR"/>
          <w:bCs/>
          <w:sz w:val="28"/>
          <w:szCs w:val="28"/>
        </w:rPr>
        <w:t>, МБОУ М</w:t>
      </w:r>
      <w:r w:rsidR="008D3EDF" w:rsidRPr="00C57F88">
        <w:rPr>
          <w:rFonts w:ascii="Times New Roman CYR" w:hAnsi="Times New Roman CYR" w:cs="Times New Roman CYR"/>
          <w:bCs/>
          <w:sz w:val="28"/>
          <w:szCs w:val="28"/>
        </w:rPr>
        <w:t>аньково</w:t>
      </w:r>
      <w:r w:rsidR="00B15F0C" w:rsidRPr="00C57F88">
        <w:rPr>
          <w:rFonts w:ascii="Times New Roman CYR" w:hAnsi="Times New Roman CYR" w:cs="Times New Roman CYR"/>
          <w:bCs/>
          <w:sz w:val="28"/>
          <w:szCs w:val="28"/>
        </w:rPr>
        <w:t>-Березовская СОШ, МБОУ Россошанская ООШ</w:t>
      </w:r>
      <w:r w:rsidRPr="00C57F88">
        <w:rPr>
          <w:rFonts w:ascii="Times New Roman CYR" w:hAnsi="Times New Roman CYR" w:cs="Times New Roman CYR"/>
          <w:bCs/>
          <w:sz w:val="28"/>
          <w:szCs w:val="28"/>
        </w:rPr>
        <w:t xml:space="preserve"> на сумму </w:t>
      </w:r>
      <w:r w:rsidR="00B15F0C" w:rsidRPr="00C57F88">
        <w:rPr>
          <w:rFonts w:ascii="Times New Roman CYR" w:hAnsi="Times New Roman CYR" w:cs="Times New Roman CYR"/>
          <w:b/>
          <w:bCs/>
          <w:sz w:val="28"/>
          <w:szCs w:val="28"/>
        </w:rPr>
        <w:t>103,9</w:t>
      </w:r>
      <w:r w:rsidRPr="00C57F88">
        <w:rPr>
          <w:rFonts w:ascii="Times New Roman CYR" w:hAnsi="Times New Roman CYR" w:cs="Times New Roman CYR"/>
          <w:bCs/>
          <w:sz w:val="28"/>
          <w:szCs w:val="28"/>
        </w:rPr>
        <w:t xml:space="preserve"> тыс.руб.. Проведены работы по обработке чердачных помещений в 5 образовательных организациях на сумму </w:t>
      </w:r>
      <w:r w:rsidRPr="00C57F88">
        <w:rPr>
          <w:rFonts w:ascii="Times New Roman CYR" w:hAnsi="Times New Roman CYR" w:cs="Times New Roman CYR"/>
          <w:b/>
          <w:bCs/>
          <w:sz w:val="28"/>
          <w:szCs w:val="28"/>
        </w:rPr>
        <w:t>272,0</w:t>
      </w:r>
      <w:r w:rsidRPr="00C57F88">
        <w:rPr>
          <w:rFonts w:ascii="Times New Roman CYR" w:hAnsi="Times New Roman CYR" w:cs="Times New Roman CYR"/>
          <w:bCs/>
          <w:sz w:val="28"/>
          <w:szCs w:val="28"/>
        </w:rPr>
        <w:t xml:space="preserve"> тыс.руб. за счет средств местного бюджета.</w:t>
      </w:r>
    </w:p>
    <w:p w:rsidR="00E007C6" w:rsidRPr="00C57F88" w:rsidRDefault="0075089B" w:rsidP="00E54237">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          В рамках муниципальной программы «Доступная среда» проведены работы по устройству пандусов в МБОУ Ст.-Савченская ООШ и МБОУ Авангардовская ООШ на сумму 89,0 тыс.руб. за счет средств местного бюджета. </w:t>
      </w:r>
    </w:p>
    <w:p w:rsidR="00E007C6" w:rsidRPr="00C57F88" w:rsidRDefault="00E54237" w:rsidP="003F4EBB">
      <w:pPr>
        <w:overflowPunct w:val="0"/>
        <w:autoSpaceDE w:val="0"/>
        <w:autoSpaceDN w:val="0"/>
        <w:adjustRightInd w:val="0"/>
        <w:jc w:val="both"/>
        <w:textAlignment w:val="baseline"/>
        <w:rPr>
          <w:rFonts w:ascii="Times New Roman CYR" w:hAnsi="Times New Roman CYR" w:cs="Times New Roman CYR"/>
          <w:bCs/>
          <w:sz w:val="28"/>
          <w:szCs w:val="28"/>
        </w:rPr>
      </w:pPr>
      <w:r w:rsidRPr="00C57F88">
        <w:rPr>
          <w:rFonts w:ascii="Times New Roman CYR" w:hAnsi="Times New Roman CYR" w:cs="Times New Roman CYR"/>
          <w:bCs/>
          <w:sz w:val="28"/>
          <w:szCs w:val="28"/>
        </w:rPr>
        <w:t xml:space="preserve">     </w:t>
      </w:r>
      <w:r w:rsidR="00E007C6" w:rsidRPr="00C57F88">
        <w:rPr>
          <w:rFonts w:ascii="Times New Roman CYR" w:hAnsi="Times New Roman CYR" w:cs="Times New Roman CYR"/>
          <w:bCs/>
          <w:sz w:val="28"/>
          <w:szCs w:val="28"/>
        </w:rPr>
        <w:t xml:space="preserve">     В рамках распоряжения Правительства РФ №1921-р от 06.09.2017 и на основании приказа минобразования Ростовской области от 20.11.2017 № 836, в декабре 2017 года был получен  ПАЗ 32053-70 МБОУ Селивановской СОШ.</w:t>
      </w:r>
      <w:r w:rsidRPr="00C57F88">
        <w:rPr>
          <w:rFonts w:ascii="Times New Roman CYR" w:hAnsi="Times New Roman CYR" w:cs="Times New Roman CYR"/>
          <w:bCs/>
          <w:sz w:val="28"/>
          <w:szCs w:val="28"/>
        </w:rPr>
        <w:t xml:space="preserve">     </w:t>
      </w:r>
    </w:p>
    <w:p w:rsidR="00900F88" w:rsidRPr="00C57F88" w:rsidRDefault="00E007C6" w:rsidP="003F4EBB">
      <w:pPr>
        <w:overflowPunct w:val="0"/>
        <w:autoSpaceDE w:val="0"/>
        <w:autoSpaceDN w:val="0"/>
        <w:adjustRightInd w:val="0"/>
        <w:jc w:val="both"/>
        <w:textAlignment w:val="baseline"/>
        <w:rPr>
          <w:sz w:val="28"/>
          <w:szCs w:val="28"/>
        </w:rPr>
      </w:pPr>
      <w:r w:rsidRPr="00C57F88">
        <w:rPr>
          <w:rFonts w:ascii="Times New Roman CYR" w:hAnsi="Times New Roman CYR" w:cs="Times New Roman CYR"/>
          <w:bCs/>
          <w:sz w:val="28"/>
          <w:szCs w:val="28"/>
        </w:rPr>
        <w:t xml:space="preserve">         </w:t>
      </w:r>
      <w:r w:rsidR="00900F88" w:rsidRPr="00C57F88">
        <w:rPr>
          <w:sz w:val="28"/>
          <w:szCs w:val="28"/>
        </w:rPr>
        <w:t xml:space="preserve">Немаловажное значение в вопросах сохранения здоровья имеет </w:t>
      </w:r>
      <w:r w:rsidR="00A34743" w:rsidRPr="00C57F88">
        <w:rPr>
          <w:sz w:val="28"/>
          <w:szCs w:val="28"/>
        </w:rPr>
        <w:t>организация питания.</w:t>
      </w:r>
      <w:r w:rsidR="0034012D" w:rsidRPr="00C57F88">
        <w:rPr>
          <w:sz w:val="28"/>
          <w:szCs w:val="28"/>
        </w:rPr>
        <w:t xml:space="preserve"> На 01.</w:t>
      </w:r>
      <w:r w:rsidR="00B15F0C" w:rsidRPr="00C57F88">
        <w:rPr>
          <w:sz w:val="28"/>
          <w:szCs w:val="28"/>
        </w:rPr>
        <w:t>0</w:t>
      </w:r>
      <w:r w:rsidR="00274030" w:rsidRPr="00C57F88">
        <w:rPr>
          <w:sz w:val="28"/>
          <w:szCs w:val="28"/>
        </w:rPr>
        <w:t>1</w:t>
      </w:r>
      <w:r w:rsidR="0034012D" w:rsidRPr="00C57F88">
        <w:rPr>
          <w:sz w:val="28"/>
          <w:szCs w:val="28"/>
        </w:rPr>
        <w:t>.201</w:t>
      </w:r>
      <w:r w:rsidR="00B15F0C" w:rsidRPr="00C57F88">
        <w:rPr>
          <w:sz w:val="28"/>
          <w:szCs w:val="28"/>
        </w:rPr>
        <w:t>8</w:t>
      </w:r>
      <w:r w:rsidR="0034012D" w:rsidRPr="00C57F88">
        <w:rPr>
          <w:sz w:val="28"/>
          <w:szCs w:val="28"/>
        </w:rPr>
        <w:t xml:space="preserve">г. </w:t>
      </w:r>
      <w:r w:rsidR="00900F88" w:rsidRPr="00C57F88">
        <w:rPr>
          <w:sz w:val="28"/>
          <w:szCs w:val="28"/>
        </w:rPr>
        <w:t xml:space="preserve"> в школах района из 1</w:t>
      </w:r>
      <w:r w:rsidR="00873B19" w:rsidRPr="00C57F88">
        <w:rPr>
          <w:sz w:val="28"/>
          <w:szCs w:val="28"/>
        </w:rPr>
        <w:t>288</w:t>
      </w:r>
      <w:r w:rsidR="00274030" w:rsidRPr="00C57F88">
        <w:rPr>
          <w:sz w:val="28"/>
          <w:szCs w:val="28"/>
        </w:rPr>
        <w:t xml:space="preserve"> </w:t>
      </w:r>
      <w:r w:rsidR="00900F88" w:rsidRPr="00C57F88">
        <w:rPr>
          <w:sz w:val="28"/>
          <w:szCs w:val="28"/>
        </w:rPr>
        <w:t xml:space="preserve">учащихся </w:t>
      </w:r>
      <w:r w:rsidR="00274030" w:rsidRPr="00C57F88">
        <w:rPr>
          <w:sz w:val="28"/>
          <w:szCs w:val="28"/>
        </w:rPr>
        <w:t>1213</w:t>
      </w:r>
      <w:r w:rsidR="00900F88" w:rsidRPr="00C57F88">
        <w:rPr>
          <w:sz w:val="28"/>
          <w:szCs w:val="28"/>
        </w:rPr>
        <w:t xml:space="preserve"> чел. охвачены горячим питанием, что составляет </w:t>
      </w:r>
      <w:r w:rsidR="00274030" w:rsidRPr="00C57F88">
        <w:rPr>
          <w:sz w:val="28"/>
          <w:szCs w:val="28"/>
        </w:rPr>
        <w:t>94,2</w:t>
      </w:r>
      <w:r w:rsidR="00900F88" w:rsidRPr="00C57F88">
        <w:rPr>
          <w:bCs/>
          <w:sz w:val="28"/>
          <w:szCs w:val="28"/>
        </w:rPr>
        <w:t>%</w:t>
      </w:r>
      <w:r w:rsidR="00900F88" w:rsidRPr="00C57F88">
        <w:rPr>
          <w:sz w:val="28"/>
          <w:szCs w:val="28"/>
        </w:rPr>
        <w:t xml:space="preserve"> от общего числа обучающихся. </w:t>
      </w:r>
      <w:r w:rsidR="00900F88" w:rsidRPr="00C57F88">
        <w:rPr>
          <w:bCs/>
          <w:sz w:val="28"/>
          <w:szCs w:val="28"/>
        </w:rPr>
        <w:t xml:space="preserve">На указанные цели было затрачено </w:t>
      </w:r>
      <w:r w:rsidR="00B15F0C" w:rsidRPr="00C57F88">
        <w:rPr>
          <w:b/>
          <w:bCs/>
          <w:sz w:val="28"/>
          <w:szCs w:val="28"/>
        </w:rPr>
        <w:t>1 814,9</w:t>
      </w:r>
      <w:r w:rsidR="00900F88" w:rsidRPr="00C57F88">
        <w:rPr>
          <w:bCs/>
          <w:sz w:val="28"/>
          <w:szCs w:val="28"/>
        </w:rPr>
        <w:t xml:space="preserve"> тыс. руб. из средств местного бюджета.</w:t>
      </w:r>
      <w:r w:rsidR="00900F88" w:rsidRPr="00C57F88">
        <w:rPr>
          <w:sz w:val="28"/>
          <w:szCs w:val="28"/>
        </w:rPr>
        <w:t xml:space="preserve"> </w:t>
      </w:r>
    </w:p>
    <w:p w:rsidR="00900F88" w:rsidRPr="00C57F88" w:rsidRDefault="00900F88" w:rsidP="003F4EBB">
      <w:pPr>
        <w:widowControl w:val="0"/>
        <w:autoSpaceDE w:val="0"/>
        <w:autoSpaceDN w:val="0"/>
        <w:adjustRightInd w:val="0"/>
        <w:jc w:val="both"/>
        <w:rPr>
          <w:rFonts w:ascii="Times New Roman CYR" w:hAnsi="Times New Roman CYR" w:cs="Times New Roman CYR"/>
          <w:sz w:val="28"/>
          <w:szCs w:val="28"/>
        </w:rPr>
      </w:pPr>
      <w:r w:rsidRPr="00C57F88">
        <w:rPr>
          <w:sz w:val="28"/>
          <w:szCs w:val="28"/>
        </w:rPr>
        <w:t xml:space="preserve">       Руководствуясь ст.152 Семейного кодекса Российской Федерации, Областным законом Ростовской области от 22.10.2005 № 369-ЗС «О мерах социальной поддержки детей-сирот и детей, оставшихся без попечения родителей, в части содержания в приемных семьях»,</w:t>
      </w:r>
      <w:r w:rsidR="00447A68" w:rsidRPr="00C57F88">
        <w:rPr>
          <w:sz w:val="28"/>
          <w:szCs w:val="28"/>
        </w:rPr>
        <w:t xml:space="preserve"> на 01.</w:t>
      </w:r>
      <w:r w:rsidR="00B15F0C" w:rsidRPr="00C57F88">
        <w:rPr>
          <w:sz w:val="28"/>
          <w:szCs w:val="28"/>
        </w:rPr>
        <w:t>0</w:t>
      </w:r>
      <w:r w:rsidR="00274030" w:rsidRPr="00C57F88">
        <w:rPr>
          <w:sz w:val="28"/>
          <w:szCs w:val="28"/>
        </w:rPr>
        <w:t>1</w:t>
      </w:r>
      <w:r w:rsidR="00447A68" w:rsidRPr="00C57F88">
        <w:rPr>
          <w:sz w:val="28"/>
          <w:szCs w:val="28"/>
        </w:rPr>
        <w:t>.</w:t>
      </w:r>
      <w:r w:rsidR="0034012D" w:rsidRPr="00C57F88">
        <w:rPr>
          <w:sz w:val="28"/>
          <w:szCs w:val="28"/>
        </w:rPr>
        <w:t>201</w:t>
      </w:r>
      <w:r w:rsidR="00B15F0C" w:rsidRPr="00C57F88">
        <w:rPr>
          <w:sz w:val="28"/>
          <w:szCs w:val="28"/>
        </w:rPr>
        <w:t>8</w:t>
      </w:r>
      <w:r w:rsidR="0034012D" w:rsidRPr="00C57F88">
        <w:rPr>
          <w:bCs/>
          <w:sz w:val="28"/>
          <w:szCs w:val="28"/>
        </w:rPr>
        <w:t xml:space="preserve">г. </w:t>
      </w:r>
      <w:r w:rsidRPr="00C57F88">
        <w:rPr>
          <w:bCs/>
          <w:sz w:val="28"/>
          <w:szCs w:val="28"/>
        </w:rPr>
        <w:t xml:space="preserve">на содержание детей в приемной семье из средств субсидии </w:t>
      </w:r>
      <w:r w:rsidRPr="00C57F88">
        <w:rPr>
          <w:sz w:val="28"/>
          <w:szCs w:val="28"/>
        </w:rPr>
        <w:t>было израсходовано</w:t>
      </w:r>
      <w:r w:rsidR="0086354C" w:rsidRPr="00C57F88">
        <w:rPr>
          <w:sz w:val="28"/>
          <w:szCs w:val="28"/>
        </w:rPr>
        <w:t xml:space="preserve"> </w:t>
      </w:r>
      <w:r w:rsidR="00B15F0C" w:rsidRPr="00C57F88">
        <w:rPr>
          <w:sz w:val="28"/>
          <w:szCs w:val="28"/>
        </w:rPr>
        <w:t>2 618,6</w:t>
      </w:r>
      <w:r w:rsidR="00AE0D57" w:rsidRPr="00C57F88">
        <w:rPr>
          <w:sz w:val="28"/>
          <w:szCs w:val="28"/>
        </w:rPr>
        <w:t xml:space="preserve"> </w:t>
      </w:r>
      <w:r w:rsidRPr="00C57F88">
        <w:rPr>
          <w:bCs/>
          <w:sz w:val="28"/>
          <w:szCs w:val="28"/>
        </w:rPr>
        <w:t>тыс. руб.</w:t>
      </w:r>
      <w:r w:rsidRPr="00C57F88">
        <w:rPr>
          <w:rFonts w:ascii="Times New Roman CYR" w:hAnsi="Times New Roman CYR" w:cs="Times New Roman CYR"/>
          <w:sz w:val="28"/>
          <w:szCs w:val="28"/>
        </w:rPr>
        <w:t xml:space="preserve"> </w:t>
      </w:r>
    </w:p>
    <w:p w:rsidR="00900F88" w:rsidRPr="00C57F88" w:rsidRDefault="00900F88" w:rsidP="003F4EBB">
      <w:pPr>
        <w:widowControl w:val="0"/>
        <w:autoSpaceDE w:val="0"/>
        <w:autoSpaceDN w:val="0"/>
        <w:adjustRightInd w:val="0"/>
        <w:jc w:val="both"/>
        <w:rPr>
          <w:rFonts w:ascii="Times New Roman CYR" w:hAnsi="Times New Roman CYR" w:cs="Times New Roman CYR"/>
          <w:sz w:val="28"/>
          <w:szCs w:val="28"/>
        </w:rPr>
      </w:pPr>
      <w:r w:rsidRPr="00C57F88">
        <w:rPr>
          <w:rFonts w:ascii="Times New Roman CYR" w:hAnsi="Times New Roman CYR" w:cs="Times New Roman CYR"/>
          <w:sz w:val="28"/>
          <w:szCs w:val="28"/>
        </w:rPr>
        <w:t xml:space="preserve">     Расходование средств субвенции на осуществление полномочий по предоставлению мер социальной поддержки детей-сирот и детей, оставшихся без попечения родителей, в части ежемесячного денежного содержания детей-сирот и детей, оставшихся без попечения родителей, переданных на воспитание в семьи опекунов или попечителей, составило </w:t>
      </w:r>
      <w:r w:rsidR="00875904" w:rsidRPr="00C57F88">
        <w:rPr>
          <w:rFonts w:ascii="Times New Roman CYR" w:hAnsi="Times New Roman CYR" w:cs="Times New Roman CYR"/>
          <w:sz w:val="28"/>
          <w:szCs w:val="28"/>
        </w:rPr>
        <w:t>3 409</w:t>
      </w:r>
      <w:r w:rsidR="00C164E5" w:rsidRPr="00C57F88">
        <w:rPr>
          <w:rFonts w:ascii="Times New Roman CYR" w:hAnsi="Times New Roman CYR" w:cs="Times New Roman CYR"/>
          <w:sz w:val="28"/>
          <w:szCs w:val="28"/>
        </w:rPr>
        <w:t>,0</w:t>
      </w:r>
      <w:r w:rsidR="00AE0D57" w:rsidRPr="00C57F88">
        <w:rPr>
          <w:rFonts w:ascii="Times New Roman CYR" w:hAnsi="Times New Roman CYR" w:cs="Times New Roman CYR"/>
          <w:sz w:val="28"/>
          <w:szCs w:val="28"/>
        </w:rPr>
        <w:t xml:space="preserve"> </w:t>
      </w:r>
      <w:r w:rsidRPr="00C57F88">
        <w:rPr>
          <w:rFonts w:ascii="Times New Roman CYR" w:hAnsi="Times New Roman CYR" w:cs="Times New Roman CYR"/>
          <w:bCs/>
          <w:sz w:val="28"/>
          <w:szCs w:val="28"/>
        </w:rPr>
        <w:t>тыс.руб</w:t>
      </w:r>
      <w:r w:rsidRPr="00C57F88">
        <w:rPr>
          <w:rFonts w:ascii="Times New Roman CYR" w:hAnsi="Times New Roman CYR" w:cs="Times New Roman CYR"/>
          <w:sz w:val="28"/>
          <w:szCs w:val="28"/>
        </w:rPr>
        <w:t>.</w:t>
      </w:r>
    </w:p>
    <w:p w:rsidR="00900F88" w:rsidRPr="00C57F88" w:rsidRDefault="00900F88" w:rsidP="003F4EBB">
      <w:pPr>
        <w:widowControl w:val="0"/>
        <w:autoSpaceDE w:val="0"/>
        <w:autoSpaceDN w:val="0"/>
        <w:adjustRightInd w:val="0"/>
        <w:ind w:firstLine="180"/>
        <w:jc w:val="both"/>
        <w:rPr>
          <w:rFonts w:ascii="Times New Roman CYR" w:hAnsi="Times New Roman CYR" w:cs="Times New Roman CYR"/>
          <w:sz w:val="28"/>
          <w:szCs w:val="28"/>
        </w:rPr>
      </w:pPr>
      <w:r w:rsidRPr="00C57F88">
        <w:rPr>
          <w:rFonts w:ascii="Times New Roman CYR" w:hAnsi="Times New Roman CYR" w:cs="Times New Roman CYR"/>
          <w:sz w:val="28"/>
          <w:szCs w:val="28"/>
        </w:rPr>
        <w:t xml:space="preserve">(Единовременное пособие – </w:t>
      </w:r>
      <w:r w:rsidR="0086354C" w:rsidRPr="00C57F88">
        <w:rPr>
          <w:rFonts w:ascii="Times New Roman CYR" w:hAnsi="Times New Roman CYR" w:cs="Times New Roman CYR"/>
          <w:sz w:val="28"/>
          <w:szCs w:val="28"/>
        </w:rPr>
        <w:t>16</w:t>
      </w:r>
      <w:r w:rsidR="00875904" w:rsidRPr="00C57F88">
        <w:rPr>
          <w:rFonts w:ascii="Times New Roman CYR" w:hAnsi="Times New Roman CYR" w:cs="Times New Roman CYR"/>
          <w:sz w:val="28"/>
          <w:szCs w:val="28"/>
        </w:rPr>
        <w:t xml:space="preserve"> </w:t>
      </w:r>
      <w:r w:rsidR="0086354C" w:rsidRPr="00C57F88">
        <w:rPr>
          <w:rFonts w:ascii="Times New Roman CYR" w:hAnsi="Times New Roman CYR" w:cs="Times New Roman CYR"/>
          <w:sz w:val="28"/>
          <w:szCs w:val="28"/>
        </w:rPr>
        <w:t>350,33</w:t>
      </w:r>
      <w:r w:rsidRPr="00C57F88">
        <w:rPr>
          <w:rFonts w:ascii="Times New Roman CYR" w:hAnsi="Times New Roman CYR" w:cs="Times New Roman CYR"/>
          <w:sz w:val="28"/>
          <w:szCs w:val="28"/>
        </w:rPr>
        <w:t xml:space="preserve"> руб., ежемесячное пособие на одного ребенка </w:t>
      </w:r>
      <w:r w:rsidR="0086354C" w:rsidRPr="00C57F88">
        <w:rPr>
          <w:rFonts w:ascii="Times New Roman CYR" w:hAnsi="Times New Roman CYR" w:cs="Times New Roman CYR"/>
          <w:sz w:val="28"/>
          <w:szCs w:val="28"/>
        </w:rPr>
        <w:t>9</w:t>
      </w:r>
      <w:r w:rsidR="00875904" w:rsidRPr="00C57F88">
        <w:rPr>
          <w:rFonts w:ascii="Times New Roman CYR" w:hAnsi="Times New Roman CYR" w:cs="Times New Roman CYR"/>
          <w:sz w:val="28"/>
          <w:szCs w:val="28"/>
        </w:rPr>
        <w:t xml:space="preserve"> </w:t>
      </w:r>
      <w:r w:rsidR="0086354C" w:rsidRPr="00C57F88">
        <w:rPr>
          <w:rFonts w:ascii="Times New Roman CYR" w:hAnsi="Times New Roman CYR" w:cs="Times New Roman CYR"/>
          <w:sz w:val="28"/>
          <w:szCs w:val="28"/>
        </w:rPr>
        <w:t>458,00</w:t>
      </w:r>
      <w:r w:rsidRPr="00C57F88">
        <w:rPr>
          <w:rFonts w:ascii="Times New Roman CYR" w:hAnsi="Times New Roman CYR" w:cs="Times New Roman CYR"/>
          <w:sz w:val="28"/>
          <w:szCs w:val="28"/>
        </w:rPr>
        <w:t xml:space="preserve"> рублей).</w:t>
      </w:r>
    </w:p>
    <w:p w:rsidR="000635A4" w:rsidRPr="00C57F88" w:rsidRDefault="006E6057" w:rsidP="00EE2C72">
      <w:pPr>
        <w:overflowPunct w:val="0"/>
        <w:autoSpaceDE w:val="0"/>
        <w:autoSpaceDN w:val="0"/>
        <w:adjustRightInd w:val="0"/>
        <w:jc w:val="both"/>
        <w:textAlignment w:val="baseline"/>
        <w:rPr>
          <w:sz w:val="28"/>
          <w:szCs w:val="28"/>
        </w:rPr>
      </w:pPr>
      <w:r w:rsidRPr="00C57F88">
        <w:rPr>
          <w:sz w:val="28"/>
          <w:szCs w:val="28"/>
        </w:rPr>
        <w:t xml:space="preserve">  </w:t>
      </w:r>
      <w:r w:rsidR="000635A4" w:rsidRPr="00C57F88">
        <w:rPr>
          <w:sz w:val="28"/>
          <w:szCs w:val="28"/>
        </w:rPr>
        <w:t xml:space="preserve">      Всего состоит на учете детей и подростков, находящихся под опекой </w:t>
      </w:r>
      <w:r w:rsidR="006D30B2" w:rsidRPr="00C57F88">
        <w:rPr>
          <w:sz w:val="28"/>
          <w:szCs w:val="28"/>
        </w:rPr>
        <w:t xml:space="preserve">– </w:t>
      </w:r>
      <w:r w:rsidR="00172D0A" w:rsidRPr="00C57F88">
        <w:rPr>
          <w:sz w:val="28"/>
          <w:szCs w:val="28"/>
        </w:rPr>
        <w:t>72</w:t>
      </w:r>
      <w:r w:rsidR="000335DE" w:rsidRPr="00C57F88">
        <w:rPr>
          <w:sz w:val="28"/>
          <w:szCs w:val="28"/>
        </w:rPr>
        <w:t>, из них в приемной семье 23</w:t>
      </w:r>
      <w:r w:rsidR="000635A4" w:rsidRPr="00C57F88">
        <w:rPr>
          <w:sz w:val="28"/>
          <w:szCs w:val="28"/>
        </w:rPr>
        <w:t xml:space="preserve"> ребенка, в том числе по</w:t>
      </w:r>
      <w:r w:rsidR="00796371" w:rsidRPr="00C57F88">
        <w:rPr>
          <w:sz w:val="28"/>
          <w:szCs w:val="28"/>
        </w:rPr>
        <w:t xml:space="preserve">лучающих денежные средства –  </w:t>
      </w:r>
      <w:r w:rsidR="000335DE" w:rsidRPr="00C57F88">
        <w:rPr>
          <w:sz w:val="28"/>
          <w:szCs w:val="28"/>
        </w:rPr>
        <w:t>48</w:t>
      </w:r>
      <w:r w:rsidR="00621479" w:rsidRPr="00C57F88">
        <w:rPr>
          <w:sz w:val="28"/>
          <w:szCs w:val="28"/>
        </w:rPr>
        <w:t xml:space="preserve"> человек</w:t>
      </w:r>
      <w:r w:rsidR="000635A4" w:rsidRPr="00C57F88">
        <w:rPr>
          <w:sz w:val="28"/>
          <w:szCs w:val="28"/>
        </w:rPr>
        <w:t>. На полном государственном о</w:t>
      </w:r>
      <w:r w:rsidR="00172D0A" w:rsidRPr="00C57F88">
        <w:rPr>
          <w:sz w:val="28"/>
          <w:szCs w:val="28"/>
        </w:rPr>
        <w:t>беспечении находятся 6</w:t>
      </w:r>
      <w:r w:rsidR="000635A4" w:rsidRPr="00C57F88">
        <w:rPr>
          <w:sz w:val="28"/>
          <w:szCs w:val="28"/>
        </w:rPr>
        <w:t xml:space="preserve"> человек, оформлено на добровольной основе по заявлению родителей 3 ребенка, выявленных – 0.</w:t>
      </w:r>
      <w:r w:rsidR="008C4051" w:rsidRPr="00C57F88">
        <w:rPr>
          <w:sz w:val="28"/>
          <w:szCs w:val="28"/>
        </w:rPr>
        <w:t xml:space="preserve"> Возвращено в кровную семью 3 несовершеннолетних детей.</w:t>
      </w:r>
      <w:r w:rsidR="000635A4" w:rsidRPr="00C57F88">
        <w:rPr>
          <w:sz w:val="28"/>
          <w:szCs w:val="28"/>
        </w:rPr>
        <w:t xml:space="preserve"> </w:t>
      </w:r>
    </w:p>
    <w:p w:rsidR="00EE2C72" w:rsidRPr="00C57F88" w:rsidRDefault="00EE2C72" w:rsidP="00EE2C72">
      <w:pPr>
        <w:overflowPunct w:val="0"/>
        <w:autoSpaceDE w:val="0"/>
        <w:autoSpaceDN w:val="0"/>
        <w:adjustRightInd w:val="0"/>
        <w:ind w:firstLine="708"/>
        <w:jc w:val="both"/>
        <w:textAlignment w:val="baseline"/>
        <w:rPr>
          <w:sz w:val="28"/>
          <w:szCs w:val="28"/>
        </w:rPr>
      </w:pPr>
      <w:r w:rsidRPr="00C57F88">
        <w:rPr>
          <w:sz w:val="28"/>
          <w:szCs w:val="28"/>
        </w:rPr>
        <w:t>В 2017 году для обучающихся общеобразовательных организаций Милютинского района приобретено  3056 экз. учебной литературы  на сумму 1 870,2 тыс. рублей.</w:t>
      </w:r>
    </w:p>
    <w:p w:rsidR="00EE2C72" w:rsidRPr="00C57F88" w:rsidRDefault="00EE2C72" w:rsidP="00EE2C72">
      <w:pPr>
        <w:overflowPunct w:val="0"/>
        <w:autoSpaceDE w:val="0"/>
        <w:autoSpaceDN w:val="0"/>
        <w:adjustRightInd w:val="0"/>
        <w:jc w:val="both"/>
        <w:textAlignment w:val="baseline"/>
        <w:rPr>
          <w:sz w:val="28"/>
          <w:szCs w:val="28"/>
        </w:rPr>
      </w:pPr>
    </w:p>
    <w:p w:rsidR="00900F88" w:rsidRPr="00C57F88" w:rsidRDefault="00900F88" w:rsidP="003F4EBB">
      <w:pPr>
        <w:jc w:val="both"/>
        <w:rPr>
          <w:rFonts w:ascii="Times New Roman CYR" w:hAnsi="Times New Roman CYR" w:cs="Times New Roman CYR"/>
          <w:bCs/>
          <w:sz w:val="28"/>
          <w:szCs w:val="28"/>
          <w:u w:val="single"/>
        </w:rPr>
      </w:pPr>
      <w:r w:rsidRPr="00C57F88">
        <w:rPr>
          <w:rFonts w:ascii="Times New Roman CYR" w:hAnsi="Times New Roman CYR" w:cs="Times New Roman CYR"/>
          <w:sz w:val="28"/>
          <w:szCs w:val="28"/>
        </w:rPr>
        <w:lastRenderedPageBreak/>
        <w:t xml:space="preserve">  </w:t>
      </w:r>
      <w:r w:rsidRPr="00C57F88">
        <w:rPr>
          <w:sz w:val="28"/>
          <w:szCs w:val="28"/>
        </w:rPr>
        <w:t xml:space="preserve">   </w:t>
      </w:r>
      <w:r w:rsidRPr="00C57F88">
        <w:rPr>
          <w:rFonts w:ascii="Times New Roman CYR" w:hAnsi="Times New Roman CYR" w:cs="Times New Roman CYR"/>
          <w:sz w:val="28"/>
          <w:szCs w:val="28"/>
        </w:rPr>
        <w:t xml:space="preserve">   В рамках поддержки талант</w:t>
      </w:r>
      <w:r w:rsidR="005C5810" w:rsidRPr="00C57F88">
        <w:rPr>
          <w:rFonts w:ascii="Times New Roman CYR" w:hAnsi="Times New Roman CYR" w:cs="Times New Roman CYR"/>
          <w:sz w:val="28"/>
          <w:szCs w:val="28"/>
        </w:rPr>
        <w:t xml:space="preserve">ливой молодежи </w:t>
      </w:r>
      <w:r w:rsidRPr="00C57F88">
        <w:rPr>
          <w:rFonts w:ascii="Times New Roman CYR" w:hAnsi="Times New Roman CYR" w:cs="Times New Roman CYR"/>
          <w:sz w:val="28"/>
          <w:szCs w:val="28"/>
        </w:rPr>
        <w:t xml:space="preserve">на выплату стипендии </w:t>
      </w:r>
      <w:r w:rsidR="002326F4" w:rsidRPr="00C57F88">
        <w:rPr>
          <w:rFonts w:ascii="Times New Roman CYR" w:hAnsi="Times New Roman CYR" w:cs="Times New Roman CYR"/>
          <w:sz w:val="28"/>
          <w:szCs w:val="28"/>
        </w:rPr>
        <w:t>г</w:t>
      </w:r>
      <w:r w:rsidRPr="00C57F88">
        <w:rPr>
          <w:rFonts w:ascii="Times New Roman CYR" w:hAnsi="Times New Roman CYR" w:cs="Times New Roman CYR"/>
          <w:sz w:val="28"/>
          <w:szCs w:val="28"/>
        </w:rPr>
        <w:t xml:space="preserve">лавы </w:t>
      </w:r>
      <w:r w:rsidR="002326F4" w:rsidRPr="00C57F88">
        <w:rPr>
          <w:rFonts w:ascii="Times New Roman CYR" w:hAnsi="Times New Roman CYR" w:cs="Times New Roman CYR"/>
          <w:sz w:val="28"/>
          <w:szCs w:val="28"/>
        </w:rPr>
        <w:t xml:space="preserve">Администрации </w:t>
      </w:r>
      <w:r w:rsidRPr="00C57F88">
        <w:rPr>
          <w:rFonts w:ascii="Times New Roman CYR" w:hAnsi="Times New Roman CYR" w:cs="Times New Roman CYR"/>
          <w:sz w:val="28"/>
          <w:szCs w:val="28"/>
        </w:rPr>
        <w:t xml:space="preserve">района из средств местного бюджета за </w:t>
      </w:r>
      <w:r w:rsidR="00273900" w:rsidRPr="00C57F88">
        <w:rPr>
          <w:rFonts w:ascii="Times New Roman CYR" w:hAnsi="Times New Roman CYR" w:cs="Times New Roman CYR"/>
          <w:sz w:val="28"/>
          <w:szCs w:val="28"/>
        </w:rPr>
        <w:t xml:space="preserve"> </w:t>
      </w:r>
      <w:r w:rsidRPr="00C57F88">
        <w:rPr>
          <w:rFonts w:ascii="Times New Roman CYR" w:hAnsi="Times New Roman CYR" w:cs="Times New Roman CYR"/>
          <w:sz w:val="28"/>
          <w:szCs w:val="28"/>
        </w:rPr>
        <w:t xml:space="preserve"> </w:t>
      </w:r>
      <w:r w:rsidR="00493CB4" w:rsidRPr="00C57F88">
        <w:rPr>
          <w:rFonts w:ascii="Times New Roman CYR" w:hAnsi="Times New Roman CYR" w:cs="Times New Roman CYR"/>
          <w:sz w:val="28"/>
          <w:szCs w:val="28"/>
        </w:rPr>
        <w:t xml:space="preserve"> 201</w:t>
      </w:r>
      <w:r w:rsidR="00875904" w:rsidRPr="00C57F88">
        <w:rPr>
          <w:rFonts w:ascii="Times New Roman CYR" w:hAnsi="Times New Roman CYR" w:cs="Times New Roman CYR"/>
          <w:sz w:val="28"/>
          <w:szCs w:val="28"/>
        </w:rPr>
        <w:t>7</w:t>
      </w:r>
      <w:r w:rsidR="006225C5" w:rsidRPr="00C57F88">
        <w:rPr>
          <w:rFonts w:ascii="Times New Roman CYR" w:hAnsi="Times New Roman CYR" w:cs="Times New Roman CYR"/>
          <w:sz w:val="28"/>
          <w:szCs w:val="28"/>
        </w:rPr>
        <w:t xml:space="preserve"> год </w:t>
      </w:r>
      <w:r w:rsidRPr="00C57F88">
        <w:rPr>
          <w:rFonts w:ascii="Times New Roman CYR" w:hAnsi="Times New Roman CYR" w:cs="Times New Roman CYR"/>
          <w:sz w:val="28"/>
          <w:szCs w:val="28"/>
        </w:rPr>
        <w:t xml:space="preserve">выделено </w:t>
      </w:r>
      <w:r w:rsidR="00875904" w:rsidRPr="00C57F88">
        <w:rPr>
          <w:rFonts w:ascii="Times New Roman CYR" w:hAnsi="Times New Roman CYR" w:cs="Times New Roman CYR"/>
          <w:sz w:val="28"/>
          <w:szCs w:val="28"/>
          <w:u w:val="single"/>
        </w:rPr>
        <w:t>112,1</w:t>
      </w:r>
      <w:r w:rsidRPr="00C57F88">
        <w:rPr>
          <w:rFonts w:ascii="Times New Roman CYR" w:hAnsi="Times New Roman CYR" w:cs="Times New Roman CYR"/>
          <w:sz w:val="28"/>
          <w:szCs w:val="28"/>
          <w:u w:val="single"/>
        </w:rPr>
        <w:t xml:space="preserve"> </w:t>
      </w:r>
      <w:r w:rsidRPr="00C57F88">
        <w:rPr>
          <w:rFonts w:ascii="Times New Roman CYR" w:hAnsi="Times New Roman CYR" w:cs="Times New Roman CYR"/>
          <w:bCs/>
          <w:sz w:val="28"/>
          <w:szCs w:val="28"/>
          <w:u w:val="single"/>
        </w:rPr>
        <w:t>тыс. руб</w:t>
      </w:r>
      <w:r w:rsidR="00C363F4" w:rsidRPr="00C57F88">
        <w:rPr>
          <w:rFonts w:ascii="Times New Roman CYR" w:hAnsi="Times New Roman CYR" w:cs="Times New Roman CYR"/>
          <w:bCs/>
          <w:sz w:val="28"/>
          <w:szCs w:val="28"/>
          <w:u w:val="single"/>
        </w:rPr>
        <w:t>.</w:t>
      </w:r>
    </w:p>
    <w:p w:rsidR="00BA08CD" w:rsidRPr="00C57F88" w:rsidRDefault="00BA08CD" w:rsidP="00BA08CD">
      <w:pPr>
        <w:jc w:val="both"/>
        <w:rPr>
          <w:sz w:val="28"/>
          <w:szCs w:val="28"/>
        </w:rPr>
      </w:pPr>
      <w:r w:rsidRPr="00C57F88">
        <w:rPr>
          <w:sz w:val="28"/>
          <w:szCs w:val="28"/>
        </w:rPr>
        <w:t xml:space="preserve">     В соответствии с приказом Министерства образования и науки Российской Федерации, а также графику проведения мероприятий, направленных на исследование качества образования на 2016-2017 годы, утвержденному распоряжением Рособрнадзора, в 2017  году в общеобразовательных организациях прошли мониторинговые исследования качества подготовки: Национальные и региональные исследования качества образования, Всероссийские проверочные работы. </w:t>
      </w:r>
    </w:p>
    <w:p w:rsidR="00BA08CD" w:rsidRPr="00C57F88" w:rsidRDefault="00BA08CD" w:rsidP="00BA08CD">
      <w:pPr>
        <w:jc w:val="both"/>
        <w:rPr>
          <w:sz w:val="28"/>
          <w:szCs w:val="28"/>
        </w:rPr>
      </w:pPr>
      <w:r w:rsidRPr="00C57F88">
        <w:rPr>
          <w:sz w:val="28"/>
          <w:szCs w:val="28"/>
        </w:rPr>
        <w:t xml:space="preserve">   В соответствии с федеральной выборкой в Национальном исследовании качества  образования по ОБЖ приняли участие учащиеся 8 класса Степано-Савченской школы.</w:t>
      </w:r>
    </w:p>
    <w:p w:rsidR="00BA08CD" w:rsidRPr="00C57F88" w:rsidRDefault="00BA08CD" w:rsidP="00BA08CD">
      <w:pPr>
        <w:jc w:val="both"/>
        <w:rPr>
          <w:sz w:val="28"/>
          <w:szCs w:val="28"/>
        </w:rPr>
      </w:pPr>
      <w:r w:rsidRPr="00C57F88">
        <w:rPr>
          <w:sz w:val="28"/>
          <w:szCs w:val="28"/>
        </w:rPr>
        <w:t xml:space="preserve">   В Региональных исследованиях качества образования приняли участие учащиеся Селивановской, Маньково-Березовской, Кутейниковской школ: 5,8 классы по английскому языку, 10-е по информатике.</w:t>
      </w:r>
    </w:p>
    <w:p w:rsidR="00BA08CD" w:rsidRPr="00C57F88" w:rsidRDefault="00BA08CD" w:rsidP="00BA08CD">
      <w:pPr>
        <w:jc w:val="both"/>
        <w:rPr>
          <w:sz w:val="28"/>
          <w:szCs w:val="28"/>
        </w:rPr>
      </w:pPr>
      <w:r w:rsidRPr="00C57F88">
        <w:rPr>
          <w:sz w:val="28"/>
          <w:szCs w:val="28"/>
        </w:rPr>
        <w:t xml:space="preserve">    Всероссийские проверочные работы в обязательном порядке были проведены во всех школах: во 2 классах по русскому языку; в 4 классах по русскому языку, математике, окружающему миру; в 5 классах по русскому языку, математике, истории, биологии.</w:t>
      </w:r>
    </w:p>
    <w:p w:rsidR="00BA08CD" w:rsidRPr="00C57F88" w:rsidRDefault="00BA08CD" w:rsidP="00BA08CD">
      <w:pPr>
        <w:jc w:val="both"/>
        <w:rPr>
          <w:sz w:val="28"/>
          <w:szCs w:val="28"/>
        </w:rPr>
      </w:pPr>
      <w:r w:rsidRPr="00C57F88">
        <w:rPr>
          <w:sz w:val="28"/>
          <w:szCs w:val="28"/>
        </w:rPr>
        <w:t xml:space="preserve">   Решение об участии в ВПР 11 классов принимали образовательные организации самостоятельно: по истории  приняли участие Милютинская, Маньково-Березовская, Николо-Березовская, Селивановская школы; по географии – Лукичевская, Светочниковская, Каменная, Петровская школы; по биологии – Кутейниковская и Новодмитриевская.   </w:t>
      </w:r>
    </w:p>
    <w:p w:rsidR="003E7223" w:rsidRPr="00C57F88" w:rsidRDefault="00AC04A6" w:rsidP="003E7223">
      <w:pPr>
        <w:jc w:val="both"/>
        <w:rPr>
          <w:sz w:val="28"/>
          <w:szCs w:val="28"/>
        </w:rPr>
      </w:pPr>
      <w:r w:rsidRPr="00C57F88">
        <w:rPr>
          <w:sz w:val="28"/>
          <w:szCs w:val="28"/>
        </w:rPr>
        <w:t xml:space="preserve">       </w:t>
      </w:r>
      <w:r w:rsidR="003E7223" w:rsidRPr="00C57F88">
        <w:rPr>
          <w:sz w:val="28"/>
          <w:szCs w:val="28"/>
        </w:rPr>
        <w:t xml:space="preserve">В рамках подготовки к государственной итоговой аттестации по образовательным программам основного общего и среднего общего образования проведена информационно-разъяснительная работа со всеми участниками экзаменов, их родителями (законными представителями) по вопросам организации и проведения государственной итоговой аттестации; инструктивные совещания с лицами, привлекаемыми к проведению ГИА, включая граждан, желающих принять участие в качестве общественных наблюдателей при проведении ГИА. Вносятся сведения в региональную информационную систему обеспечения проведения в соответствии с графиком. </w:t>
      </w:r>
    </w:p>
    <w:p w:rsidR="003E7223" w:rsidRPr="00C57F88" w:rsidRDefault="003E7223" w:rsidP="003E7223">
      <w:pPr>
        <w:jc w:val="both"/>
        <w:rPr>
          <w:sz w:val="28"/>
          <w:szCs w:val="28"/>
        </w:rPr>
      </w:pPr>
      <w:r w:rsidRPr="00C57F88">
        <w:rPr>
          <w:sz w:val="28"/>
          <w:szCs w:val="28"/>
        </w:rPr>
        <w:t xml:space="preserve">        11 февраля 2017 года прошло мероприятие в рамках Всероссийской акции  «Единый день сдачи ЕГЭ родителями» по русскому языку, организованной Рособрнадзором. На территории Милютинского района  акция «Единый день ЕГЭ для родителей»  проводилась в  МБОУ Милютинской СОШ, являющейся пунктом проведения единого государственного экзамена. </w:t>
      </w:r>
    </w:p>
    <w:p w:rsidR="003E7223" w:rsidRPr="00C57F88" w:rsidRDefault="003E7223" w:rsidP="003E7223">
      <w:pPr>
        <w:jc w:val="both"/>
        <w:rPr>
          <w:sz w:val="28"/>
          <w:szCs w:val="28"/>
        </w:rPr>
      </w:pPr>
      <w:r w:rsidRPr="00C57F88">
        <w:rPr>
          <w:sz w:val="28"/>
          <w:szCs w:val="28"/>
        </w:rPr>
        <w:t xml:space="preserve">      В  экзамене приняли участие все желающие родители выпускников 11 классов.  Мероприятие проводилось по технологии, максимально приближенной к настоящему экзамену в форме ЕГЭ. Процедура проходила строго по правилам. Участники акции прошли всю процедуру сдачи экзамена - от прохода через рамку металлодетектора до ответов на экзаменационные вопросы. В аудиториях было организовано видеонаблюдение. </w:t>
      </w:r>
    </w:p>
    <w:p w:rsidR="00621067" w:rsidRPr="00C57F88" w:rsidRDefault="00621067" w:rsidP="003E7223">
      <w:pPr>
        <w:jc w:val="both"/>
        <w:rPr>
          <w:sz w:val="28"/>
          <w:szCs w:val="28"/>
        </w:rPr>
      </w:pPr>
      <w:r w:rsidRPr="00C57F88">
        <w:rPr>
          <w:sz w:val="28"/>
          <w:szCs w:val="28"/>
        </w:rPr>
        <w:t>На конец 2016-2017 учебного года в районе было 135   выпускников 9 классов в 14 ОО района.</w:t>
      </w:r>
    </w:p>
    <w:p w:rsidR="00621067" w:rsidRPr="00C57F88" w:rsidRDefault="00621067" w:rsidP="00621067">
      <w:pPr>
        <w:jc w:val="both"/>
        <w:rPr>
          <w:sz w:val="28"/>
          <w:szCs w:val="28"/>
        </w:rPr>
      </w:pPr>
      <w:r w:rsidRPr="00C57F88">
        <w:rPr>
          <w:sz w:val="28"/>
          <w:szCs w:val="28"/>
        </w:rPr>
        <w:lastRenderedPageBreak/>
        <w:t>Государственную итоговую аттестацию в форме основного государственного экзамена (далее – ОГЭ) проходили 132 обучающихся по 4-м общеобразовательным предметам: русскому языку и математике и предметам по выбору; в форме государственного выпускного экзамена (далее – ГВЭ) по 2-м обязательным предметам – 3 обучающихся,  из числа детей – инвалидов и детей с ограниченными возможностями здоровья, которые получили рекомендации ПМПК, проходить ГИА в условиях, отвечающих психофизическим особенностям и состоянию здоровья. Экзамены по предметам по выбору дети с ОВЗ и дети-инвалиды на добровольной основе не сдавали.</w:t>
      </w:r>
    </w:p>
    <w:p w:rsidR="00621067" w:rsidRPr="00C57F88" w:rsidRDefault="00621067" w:rsidP="00621067">
      <w:pPr>
        <w:jc w:val="both"/>
        <w:rPr>
          <w:sz w:val="28"/>
          <w:szCs w:val="28"/>
        </w:rPr>
      </w:pPr>
      <w:r w:rsidRPr="00C57F88">
        <w:rPr>
          <w:sz w:val="28"/>
          <w:szCs w:val="28"/>
        </w:rPr>
        <w:t>В 2017 году государственная итоговая аттестация по образовательным программам основного общего образования проходила в штатном режиме, печать КИМ на бумажные носители, их поаудиторная упаковка в конверты по количеству участников ГИА, зарегистрированных в ППЭ производилась в ППЭ Милютинского района(№ 4001, №4071).</w:t>
      </w:r>
    </w:p>
    <w:p w:rsidR="00621067" w:rsidRPr="00C57F88" w:rsidRDefault="00621067" w:rsidP="00621067">
      <w:pPr>
        <w:jc w:val="both"/>
        <w:rPr>
          <w:sz w:val="28"/>
          <w:szCs w:val="28"/>
        </w:rPr>
      </w:pPr>
      <w:r w:rsidRPr="00C57F88">
        <w:rPr>
          <w:sz w:val="28"/>
          <w:szCs w:val="28"/>
        </w:rPr>
        <w:t>В соответствии с нормативно-правовыми документами, регламентирующими проведение государственной итоговой аттестации в форме ОГЭ и ГВЭ, в целях независимого контроля в период его проведения, в 2017 году было аккредитовано 19   общественных наблюдател</w:t>
      </w:r>
      <w:r w:rsidR="00621479" w:rsidRPr="00C57F88">
        <w:rPr>
          <w:sz w:val="28"/>
          <w:szCs w:val="28"/>
        </w:rPr>
        <w:t>ей</w:t>
      </w:r>
      <w:r w:rsidRPr="00C57F88">
        <w:rPr>
          <w:sz w:val="28"/>
          <w:szCs w:val="28"/>
        </w:rPr>
        <w:t>, которые присутствовали на экзаменах. Общественные наблюдатели не выявили никаких фактов нарушения процедуры проведения ГИА в 2017 году.</w:t>
      </w:r>
    </w:p>
    <w:p w:rsidR="00621067" w:rsidRPr="00C57F88" w:rsidRDefault="00621067" w:rsidP="00621067">
      <w:pPr>
        <w:jc w:val="both"/>
        <w:rPr>
          <w:sz w:val="28"/>
          <w:szCs w:val="28"/>
        </w:rPr>
      </w:pPr>
      <w:r w:rsidRPr="00C57F88">
        <w:rPr>
          <w:sz w:val="28"/>
          <w:szCs w:val="28"/>
        </w:rPr>
        <w:t xml:space="preserve">      Получили аттестат об </w:t>
      </w:r>
      <w:r w:rsidR="009C1DD6" w:rsidRPr="00C57F88">
        <w:rPr>
          <w:sz w:val="28"/>
          <w:szCs w:val="28"/>
        </w:rPr>
        <w:t>основном общем образовании - 135 выпускников</w:t>
      </w:r>
      <w:r w:rsidRPr="00C57F88">
        <w:rPr>
          <w:sz w:val="28"/>
          <w:szCs w:val="28"/>
        </w:rPr>
        <w:t xml:space="preserve"> 9 классов </w:t>
      </w:r>
      <w:r w:rsidR="009C1DD6" w:rsidRPr="00C57F88">
        <w:rPr>
          <w:sz w:val="28"/>
          <w:szCs w:val="28"/>
        </w:rPr>
        <w:t>ОО района (100%).</w:t>
      </w:r>
      <w:r w:rsidRPr="00C57F88">
        <w:rPr>
          <w:sz w:val="28"/>
          <w:szCs w:val="28"/>
        </w:rPr>
        <w:t xml:space="preserve"> </w:t>
      </w:r>
    </w:p>
    <w:p w:rsidR="00556063" w:rsidRPr="00C57F88" w:rsidRDefault="00556063" w:rsidP="00556063">
      <w:pPr>
        <w:jc w:val="both"/>
        <w:rPr>
          <w:sz w:val="28"/>
          <w:szCs w:val="28"/>
        </w:rPr>
      </w:pPr>
      <w:r w:rsidRPr="00C57F88">
        <w:rPr>
          <w:sz w:val="28"/>
          <w:szCs w:val="28"/>
        </w:rPr>
        <w:t xml:space="preserve">     Государственную итоговую аттестацию по образовательным программам среднего общего образования в форме ЕГЭ в 2017</w:t>
      </w:r>
      <w:r w:rsidR="009F0E68" w:rsidRPr="00C57F88">
        <w:rPr>
          <w:sz w:val="28"/>
          <w:szCs w:val="28"/>
        </w:rPr>
        <w:t xml:space="preserve"> прошли 49 выпускников</w:t>
      </w:r>
      <w:r w:rsidRPr="00C57F88">
        <w:rPr>
          <w:sz w:val="28"/>
          <w:szCs w:val="28"/>
        </w:rPr>
        <w:t xml:space="preserve"> 11 классов. Все (100%) преодолели пороговый бал по русскому языку и математике  и  получили аттестаты о среднем общем образовании.  </w:t>
      </w:r>
    </w:p>
    <w:p w:rsidR="00556063" w:rsidRPr="00C57F88" w:rsidRDefault="009F0E68" w:rsidP="00556063">
      <w:pPr>
        <w:jc w:val="both"/>
        <w:rPr>
          <w:sz w:val="28"/>
          <w:szCs w:val="28"/>
        </w:rPr>
      </w:pPr>
      <w:r w:rsidRPr="00C57F88">
        <w:rPr>
          <w:sz w:val="28"/>
          <w:szCs w:val="28"/>
        </w:rPr>
        <w:t xml:space="preserve">      </w:t>
      </w:r>
      <w:r w:rsidR="00556063" w:rsidRPr="00C57F88">
        <w:rPr>
          <w:sz w:val="28"/>
          <w:szCs w:val="28"/>
        </w:rPr>
        <w:t>В 2017</w:t>
      </w:r>
      <w:r w:rsidRPr="00C57F88">
        <w:rPr>
          <w:sz w:val="28"/>
          <w:szCs w:val="28"/>
        </w:rPr>
        <w:t xml:space="preserve"> году   12</w:t>
      </w:r>
      <w:r w:rsidR="00655A2C" w:rsidRPr="00C57F88">
        <w:rPr>
          <w:sz w:val="28"/>
          <w:szCs w:val="28"/>
        </w:rPr>
        <w:t xml:space="preserve"> </w:t>
      </w:r>
      <w:r w:rsidR="00556063" w:rsidRPr="00C57F88">
        <w:rPr>
          <w:sz w:val="28"/>
          <w:szCs w:val="28"/>
        </w:rPr>
        <w:t xml:space="preserve"> выпускников 11 классов общеобразовательных организаций района награждены медалями федерального, регионального уровня и муниципального  уровня  (золотого цвета):</w:t>
      </w:r>
    </w:p>
    <w:p w:rsidR="00384189" w:rsidRPr="00C57F88" w:rsidRDefault="00556063" w:rsidP="00655A2C">
      <w:pPr>
        <w:rPr>
          <w:sz w:val="28"/>
          <w:szCs w:val="28"/>
        </w:rPr>
      </w:pPr>
      <w:r w:rsidRPr="00C57F88">
        <w:rPr>
          <w:sz w:val="28"/>
          <w:szCs w:val="28"/>
        </w:rPr>
        <w:t xml:space="preserve"> </w:t>
      </w:r>
      <w:r w:rsidR="00655A2C" w:rsidRPr="00C57F88">
        <w:rPr>
          <w:sz w:val="28"/>
          <w:szCs w:val="28"/>
        </w:rPr>
        <w:t xml:space="preserve">Ерошенко Дарья (МБОУ Маньково-Березовская СОШ); </w:t>
      </w:r>
    </w:p>
    <w:p w:rsidR="00655A2C" w:rsidRPr="00C57F88" w:rsidRDefault="00655A2C" w:rsidP="00655A2C">
      <w:pPr>
        <w:rPr>
          <w:sz w:val="28"/>
          <w:szCs w:val="28"/>
        </w:rPr>
      </w:pPr>
      <w:r w:rsidRPr="00C57F88">
        <w:rPr>
          <w:sz w:val="28"/>
          <w:szCs w:val="28"/>
        </w:rPr>
        <w:t>Буряченко Иван, Гвозденко Анна, Зайцева Анна,</w:t>
      </w:r>
      <w:r w:rsidR="00621479" w:rsidRPr="00C57F88">
        <w:rPr>
          <w:sz w:val="28"/>
          <w:szCs w:val="28"/>
        </w:rPr>
        <w:t xml:space="preserve"> </w:t>
      </w:r>
      <w:r w:rsidRPr="00C57F88">
        <w:rPr>
          <w:sz w:val="28"/>
          <w:szCs w:val="28"/>
        </w:rPr>
        <w:t xml:space="preserve">Золотовская Юлия, Курилина Ангелина, Радионова Светлана, Расторгуева Анна, Ткаченко Виктория (МБОУ Милютинская СОШ); </w:t>
      </w:r>
    </w:p>
    <w:p w:rsidR="00655A2C" w:rsidRPr="00C57F88" w:rsidRDefault="00655A2C" w:rsidP="00655A2C">
      <w:pPr>
        <w:rPr>
          <w:sz w:val="28"/>
          <w:szCs w:val="28"/>
        </w:rPr>
      </w:pPr>
      <w:r w:rsidRPr="00C57F88">
        <w:rPr>
          <w:sz w:val="28"/>
          <w:szCs w:val="28"/>
        </w:rPr>
        <w:t>Парфенова Юлия (МБОУ Николо-Березовская СОШ);</w:t>
      </w:r>
    </w:p>
    <w:p w:rsidR="00655A2C" w:rsidRPr="00C57F88" w:rsidRDefault="00655A2C" w:rsidP="00655A2C">
      <w:pPr>
        <w:rPr>
          <w:sz w:val="28"/>
          <w:szCs w:val="28"/>
        </w:rPr>
      </w:pPr>
      <w:r w:rsidRPr="00C57F88">
        <w:rPr>
          <w:sz w:val="28"/>
          <w:szCs w:val="28"/>
        </w:rPr>
        <w:t>Пушкарева Елизавета, Холошенко Ирина (МБОУ Селивановская СОШ</w:t>
      </w:r>
      <w:r w:rsidR="009F0E68" w:rsidRPr="00C57F88">
        <w:rPr>
          <w:sz w:val="28"/>
          <w:szCs w:val="28"/>
        </w:rPr>
        <w:t>).</w:t>
      </w:r>
    </w:p>
    <w:p w:rsidR="00655A2C" w:rsidRPr="00C57F88" w:rsidRDefault="00655A2C" w:rsidP="00655A2C">
      <w:pPr>
        <w:jc w:val="both"/>
        <w:rPr>
          <w:sz w:val="28"/>
          <w:szCs w:val="28"/>
        </w:rPr>
      </w:pPr>
      <w:r w:rsidRPr="00C57F88">
        <w:rPr>
          <w:sz w:val="28"/>
          <w:szCs w:val="28"/>
        </w:rPr>
        <w:t>1выпускник 11 классов общеобразовательных организаций района награжден медалью федерального уровня:</w:t>
      </w:r>
      <w:r w:rsidR="00621479" w:rsidRPr="00C57F88">
        <w:rPr>
          <w:sz w:val="28"/>
          <w:szCs w:val="28"/>
        </w:rPr>
        <w:t xml:space="preserve"> </w:t>
      </w:r>
      <w:r w:rsidRPr="00C57F88">
        <w:rPr>
          <w:sz w:val="28"/>
          <w:szCs w:val="28"/>
        </w:rPr>
        <w:t>Буряченко Андрей (МБОУ Милютинская СОШ);</w:t>
      </w:r>
    </w:p>
    <w:p w:rsidR="00556063" w:rsidRPr="00C57F88" w:rsidRDefault="009F0E68" w:rsidP="00556063">
      <w:pPr>
        <w:jc w:val="both"/>
        <w:rPr>
          <w:sz w:val="28"/>
          <w:szCs w:val="28"/>
        </w:rPr>
      </w:pPr>
      <w:r w:rsidRPr="00C57F88">
        <w:rPr>
          <w:sz w:val="28"/>
          <w:szCs w:val="28"/>
        </w:rPr>
        <w:t xml:space="preserve">     1 выпускник</w:t>
      </w:r>
      <w:r w:rsidR="00556063" w:rsidRPr="00C57F88">
        <w:rPr>
          <w:sz w:val="28"/>
          <w:szCs w:val="28"/>
        </w:rPr>
        <w:t xml:space="preserve"> 11 классов общеобразовательн</w:t>
      </w:r>
      <w:r w:rsidRPr="00C57F88">
        <w:rPr>
          <w:sz w:val="28"/>
          <w:szCs w:val="28"/>
        </w:rPr>
        <w:t>ых организаций района награжден</w:t>
      </w:r>
      <w:r w:rsidR="00556063" w:rsidRPr="00C57F88">
        <w:rPr>
          <w:sz w:val="28"/>
          <w:szCs w:val="28"/>
        </w:rPr>
        <w:t xml:space="preserve"> медалью</w:t>
      </w:r>
      <w:r w:rsidRPr="00C57F88">
        <w:t xml:space="preserve"> </w:t>
      </w:r>
      <w:r w:rsidRPr="00C57F88">
        <w:rPr>
          <w:sz w:val="28"/>
          <w:szCs w:val="28"/>
        </w:rPr>
        <w:t xml:space="preserve">муниципального </w:t>
      </w:r>
      <w:r w:rsidR="00556063" w:rsidRPr="00C57F88">
        <w:rPr>
          <w:sz w:val="28"/>
          <w:szCs w:val="28"/>
        </w:rPr>
        <w:t>уровня (серебряного цвета):</w:t>
      </w:r>
    </w:p>
    <w:p w:rsidR="009F0E68" w:rsidRPr="00C57F88" w:rsidRDefault="00556063" w:rsidP="00556063">
      <w:pPr>
        <w:jc w:val="both"/>
        <w:rPr>
          <w:sz w:val="28"/>
          <w:szCs w:val="28"/>
        </w:rPr>
      </w:pPr>
      <w:r w:rsidRPr="00C57F88">
        <w:rPr>
          <w:sz w:val="28"/>
          <w:szCs w:val="28"/>
        </w:rPr>
        <w:t xml:space="preserve">  </w:t>
      </w:r>
      <w:r w:rsidR="009F0E68" w:rsidRPr="00C57F88">
        <w:rPr>
          <w:sz w:val="28"/>
          <w:szCs w:val="28"/>
        </w:rPr>
        <w:t>Фастунова Любовь (МБОУ Кутейниковская СОШ).</w:t>
      </w:r>
      <w:r w:rsidRPr="00C57F88">
        <w:rPr>
          <w:sz w:val="28"/>
          <w:szCs w:val="28"/>
        </w:rPr>
        <w:t xml:space="preserve">   </w:t>
      </w:r>
    </w:p>
    <w:p w:rsidR="00557841" w:rsidRPr="00C57F88" w:rsidRDefault="003D7A83" w:rsidP="003F4EBB">
      <w:pPr>
        <w:jc w:val="both"/>
        <w:rPr>
          <w:sz w:val="28"/>
          <w:szCs w:val="28"/>
        </w:rPr>
      </w:pPr>
      <w:r w:rsidRPr="00C57F88">
        <w:rPr>
          <w:sz w:val="28"/>
          <w:szCs w:val="28"/>
        </w:rPr>
        <w:t xml:space="preserve">   </w:t>
      </w:r>
      <w:r w:rsidRPr="00C57F88">
        <w:rPr>
          <w:rFonts w:ascii="Times New Roman CYR" w:hAnsi="Times New Roman CYR" w:cs="Times New Roman CYR"/>
          <w:bCs/>
          <w:sz w:val="28"/>
          <w:szCs w:val="28"/>
        </w:rPr>
        <w:t xml:space="preserve">    </w:t>
      </w:r>
      <w:r w:rsidR="00557841" w:rsidRPr="00C57F88">
        <w:rPr>
          <w:sz w:val="28"/>
          <w:szCs w:val="28"/>
        </w:rPr>
        <w:t xml:space="preserve">В 2017 году  во всех общеобразовательных организациях района  реализуются  федеральные образовательные стандарты начального общего образования, осуществлен переход на федеральные образовательные стандарты основного общего образования. </w:t>
      </w:r>
    </w:p>
    <w:p w:rsidR="00557841" w:rsidRPr="00C57F88" w:rsidRDefault="008015C7" w:rsidP="003F4EBB">
      <w:pPr>
        <w:jc w:val="both"/>
        <w:rPr>
          <w:sz w:val="28"/>
          <w:szCs w:val="28"/>
        </w:rPr>
      </w:pPr>
      <w:r w:rsidRPr="00C57F88">
        <w:rPr>
          <w:sz w:val="28"/>
          <w:szCs w:val="28"/>
        </w:rPr>
        <w:t>541 обучающий</w:t>
      </w:r>
      <w:r w:rsidR="00557841" w:rsidRPr="00C57F88">
        <w:rPr>
          <w:sz w:val="28"/>
          <w:szCs w:val="28"/>
        </w:rPr>
        <w:t xml:space="preserve">ся начальных школ (100%) реализуют Федеральный  государственный образовательный стандарт начального общего образования; </w:t>
      </w:r>
      <w:r w:rsidRPr="00C57F88">
        <w:rPr>
          <w:sz w:val="28"/>
          <w:szCs w:val="28"/>
        </w:rPr>
        <w:t>4</w:t>
      </w:r>
      <w:r w:rsidR="008F3EB9" w:rsidRPr="00C57F88">
        <w:rPr>
          <w:sz w:val="28"/>
          <w:szCs w:val="28"/>
        </w:rPr>
        <w:t xml:space="preserve">51обучающийся основных школ  (72 </w:t>
      </w:r>
      <w:r w:rsidR="00557841" w:rsidRPr="00C57F88">
        <w:rPr>
          <w:sz w:val="28"/>
          <w:szCs w:val="28"/>
        </w:rPr>
        <w:t xml:space="preserve">%) –  Федеральный  государственный образовательный стандарт основного общего образования.   </w:t>
      </w:r>
    </w:p>
    <w:p w:rsidR="00557841" w:rsidRPr="00C57F88" w:rsidRDefault="00557841" w:rsidP="003F4EBB">
      <w:pPr>
        <w:jc w:val="both"/>
        <w:rPr>
          <w:sz w:val="28"/>
          <w:szCs w:val="28"/>
        </w:rPr>
      </w:pPr>
      <w:r w:rsidRPr="00C57F88">
        <w:rPr>
          <w:sz w:val="28"/>
          <w:szCs w:val="28"/>
        </w:rPr>
        <w:lastRenderedPageBreak/>
        <w:t xml:space="preserve">         В рамках ФГОС начального и основного общего образования в школах выделены основные направления внеурочной деятельности: спортивно-оздоровительное, духовно-нравственное, общеинтеллектуальное, общекультурное, социальное, художественно-эстетическое</w:t>
      </w:r>
      <w:r w:rsidR="00570784" w:rsidRPr="00C57F88">
        <w:rPr>
          <w:sz w:val="28"/>
          <w:szCs w:val="28"/>
        </w:rPr>
        <w:t>, техническое.</w:t>
      </w:r>
    </w:p>
    <w:p w:rsidR="000635A4" w:rsidRPr="00C57F88" w:rsidRDefault="00BA08CD" w:rsidP="003F4EBB">
      <w:pPr>
        <w:jc w:val="both"/>
        <w:rPr>
          <w:rFonts w:ascii="Times New Roman CYR" w:hAnsi="Times New Roman CYR" w:cs="Times New Roman CYR"/>
          <w:sz w:val="28"/>
          <w:szCs w:val="28"/>
        </w:rPr>
      </w:pPr>
      <w:r w:rsidRPr="00C57F88">
        <w:rPr>
          <w:sz w:val="28"/>
          <w:szCs w:val="28"/>
        </w:rPr>
        <w:t xml:space="preserve">     </w:t>
      </w:r>
      <w:r w:rsidR="00E53F93" w:rsidRPr="00C57F88">
        <w:rPr>
          <w:rFonts w:ascii="Times New Roman CYR" w:hAnsi="Times New Roman CYR" w:cs="Times New Roman CYR"/>
          <w:sz w:val="28"/>
          <w:szCs w:val="28"/>
        </w:rPr>
        <w:t xml:space="preserve">      </w:t>
      </w:r>
      <w:r w:rsidR="005A630E" w:rsidRPr="00C57F88">
        <w:rPr>
          <w:sz w:val="28"/>
          <w:szCs w:val="28"/>
        </w:rPr>
        <w:t xml:space="preserve"> </w:t>
      </w:r>
      <w:r w:rsidR="000635A4" w:rsidRPr="00C57F88">
        <w:rPr>
          <w:rFonts w:ascii="Times New Roman CYR" w:hAnsi="Times New Roman CYR" w:cs="Times New Roman CYR"/>
          <w:sz w:val="28"/>
          <w:szCs w:val="28"/>
        </w:rPr>
        <w:t>В соответствии с планом работы по ор</w:t>
      </w:r>
      <w:r w:rsidR="00F32302" w:rsidRPr="00C57F88">
        <w:rPr>
          <w:rFonts w:ascii="Times New Roman CYR" w:hAnsi="Times New Roman CYR" w:cs="Times New Roman CYR"/>
          <w:sz w:val="28"/>
          <w:szCs w:val="28"/>
        </w:rPr>
        <w:t xml:space="preserve">ганизации и оздоровлению детей </w:t>
      </w:r>
      <w:r w:rsidR="000635A4" w:rsidRPr="00C57F88">
        <w:rPr>
          <w:rFonts w:ascii="Times New Roman CYR" w:hAnsi="Times New Roman CYR" w:cs="Times New Roman CYR"/>
          <w:sz w:val="28"/>
          <w:szCs w:val="28"/>
        </w:rPr>
        <w:t xml:space="preserve"> </w:t>
      </w:r>
      <w:r w:rsidR="00F32302" w:rsidRPr="00C57F88">
        <w:rPr>
          <w:rFonts w:ascii="Times New Roman CYR" w:hAnsi="Times New Roman CYR" w:cs="Times New Roman CYR"/>
          <w:sz w:val="28"/>
          <w:szCs w:val="28"/>
        </w:rPr>
        <w:t xml:space="preserve">в весенний </w:t>
      </w:r>
      <w:r w:rsidR="000635A4" w:rsidRPr="00C57F88">
        <w:rPr>
          <w:rFonts w:ascii="Times New Roman CYR" w:hAnsi="Times New Roman CYR" w:cs="Times New Roman CYR"/>
          <w:sz w:val="28"/>
          <w:szCs w:val="28"/>
        </w:rPr>
        <w:t xml:space="preserve">каникулярный период на базе </w:t>
      </w:r>
      <w:r w:rsidR="003A2D94" w:rsidRPr="00C57F88">
        <w:rPr>
          <w:rFonts w:ascii="Times New Roman CYR" w:hAnsi="Times New Roman CYR" w:cs="Times New Roman CYR"/>
          <w:sz w:val="28"/>
          <w:szCs w:val="28"/>
        </w:rPr>
        <w:t>5</w:t>
      </w:r>
      <w:r w:rsidR="000635A4" w:rsidRPr="00C57F88">
        <w:rPr>
          <w:rFonts w:ascii="Times New Roman CYR" w:hAnsi="Times New Roman CYR" w:cs="Times New Roman CYR"/>
          <w:sz w:val="28"/>
          <w:szCs w:val="28"/>
        </w:rPr>
        <w:t xml:space="preserve"> общеобразовательных организаций Милютинского  района были открыты пришкольные лагеря, в которых отдохнули 50 обучающихся.</w:t>
      </w:r>
    </w:p>
    <w:p w:rsidR="00A55398" w:rsidRPr="00C57F88" w:rsidRDefault="00F32302" w:rsidP="00A55398">
      <w:pPr>
        <w:tabs>
          <w:tab w:val="left" w:pos="360"/>
        </w:tabs>
        <w:jc w:val="both"/>
        <w:rPr>
          <w:bCs/>
          <w:iCs/>
          <w:sz w:val="28"/>
          <w:szCs w:val="28"/>
        </w:rPr>
      </w:pPr>
      <w:r w:rsidRPr="00C57F88">
        <w:rPr>
          <w:rFonts w:ascii="Times New Roman CYR" w:hAnsi="Times New Roman CYR" w:cs="Times New Roman CYR"/>
          <w:sz w:val="28"/>
          <w:szCs w:val="28"/>
        </w:rPr>
        <w:t xml:space="preserve">      В летний период оздоровлено 253 ребенка в пришкольных лагерях на базе 12 общеобразовательных школ.</w:t>
      </w:r>
      <w:r w:rsidR="00A55398" w:rsidRPr="00C57F88">
        <w:rPr>
          <w:sz w:val="28"/>
          <w:szCs w:val="28"/>
        </w:rPr>
        <w:t xml:space="preserve"> </w:t>
      </w:r>
      <w:r w:rsidR="00A55398" w:rsidRPr="00C57F88">
        <w:rPr>
          <w:bCs/>
          <w:iCs/>
          <w:sz w:val="28"/>
          <w:szCs w:val="28"/>
        </w:rPr>
        <w:t>Во исполнение муниципальной программы по Милютинскому району по обеспечению общественного порядка и противодействию преступности на трудоустройство несовершеннолетних з</w:t>
      </w:r>
      <w:r w:rsidR="00860383" w:rsidRPr="00C57F88">
        <w:rPr>
          <w:bCs/>
          <w:iCs/>
          <w:sz w:val="28"/>
          <w:szCs w:val="28"/>
        </w:rPr>
        <w:t>апланировано 20,0 тыс.рублей. 13</w:t>
      </w:r>
      <w:r w:rsidR="00A55398" w:rsidRPr="00C57F88">
        <w:rPr>
          <w:bCs/>
          <w:iCs/>
          <w:sz w:val="28"/>
          <w:szCs w:val="28"/>
        </w:rPr>
        <w:t xml:space="preserve"> несовершеннолетних были задействованы вожатыми в пришкольных лагерях.</w:t>
      </w:r>
    </w:p>
    <w:p w:rsidR="00A55398" w:rsidRPr="00C57F88" w:rsidRDefault="00A55398" w:rsidP="00A55398">
      <w:pPr>
        <w:jc w:val="both"/>
        <w:rPr>
          <w:sz w:val="28"/>
          <w:szCs w:val="28"/>
        </w:rPr>
      </w:pPr>
      <w:r w:rsidRPr="00C57F88">
        <w:rPr>
          <w:sz w:val="28"/>
          <w:szCs w:val="28"/>
        </w:rPr>
        <w:t xml:space="preserve">       Согласно разнарядки по путевкам  министерства образования Ростовской области оздоровлено 17 детей-сирот и детей, оставшихся без попечения родителей и 5 детей из категории одаренных детей, находящихся в трудной жизненной ситуации: выделены  22 путевки в ООО ДОЦ «Орленок» </w:t>
      </w:r>
      <w:r w:rsidRPr="00C57F88">
        <w:rPr>
          <w:bCs/>
          <w:iCs/>
          <w:sz w:val="28"/>
          <w:szCs w:val="28"/>
        </w:rPr>
        <w:t>с 02.06 по 22.06.2017г.</w:t>
      </w:r>
      <w:r w:rsidRPr="00C57F88">
        <w:rPr>
          <w:sz w:val="28"/>
          <w:szCs w:val="28"/>
        </w:rPr>
        <w:t xml:space="preserve"> </w:t>
      </w:r>
    </w:p>
    <w:p w:rsidR="00F32302" w:rsidRPr="00C57F88" w:rsidRDefault="005E68BB" w:rsidP="003F4EBB">
      <w:pPr>
        <w:jc w:val="both"/>
        <w:rPr>
          <w:rFonts w:ascii="Times New Roman CYR" w:hAnsi="Times New Roman CYR" w:cs="Times New Roman CYR"/>
          <w:sz w:val="28"/>
          <w:szCs w:val="28"/>
        </w:rPr>
      </w:pPr>
      <w:r w:rsidRPr="00C57F88">
        <w:rPr>
          <w:rFonts w:ascii="Times New Roman CYR" w:hAnsi="Times New Roman CYR" w:cs="Times New Roman CYR"/>
          <w:sz w:val="28"/>
          <w:szCs w:val="28"/>
        </w:rPr>
        <w:t xml:space="preserve">     В осенний период оздоровлено  на базе 5 общеобразовательных организаций в пришкольных лагерях 55 </w:t>
      </w:r>
      <w:r w:rsidR="001E1C90" w:rsidRPr="00C57F88">
        <w:rPr>
          <w:rFonts w:ascii="Times New Roman CYR" w:hAnsi="Times New Roman CYR" w:cs="Times New Roman CYR"/>
          <w:sz w:val="28"/>
          <w:szCs w:val="28"/>
        </w:rPr>
        <w:t>детей</w:t>
      </w:r>
      <w:r w:rsidRPr="00C57F88">
        <w:rPr>
          <w:rFonts w:ascii="Times New Roman CYR" w:hAnsi="Times New Roman CYR" w:cs="Times New Roman CYR"/>
          <w:sz w:val="28"/>
          <w:szCs w:val="28"/>
        </w:rPr>
        <w:t>.</w:t>
      </w:r>
      <w:r w:rsidR="00CD1444" w:rsidRPr="00C57F88">
        <w:rPr>
          <w:rFonts w:ascii="Times New Roman CYR" w:hAnsi="Times New Roman CYR" w:cs="Times New Roman CYR"/>
          <w:sz w:val="28"/>
          <w:szCs w:val="28"/>
        </w:rPr>
        <w:t xml:space="preserve"> Всего за 2017 год в пришкольных лагерях на базе </w:t>
      </w:r>
      <w:r w:rsidR="00C828B9" w:rsidRPr="00C57F88">
        <w:rPr>
          <w:rFonts w:ascii="Times New Roman CYR" w:hAnsi="Times New Roman CYR" w:cs="Times New Roman CYR"/>
          <w:sz w:val="28"/>
          <w:szCs w:val="28"/>
        </w:rPr>
        <w:t xml:space="preserve">общеобразовательных </w:t>
      </w:r>
      <w:r w:rsidR="00CD1444" w:rsidRPr="00C57F88">
        <w:rPr>
          <w:rFonts w:ascii="Times New Roman CYR" w:hAnsi="Times New Roman CYR" w:cs="Times New Roman CYR"/>
          <w:sz w:val="28"/>
          <w:szCs w:val="28"/>
        </w:rPr>
        <w:t>школ отдохнуло 358 детей.</w:t>
      </w:r>
    </w:p>
    <w:p w:rsidR="005A630E" w:rsidRPr="00C57F88" w:rsidRDefault="005A630E" w:rsidP="003F4EBB">
      <w:pPr>
        <w:jc w:val="both"/>
        <w:rPr>
          <w:sz w:val="28"/>
          <w:szCs w:val="28"/>
        </w:rPr>
      </w:pPr>
      <w:r w:rsidRPr="00C57F88">
        <w:rPr>
          <w:rFonts w:ascii="Times New Roman CYR" w:hAnsi="Times New Roman CYR" w:cs="Times New Roman CYR"/>
          <w:i/>
          <w:color w:val="000000"/>
          <w:sz w:val="28"/>
          <w:szCs w:val="28"/>
        </w:rPr>
        <w:t xml:space="preserve">       </w:t>
      </w:r>
      <w:r w:rsidRPr="00C57F88">
        <w:rPr>
          <w:sz w:val="28"/>
          <w:szCs w:val="28"/>
        </w:rPr>
        <w:t>Всего запланировано на 201</w:t>
      </w:r>
      <w:r w:rsidR="000635A4" w:rsidRPr="00C57F88">
        <w:rPr>
          <w:sz w:val="28"/>
          <w:szCs w:val="28"/>
        </w:rPr>
        <w:t>7</w:t>
      </w:r>
      <w:r w:rsidRPr="00C57F88">
        <w:rPr>
          <w:sz w:val="28"/>
          <w:szCs w:val="28"/>
        </w:rPr>
        <w:t xml:space="preserve"> год денежных средств </w:t>
      </w:r>
      <w:r w:rsidR="000635A4" w:rsidRPr="00C57F88">
        <w:rPr>
          <w:sz w:val="28"/>
          <w:szCs w:val="28"/>
        </w:rPr>
        <w:t>799,8</w:t>
      </w:r>
      <w:r w:rsidR="00310095" w:rsidRPr="00C57F88">
        <w:rPr>
          <w:sz w:val="28"/>
          <w:szCs w:val="28"/>
        </w:rPr>
        <w:t xml:space="preserve"> </w:t>
      </w:r>
      <w:r w:rsidRPr="00C57F88">
        <w:rPr>
          <w:sz w:val="28"/>
          <w:szCs w:val="28"/>
        </w:rPr>
        <w:t>т</w:t>
      </w:r>
      <w:r w:rsidR="00310095" w:rsidRPr="00C57F88">
        <w:rPr>
          <w:sz w:val="28"/>
          <w:szCs w:val="28"/>
        </w:rPr>
        <w:t>ыс</w:t>
      </w:r>
      <w:r w:rsidRPr="00C57F88">
        <w:rPr>
          <w:sz w:val="28"/>
          <w:szCs w:val="28"/>
        </w:rPr>
        <w:t>. руб</w:t>
      </w:r>
      <w:r w:rsidR="00310095" w:rsidRPr="00C57F88">
        <w:rPr>
          <w:sz w:val="28"/>
          <w:szCs w:val="28"/>
        </w:rPr>
        <w:t>.</w:t>
      </w:r>
      <w:r w:rsidRPr="00C57F88">
        <w:rPr>
          <w:sz w:val="28"/>
          <w:szCs w:val="28"/>
        </w:rPr>
        <w:t xml:space="preserve">, из них областной бюджет – </w:t>
      </w:r>
      <w:r w:rsidR="000635A4" w:rsidRPr="00C57F88">
        <w:rPr>
          <w:sz w:val="28"/>
          <w:szCs w:val="28"/>
        </w:rPr>
        <w:t>767,8</w:t>
      </w:r>
      <w:r w:rsidRPr="00C57F88">
        <w:rPr>
          <w:sz w:val="28"/>
          <w:szCs w:val="28"/>
        </w:rPr>
        <w:t xml:space="preserve"> т</w:t>
      </w:r>
      <w:r w:rsidR="000635A4" w:rsidRPr="00C57F88">
        <w:rPr>
          <w:sz w:val="28"/>
          <w:szCs w:val="28"/>
        </w:rPr>
        <w:t>ыс</w:t>
      </w:r>
      <w:r w:rsidRPr="00C57F88">
        <w:rPr>
          <w:sz w:val="28"/>
          <w:szCs w:val="28"/>
        </w:rPr>
        <w:t>.</w:t>
      </w:r>
      <w:r w:rsidR="000635A4" w:rsidRPr="00C57F88">
        <w:rPr>
          <w:sz w:val="28"/>
          <w:szCs w:val="28"/>
        </w:rPr>
        <w:t xml:space="preserve"> </w:t>
      </w:r>
      <w:r w:rsidRPr="00C57F88">
        <w:rPr>
          <w:sz w:val="28"/>
          <w:szCs w:val="28"/>
        </w:rPr>
        <w:t>руб</w:t>
      </w:r>
      <w:r w:rsidR="007B0958" w:rsidRPr="00C57F88">
        <w:rPr>
          <w:sz w:val="28"/>
          <w:szCs w:val="28"/>
        </w:rPr>
        <w:t>.</w:t>
      </w:r>
      <w:r w:rsidRPr="00C57F88">
        <w:rPr>
          <w:sz w:val="28"/>
          <w:szCs w:val="28"/>
        </w:rPr>
        <w:t xml:space="preserve">, местный бюджет – </w:t>
      </w:r>
      <w:r w:rsidR="000635A4" w:rsidRPr="00C57F88">
        <w:rPr>
          <w:sz w:val="28"/>
          <w:szCs w:val="28"/>
        </w:rPr>
        <w:t>32,0 тыс</w:t>
      </w:r>
      <w:r w:rsidRPr="00C57F88">
        <w:rPr>
          <w:sz w:val="28"/>
          <w:szCs w:val="28"/>
        </w:rPr>
        <w:t>. руб.</w:t>
      </w:r>
      <w:r w:rsidR="005C5810" w:rsidRPr="00C57F88">
        <w:rPr>
          <w:sz w:val="28"/>
          <w:szCs w:val="28"/>
        </w:rPr>
        <w:t>, освоено 799,4 тыс.руб. (99,9%), в т.ч. областной – 767,4, местный – 32,0 тыс.руб.</w:t>
      </w:r>
    </w:p>
    <w:p w:rsidR="005C5810" w:rsidRPr="00C57F88" w:rsidRDefault="005A630E" w:rsidP="003F4EBB">
      <w:pPr>
        <w:jc w:val="both"/>
        <w:rPr>
          <w:sz w:val="28"/>
          <w:szCs w:val="28"/>
        </w:rPr>
      </w:pPr>
      <w:r w:rsidRPr="00C57F88">
        <w:rPr>
          <w:sz w:val="28"/>
          <w:szCs w:val="28"/>
        </w:rPr>
        <w:t xml:space="preserve">       </w:t>
      </w:r>
    </w:p>
    <w:p w:rsidR="00E611CA" w:rsidRPr="00C57F88" w:rsidRDefault="00900F88" w:rsidP="003F4EBB">
      <w:pPr>
        <w:jc w:val="both"/>
        <w:rPr>
          <w:rFonts w:ascii="Times New Roman CYR" w:hAnsi="Times New Roman CYR" w:cs="Times New Roman CYR"/>
          <w:sz w:val="28"/>
          <w:szCs w:val="28"/>
        </w:rPr>
      </w:pPr>
      <w:r w:rsidRPr="00C57F88">
        <w:rPr>
          <w:color w:val="FF0000"/>
          <w:sz w:val="28"/>
          <w:szCs w:val="28"/>
        </w:rPr>
        <w:t xml:space="preserve">   </w:t>
      </w:r>
      <w:r w:rsidR="005A630E" w:rsidRPr="00C57F88">
        <w:rPr>
          <w:rFonts w:ascii="Times New Roman CYR" w:hAnsi="Times New Roman CYR" w:cs="Times New Roman CYR"/>
          <w:sz w:val="28"/>
          <w:szCs w:val="28"/>
        </w:rPr>
        <w:t xml:space="preserve">   </w:t>
      </w:r>
      <w:r w:rsidR="00621067" w:rsidRPr="00C57F88">
        <w:rPr>
          <w:rFonts w:ascii="Times New Roman CYR" w:hAnsi="Times New Roman CYR" w:cs="Times New Roman CYR"/>
          <w:sz w:val="28"/>
          <w:szCs w:val="28"/>
        </w:rPr>
        <w:t>На территории Милютинского района по состоянию</w:t>
      </w:r>
      <w:r w:rsidR="008F3EB9" w:rsidRPr="00C57F88">
        <w:rPr>
          <w:rFonts w:ascii="Times New Roman CYR" w:hAnsi="Times New Roman CYR" w:cs="Times New Roman CYR"/>
          <w:sz w:val="28"/>
          <w:szCs w:val="28"/>
        </w:rPr>
        <w:t xml:space="preserve"> на 01.09</w:t>
      </w:r>
      <w:r w:rsidR="00BD61B9" w:rsidRPr="00C57F88">
        <w:rPr>
          <w:rFonts w:ascii="Times New Roman CYR" w:hAnsi="Times New Roman CYR" w:cs="Times New Roman CYR"/>
          <w:sz w:val="28"/>
          <w:szCs w:val="28"/>
        </w:rPr>
        <w:t xml:space="preserve">.2017 года размещено </w:t>
      </w:r>
      <w:r w:rsidR="008F3EB9" w:rsidRPr="00C57F88">
        <w:rPr>
          <w:rFonts w:ascii="Times New Roman CYR" w:hAnsi="Times New Roman CYR" w:cs="Times New Roman CYR"/>
          <w:sz w:val="28"/>
          <w:szCs w:val="28"/>
        </w:rPr>
        <w:t xml:space="preserve">17 </w:t>
      </w:r>
      <w:r w:rsidR="00621067" w:rsidRPr="00C57F88">
        <w:rPr>
          <w:rFonts w:ascii="Times New Roman CYR" w:hAnsi="Times New Roman CYR" w:cs="Times New Roman CYR"/>
          <w:sz w:val="28"/>
          <w:szCs w:val="28"/>
        </w:rPr>
        <w:t xml:space="preserve">детей из числа граждан, вынужденно покинувших территорию Юго-Восточной Украины, из них </w:t>
      </w:r>
      <w:r w:rsidR="00F07236" w:rsidRPr="00C57F88">
        <w:rPr>
          <w:rFonts w:ascii="Times New Roman CYR" w:hAnsi="Times New Roman CYR" w:cs="Times New Roman CYR"/>
          <w:sz w:val="28"/>
          <w:szCs w:val="28"/>
        </w:rPr>
        <w:t>3</w:t>
      </w:r>
      <w:r w:rsidR="008F3EB9" w:rsidRPr="00C57F88">
        <w:rPr>
          <w:rFonts w:ascii="Times New Roman CYR" w:hAnsi="Times New Roman CYR" w:cs="Times New Roman CYR"/>
          <w:sz w:val="28"/>
          <w:szCs w:val="28"/>
        </w:rPr>
        <w:t xml:space="preserve"> детей дошкольного возраста, 14 детей школьного возраста.  14</w:t>
      </w:r>
      <w:r w:rsidR="00621067" w:rsidRPr="00C57F88">
        <w:rPr>
          <w:rFonts w:ascii="Times New Roman CYR" w:hAnsi="Times New Roman CYR" w:cs="Times New Roman CYR"/>
          <w:sz w:val="28"/>
          <w:szCs w:val="28"/>
        </w:rPr>
        <w:t xml:space="preserve"> обучающихся  продолжают обучение в общеобразовательных организациях района (МБОУ Милютинская СОШ, МБОУ Светочниковская СОШ, МБОУ Н-Березовская СОШ, МБОУ М-Березовская СОШ, МБОУ Россошанская ООШ); 1 ребёнок из числа беженцев посещает дошкольное образовательное учреждение (МБДОУ детский сад №4 п.Светоч). </w:t>
      </w:r>
    </w:p>
    <w:p w:rsidR="00900F88" w:rsidRPr="00C57F88" w:rsidRDefault="00900F88" w:rsidP="003F4EBB">
      <w:pPr>
        <w:widowControl w:val="0"/>
        <w:autoSpaceDE w:val="0"/>
        <w:autoSpaceDN w:val="0"/>
        <w:adjustRightInd w:val="0"/>
        <w:jc w:val="both"/>
        <w:rPr>
          <w:rFonts w:ascii="Times New Roman CYR" w:hAnsi="Times New Roman CYR" w:cs="Times New Roman CYR"/>
          <w:sz w:val="28"/>
          <w:szCs w:val="28"/>
        </w:rPr>
      </w:pPr>
    </w:p>
    <w:p w:rsidR="00900F88" w:rsidRPr="00C57F88" w:rsidRDefault="00900F88" w:rsidP="003F4EBB">
      <w:pPr>
        <w:jc w:val="both"/>
        <w:rPr>
          <w:sz w:val="28"/>
          <w:szCs w:val="28"/>
        </w:rPr>
      </w:pPr>
      <w:r w:rsidRPr="00C57F88">
        <w:rPr>
          <w:bCs/>
          <w:sz w:val="28"/>
          <w:szCs w:val="28"/>
        </w:rPr>
        <w:t xml:space="preserve">         </w:t>
      </w:r>
      <w:r w:rsidR="00A342A4" w:rsidRPr="00C57F88">
        <w:rPr>
          <w:bCs/>
          <w:sz w:val="28"/>
          <w:szCs w:val="28"/>
        </w:rPr>
        <w:t>В течени</w:t>
      </w:r>
      <w:r w:rsidR="00135763" w:rsidRPr="00C57F88">
        <w:rPr>
          <w:bCs/>
          <w:sz w:val="28"/>
          <w:szCs w:val="28"/>
        </w:rPr>
        <w:t>е</w:t>
      </w:r>
      <w:r w:rsidR="00A342A4" w:rsidRPr="00C57F88">
        <w:rPr>
          <w:bCs/>
          <w:sz w:val="28"/>
          <w:szCs w:val="28"/>
        </w:rPr>
        <w:t xml:space="preserve"> 2017 года</w:t>
      </w:r>
      <w:r w:rsidR="00A342A4" w:rsidRPr="00C57F88">
        <w:rPr>
          <w:bCs/>
          <w:color w:val="FF0000"/>
          <w:sz w:val="28"/>
          <w:szCs w:val="28"/>
        </w:rPr>
        <w:t xml:space="preserve"> </w:t>
      </w:r>
      <w:r w:rsidR="00A342A4" w:rsidRPr="00C57F88">
        <w:rPr>
          <w:sz w:val="28"/>
          <w:szCs w:val="28"/>
        </w:rPr>
        <w:t>в</w:t>
      </w:r>
      <w:r w:rsidRPr="00C57F88">
        <w:rPr>
          <w:sz w:val="28"/>
          <w:szCs w:val="28"/>
        </w:rPr>
        <w:t>е</w:t>
      </w:r>
      <w:r w:rsidR="00A342A4" w:rsidRPr="00C57F88">
        <w:rPr>
          <w:sz w:val="28"/>
          <w:szCs w:val="28"/>
        </w:rPr>
        <w:t>лась</w:t>
      </w:r>
      <w:r w:rsidRPr="00C57F88">
        <w:rPr>
          <w:sz w:val="28"/>
          <w:szCs w:val="28"/>
        </w:rPr>
        <w:t xml:space="preserve"> профилактическая работа с семьями группы социального риска. Провод</w:t>
      </w:r>
      <w:r w:rsidR="00A342A4" w:rsidRPr="00C57F88">
        <w:rPr>
          <w:sz w:val="28"/>
          <w:szCs w:val="28"/>
        </w:rPr>
        <w:t>ились</w:t>
      </w:r>
      <w:r w:rsidRPr="00C57F88">
        <w:rPr>
          <w:sz w:val="28"/>
          <w:szCs w:val="28"/>
        </w:rPr>
        <w:t xml:space="preserve"> обследования жилищно-бытовых условий,  с родителями провод</w:t>
      </w:r>
      <w:r w:rsidR="00A342A4" w:rsidRPr="00C57F88">
        <w:rPr>
          <w:sz w:val="28"/>
          <w:szCs w:val="28"/>
        </w:rPr>
        <w:t>ились</w:t>
      </w:r>
      <w:r w:rsidRPr="00C57F88">
        <w:rPr>
          <w:sz w:val="28"/>
          <w:szCs w:val="28"/>
        </w:rPr>
        <w:t xml:space="preserve"> профилактические беседы, родителей и детей приглаша</w:t>
      </w:r>
      <w:r w:rsidR="00A342A4" w:rsidRPr="00C57F88">
        <w:rPr>
          <w:sz w:val="28"/>
          <w:szCs w:val="28"/>
        </w:rPr>
        <w:t>ли</w:t>
      </w:r>
      <w:r w:rsidRPr="00C57F88">
        <w:rPr>
          <w:sz w:val="28"/>
          <w:szCs w:val="28"/>
        </w:rPr>
        <w:t xml:space="preserve"> на комиссию по делам несовершеннолетних, </w:t>
      </w:r>
      <w:r w:rsidR="00A342A4" w:rsidRPr="00C57F88">
        <w:rPr>
          <w:sz w:val="28"/>
          <w:szCs w:val="28"/>
        </w:rPr>
        <w:t xml:space="preserve">где </w:t>
      </w:r>
      <w:r w:rsidRPr="00C57F88">
        <w:rPr>
          <w:sz w:val="28"/>
          <w:szCs w:val="28"/>
        </w:rPr>
        <w:t>родители привлекаются к административной ответственности; органом опеки и попечительства оказывается помощь в оформлении документов на оказание адресной помощи, организуется отдых и оздоровление в каникулярный период.</w:t>
      </w:r>
      <w:r w:rsidR="00EC3C88" w:rsidRPr="00C57F88">
        <w:rPr>
          <w:sz w:val="28"/>
          <w:szCs w:val="28"/>
        </w:rPr>
        <w:t xml:space="preserve"> На </w:t>
      </w:r>
      <w:r w:rsidR="00A342A4" w:rsidRPr="00C57F88">
        <w:rPr>
          <w:sz w:val="28"/>
          <w:szCs w:val="28"/>
        </w:rPr>
        <w:t>конец 2017 года в муниципальном банке данных семей, находящихся в социально опасном положении числится 15 семей, в них воспитывается 42 ребенка.</w:t>
      </w:r>
    </w:p>
    <w:p w:rsidR="00EC6CC6" w:rsidRPr="00C57F88" w:rsidRDefault="00EC6CC6" w:rsidP="00EC6CC6">
      <w:pPr>
        <w:jc w:val="both"/>
        <w:rPr>
          <w:sz w:val="28"/>
          <w:szCs w:val="28"/>
        </w:rPr>
      </w:pPr>
      <w:r w:rsidRPr="00C57F88">
        <w:rPr>
          <w:color w:val="000000"/>
          <w:sz w:val="28"/>
          <w:szCs w:val="28"/>
        </w:rPr>
        <w:t xml:space="preserve">      </w:t>
      </w:r>
      <w:r w:rsidR="00384189" w:rsidRPr="00C57F88">
        <w:rPr>
          <w:color w:val="000000"/>
          <w:sz w:val="28"/>
          <w:szCs w:val="28"/>
        </w:rPr>
        <w:t xml:space="preserve"> </w:t>
      </w:r>
      <w:r w:rsidR="000635A4" w:rsidRPr="00C57F88">
        <w:rPr>
          <w:color w:val="000000"/>
          <w:sz w:val="28"/>
          <w:szCs w:val="28"/>
        </w:rPr>
        <w:t xml:space="preserve">  </w:t>
      </w:r>
      <w:r w:rsidR="000635A4" w:rsidRPr="00C57F88">
        <w:rPr>
          <w:color w:val="000000"/>
          <w:sz w:val="28"/>
        </w:rPr>
        <w:t>На жилищном учете</w:t>
      </w:r>
      <w:r w:rsidR="00EC3C88" w:rsidRPr="00C57F88">
        <w:rPr>
          <w:color w:val="000000"/>
          <w:sz w:val="28"/>
        </w:rPr>
        <w:t xml:space="preserve"> в Милютинском районе состоит 26</w:t>
      </w:r>
      <w:r w:rsidR="000635A4" w:rsidRPr="00C57F88">
        <w:rPr>
          <w:color w:val="000000"/>
          <w:sz w:val="28"/>
        </w:rPr>
        <w:t xml:space="preserve"> детей-сирот и детей, оставшихся без попечения родителей.</w:t>
      </w:r>
      <w:r w:rsidRPr="00C57F88">
        <w:rPr>
          <w:sz w:val="28"/>
          <w:szCs w:val="28"/>
        </w:rPr>
        <w:t xml:space="preserve"> В течение 2017 года 8 человек были признаны нуждающимися в предоставлении жилого помещения по договору найма специализированного жилого помещения и включены в муниципальный список лиц, подлежащих обеспечению жильем. </w:t>
      </w:r>
    </w:p>
    <w:p w:rsidR="000635A4" w:rsidRPr="00C57F88" w:rsidRDefault="000635A4" w:rsidP="00EC6CC6">
      <w:pPr>
        <w:jc w:val="both"/>
        <w:rPr>
          <w:color w:val="000000"/>
          <w:sz w:val="28"/>
        </w:rPr>
      </w:pPr>
      <w:r w:rsidRPr="00C57F88">
        <w:rPr>
          <w:color w:val="000000"/>
          <w:sz w:val="28"/>
        </w:rPr>
        <w:lastRenderedPageBreak/>
        <w:t xml:space="preserve"> Вышеуказанная категория детей обеспечивается жилыми помещениями в Милютинском районе</w:t>
      </w:r>
      <w:r w:rsidR="0000620B" w:rsidRPr="00C57F88">
        <w:rPr>
          <w:color w:val="000000"/>
          <w:sz w:val="28"/>
        </w:rPr>
        <w:t>,</w:t>
      </w:r>
      <w:r w:rsidRPr="00C57F88">
        <w:rPr>
          <w:color w:val="000000"/>
          <w:sz w:val="28"/>
        </w:rPr>
        <w:t xml:space="preserve"> как на первичном рынке, так и на вторичном рынке.</w:t>
      </w:r>
    </w:p>
    <w:p w:rsidR="00BE2342" w:rsidRPr="00C57F88" w:rsidRDefault="00BE2342" w:rsidP="00BE2342">
      <w:pPr>
        <w:pStyle w:val="a9"/>
        <w:spacing w:before="0" w:after="0"/>
        <w:ind w:firstLine="288"/>
        <w:jc w:val="both"/>
        <w:rPr>
          <w:sz w:val="28"/>
          <w:szCs w:val="28"/>
        </w:rPr>
      </w:pPr>
      <w:r w:rsidRPr="00C57F88">
        <w:rPr>
          <w:sz w:val="28"/>
          <w:szCs w:val="28"/>
        </w:rPr>
        <w:t>В 2017 году планировалось обеспечить 4 человека из категории детей-сирот и детей, оставшихся без попечения родителей - согласно сводного списка на 2017 год. Для всех 4 человек приобретены жилые помещения и заключены договора найма специализированного жилого помещения.</w:t>
      </w:r>
    </w:p>
    <w:p w:rsidR="00BE2342" w:rsidRPr="00C57F88" w:rsidRDefault="00BE2342" w:rsidP="00BE2342">
      <w:pPr>
        <w:pStyle w:val="a9"/>
        <w:spacing w:before="0" w:after="0"/>
        <w:ind w:firstLine="288"/>
        <w:jc w:val="both"/>
        <w:rPr>
          <w:sz w:val="28"/>
          <w:szCs w:val="28"/>
        </w:rPr>
      </w:pPr>
      <w:r w:rsidRPr="00C57F88">
        <w:rPr>
          <w:sz w:val="28"/>
          <w:szCs w:val="28"/>
        </w:rPr>
        <w:t xml:space="preserve"> Цареву В.С., 24.11.1991 г.р. в  2016 году приобретено жилое помещение находящееся по адресу:</w:t>
      </w:r>
      <w:r w:rsidRPr="00C57F88">
        <w:t xml:space="preserve"> </w:t>
      </w:r>
      <w:r w:rsidRPr="00C57F88">
        <w:rPr>
          <w:sz w:val="28"/>
          <w:szCs w:val="28"/>
        </w:rPr>
        <w:t xml:space="preserve">х.Юдин, ул. Ломоносова,  д.35 стр.1 кв.4. В связи с нахождением Царева В.С. в местах лишения свободы, по ходатайству Администрации Милютинского района от 30.06.2017г. №84/765 на заседании областной межведомственной комиссии по рассмотрению вопросов улучшения жилищных условий отдельных категорий граждан (ОМВК) от 12 июля 2017 года протокол №19, жилое помещение перераспределено следующему по дате постановки. </w:t>
      </w:r>
    </w:p>
    <w:p w:rsidR="000635A4" w:rsidRPr="00C57F88" w:rsidRDefault="00274030" w:rsidP="003F4EBB">
      <w:pPr>
        <w:ind w:firstLine="708"/>
        <w:jc w:val="both"/>
        <w:rPr>
          <w:color w:val="000000"/>
          <w:sz w:val="28"/>
          <w:szCs w:val="28"/>
        </w:rPr>
      </w:pPr>
      <w:r w:rsidRPr="00C57F88">
        <w:rPr>
          <w:color w:val="000000"/>
          <w:sz w:val="28"/>
          <w:szCs w:val="28"/>
        </w:rPr>
        <w:t>Д</w:t>
      </w:r>
      <w:r w:rsidR="008015C7" w:rsidRPr="00C57F88">
        <w:rPr>
          <w:color w:val="000000"/>
          <w:sz w:val="28"/>
          <w:szCs w:val="28"/>
        </w:rPr>
        <w:t xml:space="preserve">ля </w:t>
      </w:r>
      <w:r w:rsidRPr="00C57F88">
        <w:rPr>
          <w:color w:val="000000"/>
          <w:sz w:val="28"/>
          <w:szCs w:val="28"/>
        </w:rPr>
        <w:t xml:space="preserve">всех детей-сирот, включенных в сводный список </w:t>
      </w:r>
      <w:r w:rsidR="00BE2342" w:rsidRPr="00C57F88">
        <w:rPr>
          <w:color w:val="000000"/>
          <w:sz w:val="28"/>
          <w:szCs w:val="28"/>
        </w:rPr>
        <w:t xml:space="preserve">2016 и </w:t>
      </w:r>
      <w:r w:rsidRPr="00C57F88">
        <w:rPr>
          <w:color w:val="000000"/>
          <w:sz w:val="28"/>
          <w:szCs w:val="28"/>
        </w:rPr>
        <w:t xml:space="preserve">2017 года муниципальным образованием «Милютинский район» </w:t>
      </w:r>
      <w:r w:rsidR="000635A4" w:rsidRPr="00C57F88">
        <w:rPr>
          <w:color w:val="000000"/>
          <w:sz w:val="28"/>
          <w:szCs w:val="28"/>
        </w:rPr>
        <w:t>приобретены жилые помещения</w:t>
      </w:r>
      <w:r w:rsidR="008015C7" w:rsidRPr="00C57F88">
        <w:rPr>
          <w:color w:val="000000"/>
          <w:sz w:val="28"/>
          <w:szCs w:val="28"/>
        </w:rPr>
        <w:t xml:space="preserve"> и заключены договора найма</w:t>
      </w:r>
      <w:r w:rsidR="00BE2342" w:rsidRPr="00C57F88">
        <w:rPr>
          <w:sz w:val="28"/>
          <w:szCs w:val="28"/>
        </w:rPr>
        <w:t xml:space="preserve"> специализированного жилого помещения</w:t>
      </w:r>
      <w:r w:rsidR="008015C7" w:rsidRPr="00C57F88">
        <w:rPr>
          <w:color w:val="000000"/>
          <w:sz w:val="28"/>
          <w:szCs w:val="28"/>
        </w:rPr>
        <w:t>.</w:t>
      </w:r>
    </w:p>
    <w:p w:rsidR="006506DB" w:rsidRPr="00C57F88" w:rsidRDefault="00E1246D" w:rsidP="003F4EBB">
      <w:pPr>
        <w:ind w:firstLine="708"/>
        <w:jc w:val="both"/>
        <w:rPr>
          <w:color w:val="000000"/>
          <w:sz w:val="28"/>
          <w:szCs w:val="28"/>
        </w:rPr>
      </w:pPr>
      <w:r w:rsidRPr="00C57F88">
        <w:rPr>
          <w:color w:val="000000"/>
          <w:sz w:val="28"/>
          <w:szCs w:val="28"/>
        </w:rPr>
        <w:t>В 2017 году 15</w:t>
      </w:r>
      <w:r w:rsidR="006506DB" w:rsidRPr="00C57F88">
        <w:rPr>
          <w:color w:val="000000"/>
          <w:sz w:val="28"/>
          <w:szCs w:val="28"/>
        </w:rPr>
        <w:t xml:space="preserve"> педагогических работников образовательных организаций прошли повышение квалификации в ГБУ ДПО РО РИПК и ППРО</w:t>
      </w:r>
      <w:r w:rsidRPr="00C57F88">
        <w:rPr>
          <w:color w:val="000000"/>
          <w:sz w:val="28"/>
          <w:szCs w:val="28"/>
        </w:rPr>
        <w:t>. 6 руководителей общеобразовательных организаций прошли курсы по ГО и ЧС.</w:t>
      </w:r>
    </w:p>
    <w:p w:rsidR="00900F88" w:rsidRPr="00C57F88" w:rsidRDefault="00900F88" w:rsidP="00274030">
      <w:pPr>
        <w:jc w:val="both"/>
        <w:rPr>
          <w:sz w:val="28"/>
          <w:szCs w:val="28"/>
        </w:rPr>
      </w:pPr>
      <w:r w:rsidRPr="00C57F88">
        <w:rPr>
          <w:rFonts w:ascii="Times New Roman CYR" w:hAnsi="Times New Roman CYR" w:cs="Times New Roman CYR"/>
          <w:sz w:val="28"/>
          <w:szCs w:val="28"/>
        </w:rPr>
        <w:t xml:space="preserve">        </w:t>
      </w:r>
      <w:r w:rsidRPr="00C57F88">
        <w:rPr>
          <w:sz w:val="28"/>
          <w:szCs w:val="28"/>
        </w:rPr>
        <w:t xml:space="preserve">  За </w:t>
      </w:r>
      <w:r w:rsidR="003205D0" w:rsidRPr="00C57F88">
        <w:rPr>
          <w:sz w:val="28"/>
          <w:szCs w:val="28"/>
        </w:rPr>
        <w:t>201</w:t>
      </w:r>
      <w:r w:rsidR="00947916" w:rsidRPr="00C57F88">
        <w:rPr>
          <w:sz w:val="28"/>
          <w:szCs w:val="28"/>
        </w:rPr>
        <w:t>7</w:t>
      </w:r>
      <w:r w:rsidR="003205D0" w:rsidRPr="00C57F88">
        <w:rPr>
          <w:sz w:val="28"/>
          <w:szCs w:val="28"/>
        </w:rPr>
        <w:t xml:space="preserve"> г</w:t>
      </w:r>
      <w:r w:rsidR="00E64891" w:rsidRPr="00C57F88">
        <w:rPr>
          <w:sz w:val="28"/>
          <w:szCs w:val="28"/>
        </w:rPr>
        <w:t>од</w:t>
      </w:r>
      <w:r w:rsidR="003205D0" w:rsidRPr="00C57F88">
        <w:rPr>
          <w:sz w:val="28"/>
          <w:szCs w:val="28"/>
        </w:rPr>
        <w:t xml:space="preserve"> аттестацию </w:t>
      </w:r>
      <w:r w:rsidR="00947916" w:rsidRPr="00C57F88">
        <w:rPr>
          <w:sz w:val="28"/>
          <w:szCs w:val="28"/>
        </w:rPr>
        <w:t xml:space="preserve">на присвоение </w:t>
      </w:r>
      <w:r w:rsidR="00A319EA" w:rsidRPr="00C57F88">
        <w:rPr>
          <w:sz w:val="28"/>
          <w:szCs w:val="28"/>
        </w:rPr>
        <w:t>первой</w:t>
      </w:r>
      <w:r w:rsidR="00947916" w:rsidRPr="00C57F88">
        <w:rPr>
          <w:sz w:val="28"/>
          <w:szCs w:val="28"/>
        </w:rPr>
        <w:t xml:space="preserve"> квалификационной категории </w:t>
      </w:r>
      <w:r w:rsidR="003205D0" w:rsidRPr="00C57F88">
        <w:rPr>
          <w:sz w:val="28"/>
          <w:szCs w:val="28"/>
        </w:rPr>
        <w:t>пр</w:t>
      </w:r>
      <w:r w:rsidR="004A083A" w:rsidRPr="00C57F88">
        <w:rPr>
          <w:sz w:val="28"/>
          <w:szCs w:val="28"/>
        </w:rPr>
        <w:t xml:space="preserve">ошли </w:t>
      </w:r>
      <w:r w:rsidR="00947916" w:rsidRPr="00C57F88">
        <w:rPr>
          <w:sz w:val="28"/>
          <w:szCs w:val="28"/>
        </w:rPr>
        <w:t>1</w:t>
      </w:r>
      <w:r w:rsidR="00E64891" w:rsidRPr="00C57F88">
        <w:rPr>
          <w:sz w:val="28"/>
          <w:szCs w:val="28"/>
        </w:rPr>
        <w:t>7</w:t>
      </w:r>
      <w:r w:rsidR="00C114A5" w:rsidRPr="00C57F88">
        <w:rPr>
          <w:sz w:val="28"/>
          <w:szCs w:val="28"/>
        </w:rPr>
        <w:t xml:space="preserve"> </w:t>
      </w:r>
      <w:r w:rsidR="004A083A" w:rsidRPr="00C57F88">
        <w:rPr>
          <w:sz w:val="28"/>
          <w:szCs w:val="28"/>
        </w:rPr>
        <w:t>учителей</w:t>
      </w:r>
      <w:r w:rsidR="00E64891" w:rsidRPr="00C57F88">
        <w:rPr>
          <w:sz w:val="28"/>
          <w:szCs w:val="28"/>
        </w:rPr>
        <w:t>. Высшую квалификационную категорию подтвердили 6 педагогов.</w:t>
      </w:r>
    </w:p>
    <w:p w:rsidR="002959C8" w:rsidRPr="00C57F88" w:rsidRDefault="00900F88" w:rsidP="00D72D06">
      <w:pPr>
        <w:jc w:val="both"/>
        <w:rPr>
          <w:color w:val="000000"/>
          <w:sz w:val="28"/>
          <w:szCs w:val="28"/>
        </w:rPr>
      </w:pPr>
      <w:r w:rsidRPr="00C57F88">
        <w:rPr>
          <w:sz w:val="28"/>
          <w:szCs w:val="28"/>
        </w:rPr>
        <w:t xml:space="preserve">   </w:t>
      </w:r>
      <w:r w:rsidR="00D72D06" w:rsidRPr="00C57F88">
        <w:rPr>
          <w:sz w:val="28"/>
          <w:szCs w:val="28"/>
        </w:rPr>
        <w:t xml:space="preserve">07 июня 2017 года прошёл муниципальный этап конкурса лучших учителей в рамках подпрограммы «Развитие дошкольного, общего и дополнительного образования детей» государственной программы РФ «Развитие образования» на 2013-2020 годы. </w:t>
      </w:r>
      <w:r w:rsidR="002959C8" w:rsidRPr="00C57F88">
        <w:rPr>
          <w:color w:val="000000"/>
          <w:sz w:val="28"/>
          <w:szCs w:val="28"/>
        </w:rPr>
        <w:t xml:space="preserve">На региональном конкурсе Милютинский район представили 2 победителя муниципального этапа конкурсного отбора, набравшие наибольшее количество баллов: </w:t>
      </w:r>
      <w:r w:rsidR="002959C8" w:rsidRPr="00C57F88">
        <w:rPr>
          <w:sz w:val="28"/>
          <w:szCs w:val="28"/>
        </w:rPr>
        <w:t>Тицкая Людмила Ильинична, учитель географии МБОУ Петровской СОШ</w:t>
      </w:r>
      <w:r w:rsidR="002959C8" w:rsidRPr="00C57F88">
        <w:rPr>
          <w:color w:val="000000"/>
          <w:sz w:val="28"/>
          <w:szCs w:val="28"/>
        </w:rPr>
        <w:t xml:space="preserve"> и </w:t>
      </w:r>
      <w:r w:rsidR="002959C8" w:rsidRPr="00C57F88">
        <w:rPr>
          <w:sz w:val="28"/>
          <w:szCs w:val="28"/>
        </w:rPr>
        <w:t xml:space="preserve">Хижняк Анна Викторовна, учитель истории и обществознания МБОУ Милютинской СОШ. </w:t>
      </w:r>
      <w:r w:rsidR="00D72D06" w:rsidRPr="00C57F88">
        <w:rPr>
          <w:color w:val="000000"/>
          <w:sz w:val="28"/>
          <w:szCs w:val="28"/>
        </w:rPr>
        <w:t xml:space="preserve">В итоге они стали </w:t>
      </w:r>
      <w:r w:rsidR="00A13265" w:rsidRPr="00C57F88">
        <w:rPr>
          <w:color w:val="000000"/>
          <w:sz w:val="28"/>
          <w:szCs w:val="28"/>
        </w:rPr>
        <w:t>победителями конкурса лучших учителей РО на получение денежного поощрения в 2017 году (200 тыс.руб.)</w:t>
      </w:r>
    </w:p>
    <w:p w:rsidR="00A46D8D" w:rsidRPr="00C57F88" w:rsidRDefault="00A46D8D" w:rsidP="00346650">
      <w:pPr>
        <w:pStyle w:val="a7"/>
        <w:tabs>
          <w:tab w:val="clear" w:pos="4677"/>
          <w:tab w:val="clear" w:pos="9355"/>
          <w:tab w:val="left" w:pos="0"/>
          <w:tab w:val="left" w:pos="1720"/>
          <w:tab w:val="left" w:pos="4980"/>
          <w:tab w:val="left" w:pos="7320"/>
        </w:tabs>
        <w:rPr>
          <w:noProof/>
          <w:sz w:val="28"/>
        </w:rPr>
      </w:pPr>
      <w:r w:rsidRPr="00C57F88">
        <w:rPr>
          <w:sz w:val="28"/>
          <w:szCs w:val="28"/>
        </w:rPr>
        <w:t xml:space="preserve">Джаджиевой Татьяне Ивановне, учителю английского языка МБОУ Россошанской ООШ присвоено звание «Почётный работник сферы образования». </w:t>
      </w:r>
      <w:r w:rsidRPr="00C57F88">
        <w:rPr>
          <w:noProof/>
          <w:sz w:val="28"/>
          <w:szCs w:val="28"/>
        </w:rPr>
        <w:t>Почётной грамотой министерства образования и науки Российской Федерации</w:t>
      </w:r>
      <w:r w:rsidRPr="00C57F88">
        <w:rPr>
          <w:b/>
          <w:noProof/>
          <w:sz w:val="28"/>
          <w:szCs w:val="28"/>
        </w:rPr>
        <w:t xml:space="preserve"> </w:t>
      </w:r>
      <w:r w:rsidRPr="00C57F88">
        <w:rPr>
          <w:noProof/>
          <w:sz w:val="28"/>
        </w:rPr>
        <w:t xml:space="preserve"> </w:t>
      </w:r>
      <w:r w:rsidRPr="00C57F88">
        <w:rPr>
          <w:noProof/>
          <w:sz w:val="28"/>
          <w:lang w:val="ru-RU"/>
        </w:rPr>
        <w:t xml:space="preserve">награждена </w:t>
      </w:r>
      <w:r w:rsidRPr="00C57F88">
        <w:rPr>
          <w:noProof/>
          <w:sz w:val="28"/>
        </w:rPr>
        <w:t>Фомина Наталья Николаевна,</w:t>
      </w:r>
      <w:r w:rsidRPr="00C57F88">
        <w:rPr>
          <w:b/>
          <w:noProof/>
          <w:sz w:val="28"/>
        </w:rPr>
        <w:t xml:space="preserve"> </w:t>
      </w:r>
      <w:r w:rsidRPr="00C57F88">
        <w:rPr>
          <w:noProof/>
          <w:sz w:val="28"/>
        </w:rPr>
        <w:t xml:space="preserve">учитель математики Кутейниковской </w:t>
      </w:r>
      <w:r w:rsidRPr="00C57F88">
        <w:rPr>
          <w:i/>
          <w:noProof/>
          <w:sz w:val="28"/>
        </w:rPr>
        <w:t xml:space="preserve"> </w:t>
      </w:r>
      <w:r w:rsidRPr="00C57F88">
        <w:rPr>
          <w:noProof/>
          <w:sz w:val="28"/>
        </w:rPr>
        <w:t>средней школы.</w:t>
      </w:r>
    </w:p>
    <w:p w:rsidR="002959C8" w:rsidRPr="00C57F88" w:rsidRDefault="00A65DF7" w:rsidP="002959C8">
      <w:pPr>
        <w:pStyle w:val="a9"/>
        <w:shd w:val="clear" w:color="auto" w:fill="FFFFFF"/>
        <w:jc w:val="both"/>
        <w:rPr>
          <w:sz w:val="28"/>
          <w:szCs w:val="28"/>
        </w:rPr>
      </w:pPr>
      <w:hyperlink r:id="rId8" w:tgtFrame="_blank" w:history="1">
        <w:r w:rsidR="002959C8" w:rsidRPr="00C57F88">
          <w:rPr>
            <w:rStyle w:val="ab"/>
            <w:color w:val="auto"/>
            <w:sz w:val="28"/>
            <w:szCs w:val="28"/>
            <w:u w:val="none"/>
          </w:rPr>
          <w:t>Распоряжением Правительства Ростовской области от 29.06.2017 № 345</w:t>
        </w:r>
      </w:hyperlink>
      <w:r w:rsidR="002959C8" w:rsidRPr="00C57F88">
        <w:rPr>
          <w:sz w:val="28"/>
          <w:szCs w:val="28"/>
        </w:rPr>
        <w:t xml:space="preserve"> </w:t>
      </w:r>
      <w:r w:rsidR="002959C8" w:rsidRPr="00C57F88">
        <w:rPr>
          <w:rStyle w:val="apple-converted-space"/>
          <w:sz w:val="28"/>
          <w:szCs w:val="28"/>
        </w:rPr>
        <w:t> </w:t>
      </w:r>
      <w:r w:rsidR="002959C8" w:rsidRPr="00C57F88">
        <w:rPr>
          <w:sz w:val="28"/>
          <w:szCs w:val="28"/>
        </w:rPr>
        <w:t xml:space="preserve"> Григорчук Наталье Петровне,  учителю географии МБОУ Милютинской СОШ, присвоено звание «Луч</w:t>
      </w:r>
      <w:r w:rsidR="00A46D8D" w:rsidRPr="00C57F88">
        <w:rPr>
          <w:sz w:val="28"/>
          <w:szCs w:val="28"/>
        </w:rPr>
        <w:t xml:space="preserve">ший работник образования Дона», также Наталье Петровне присвоено звание «Почётный работник сферы образования». </w:t>
      </w:r>
    </w:p>
    <w:p w:rsidR="00485266" w:rsidRPr="00C57F88" w:rsidRDefault="00900F88" w:rsidP="003F4EBB">
      <w:pPr>
        <w:jc w:val="both"/>
        <w:rPr>
          <w:sz w:val="28"/>
          <w:szCs w:val="28"/>
        </w:rPr>
      </w:pPr>
      <w:r w:rsidRPr="00C57F88">
        <w:rPr>
          <w:sz w:val="28"/>
          <w:szCs w:val="28"/>
        </w:rPr>
        <w:t>В целях выявления талантливых учителей, обобщения и распространения их передового опыта, стимулирования дальнейшего профессионального роста учителей и повыше</w:t>
      </w:r>
      <w:r w:rsidR="00485266" w:rsidRPr="00C57F88">
        <w:rPr>
          <w:sz w:val="28"/>
          <w:szCs w:val="28"/>
        </w:rPr>
        <w:t>ния престижа профессии учителя 17</w:t>
      </w:r>
      <w:r w:rsidRPr="00C57F88">
        <w:rPr>
          <w:sz w:val="28"/>
          <w:szCs w:val="28"/>
        </w:rPr>
        <w:t>.02.201</w:t>
      </w:r>
      <w:r w:rsidR="00485266" w:rsidRPr="00C57F88">
        <w:rPr>
          <w:sz w:val="28"/>
          <w:szCs w:val="28"/>
        </w:rPr>
        <w:t>7</w:t>
      </w:r>
      <w:r w:rsidR="00004B73" w:rsidRPr="00C57F88">
        <w:rPr>
          <w:sz w:val="28"/>
          <w:szCs w:val="28"/>
        </w:rPr>
        <w:t xml:space="preserve"> </w:t>
      </w:r>
      <w:r w:rsidRPr="00C57F88">
        <w:rPr>
          <w:sz w:val="28"/>
          <w:szCs w:val="28"/>
        </w:rPr>
        <w:t xml:space="preserve">года  проведен </w:t>
      </w:r>
      <w:r w:rsidR="00292B0D" w:rsidRPr="00C57F88">
        <w:rPr>
          <w:sz w:val="28"/>
          <w:szCs w:val="28"/>
        </w:rPr>
        <w:t>финал районного</w:t>
      </w:r>
      <w:r w:rsidRPr="00C57F88">
        <w:rPr>
          <w:sz w:val="28"/>
          <w:szCs w:val="28"/>
        </w:rPr>
        <w:t xml:space="preserve"> конкурс</w:t>
      </w:r>
      <w:r w:rsidR="00292B0D" w:rsidRPr="00C57F88">
        <w:rPr>
          <w:sz w:val="28"/>
          <w:szCs w:val="28"/>
        </w:rPr>
        <w:t>а</w:t>
      </w:r>
      <w:r w:rsidRPr="00C57F88">
        <w:rPr>
          <w:sz w:val="28"/>
          <w:szCs w:val="28"/>
        </w:rPr>
        <w:t xml:space="preserve"> «Учитель года-201</w:t>
      </w:r>
      <w:r w:rsidR="00E93D39" w:rsidRPr="00C57F88">
        <w:rPr>
          <w:sz w:val="28"/>
          <w:szCs w:val="28"/>
        </w:rPr>
        <w:t>7</w:t>
      </w:r>
      <w:r w:rsidRPr="00C57F88">
        <w:rPr>
          <w:sz w:val="28"/>
          <w:szCs w:val="28"/>
        </w:rPr>
        <w:t xml:space="preserve">». </w:t>
      </w:r>
      <w:r w:rsidR="00485266" w:rsidRPr="00C57F88">
        <w:rPr>
          <w:sz w:val="28"/>
          <w:szCs w:val="28"/>
        </w:rPr>
        <w:t>Кнышова Светлана Ивановна, учитель начальных классов МБОУ Николо - Березовской СОШ; Осадченко Наталья Алексеевна, учитель начальных классов МБОУ Селивановской СОШ; Макарова Ольга Анатольевна, учитель русского языка  МБОУ Степано – Савченской ООШ; Хижняк Анна Викторовна, учитель ист</w:t>
      </w:r>
      <w:r w:rsidR="00A319EA" w:rsidRPr="00C57F88">
        <w:rPr>
          <w:sz w:val="28"/>
          <w:szCs w:val="28"/>
        </w:rPr>
        <w:t>ории и общество</w:t>
      </w:r>
      <w:r w:rsidR="00485266" w:rsidRPr="00C57F88">
        <w:rPr>
          <w:sz w:val="28"/>
          <w:szCs w:val="28"/>
        </w:rPr>
        <w:t xml:space="preserve">знания МБОУ Милютинской СОШ; в номинации «Педагогический дебют» участвовали 2 педагога: Косогорская </w:t>
      </w:r>
      <w:r w:rsidR="00485266" w:rsidRPr="00C57F88">
        <w:rPr>
          <w:sz w:val="28"/>
          <w:szCs w:val="28"/>
        </w:rPr>
        <w:lastRenderedPageBreak/>
        <w:t>Елена Александровна,  учитель математики МБОУ Петровской  СОШ и  Филатов Максим  Александрович, учитель физической культуры МБОУ Милютинской СОШ.</w:t>
      </w:r>
    </w:p>
    <w:p w:rsidR="00485266" w:rsidRPr="00C57F88" w:rsidRDefault="00485266" w:rsidP="003F4EBB">
      <w:pPr>
        <w:jc w:val="both"/>
        <w:rPr>
          <w:sz w:val="28"/>
          <w:szCs w:val="28"/>
        </w:rPr>
      </w:pPr>
      <w:r w:rsidRPr="00C57F88">
        <w:rPr>
          <w:sz w:val="28"/>
          <w:szCs w:val="28"/>
        </w:rPr>
        <w:t xml:space="preserve"> В номинации «Воспитатель года»  приняли участие 4 воспитателя: Бабкина Елена Викторовна, воспитатель детского сада  № 3 х. Нижнепетровского;</w:t>
      </w:r>
    </w:p>
    <w:p w:rsidR="00900F88" w:rsidRPr="00C57F88" w:rsidRDefault="00485266" w:rsidP="003F4EBB">
      <w:pPr>
        <w:jc w:val="both"/>
        <w:rPr>
          <w:sz w:val="28"/>
          <w:szCs w:val="28"/>
        </w:rPr>
      </w:pPr>
      <w:r w:rsidRPr="00C57F88">
        <w:rPr>
          <w:sz w:val="28"/>
          <w:szCs w:val="28"/>
        </w:rPr>
        <w:t>Кравцова Валентина Александровна, воспитатель детского сада № 9  «Зорюшка» х. Николовка; Марченко Светлана Ивановна, воспитатель  детского сада  № 1 ст.Милютинской; Усенко Анжелика Юрьевна, воспитатель детского сада № 7  х. Новодмитриевского.</w:t>
      </w:r>
    </w:p>
    <w:p w:rsidR="00900F88" w:rsidRPr="00C57F88" w:rsidRDefault="00900F88" w:rsidP="003F4EBB">
      <w:pPr>
        <w:jc w:val="both"/>
        <w:rPr>
          <w:sz w:val="28"/>
          <w:szCs w:val="28"/>
        </w:rPr>
      </w:pPr>
      <w:r w:rsidRPr="00C57F88">
        <w:rPr>
          <w:sz w:val="28"/>
          <w:szCs w:val="28"/>
        </w:rPr>
        <w:t xml:space="preserve">  По результатам конкурса признаны победителями  и призерами:</w:t>
      </w:r>
    </w:p>
    <w:p w:rsidR="00900F88" w:rsidRPr="00C57F88" w:rsidRDefault="00900F88" w:rsidP="003F4EBB">
      <w:pPr>
        <w:jc w:val="both"/>
        <w:rPr>
          <w:sz w:val="28"/>
          <w:szCs w:val="28"/>
        </w:rPr>
      </w:pPr>
      <w:r w:rsidRPr="00C57F88">
        <w:rPr>
          <w:sz w:val="28"/>
          <w:szCs w:val="28"/>
        </w:rPr>
        <w:t xml:space="preserve">    в номинации «Учитель года-201</w:t>
      </w:r>
      <w:r w:rsidR="00485266" w:rsidRPr="00C57F88">
        <w:rPr>
          <w:sz w:val="28"/>
          <w:szCs w:val="28"/>
        </w:rPr>
        <w:t>7</w:t>
      </w:r>
      <w:r w:rsidRPr="00C57F88">
        <w:rPr>
          <w:sz w:val="28"/>
          <w:szCs w:val="28"/>
        </w:rPr>
        <w:t xml:space="preserve">»:    </w:t>
      </w:r>
    </w:p>
    <w:p w:rsidR="00900F88" w:rsidRPr="00C57F88" w:rsidRDefault="00900F88" w:rsidP="003F4EBB">
      <w:pPr>
        <w:jc w:val="both"/>
        <w:rPr>
          <w:sz w:val="28"/>
          <w:szCs w:val="28"/>
        </w:rPr>
      </w:pPr>
      <w:r w:rsidRPr="00C57F88">
        <w:rPr>
          <w:sz w:val="28"/>
          <w:szCs w:val="28"/>
        </w:rPr>
        <w:t xml:space="preserve">    1 место – </w:t>
      </w:r>
      <w:r w:rsidR="00485266" w:rsidRPr="00C57F88">
        <w:rPr>
          <w:sz w:val="28"/>
          <w:szCs w:val="28"/>
        </w:rPr>
        <w:t>Хижняк Анна Викторовна</w:t>
      </w:r>
      <w:r w:rsidRPr="00C57F88">
        <w:rPr>
          <w:sz w:val="28"/>
          <w:szCs w:val="28"/>
        </w:rPr>
        <w:t xml:space="preserve">, учитель </w:t>
      </w:r>
      <w:r w:rsidR="0031786C" w:rsidRPr="00C57F88">
        <w:rPr>
          <w:sz w:val="28"/>
          <w:szCs w:val="28"/>
        </w:rPr>
        <w:t>истории и обществознания</w:t>
      </w:r>
    </w:p>
    <w:p w:rsidR="00900F88" w:rsidRPr="00C57F88" w:rsidRDefault="00900F88" w:rsidP="003F4EBB">
      <w:pPr>
        <w:jc w:val="both"/>
        <w:rPr>
          <w:sz w:val="28"/>
          <w:szCs w:val="28"/>
        </w:rPr>
      </w:pPr>
      <w:r w:rsidRPr="00C57F88">
        <w:rPr>
          <w:sz w:val="28"/>
          <w:szCs w:val="28"/>
        </w:rPr>
        <w:t xml:space="preserve">                     МБОУ Милютинской СОШ;</w:t>
      </w:r>
    </w:p>
    <w:p w:rsidR="00900F88" w:rsidRPr="00C57F88" w:rsidRDefault="00900F88" w:rsidP="003F4EBB">
      <w:pPr>
        <w:jc w:val="both"/>
        <w:rPr>
          <w:sz w:val="28"/>
          <w:szCs w:val="28"/>
        </w:rPr>
      </w:pPr>
      <w:r w:rsidRPr="00C57F88">
        <w:rPr>
          <w:sz w:val="28"/>
          <w:szCs w:val="28"/>
        </w:rPr>
        <w:t xml:space="preserve">    2 место – </w:t>
      </w:r>
      <w:r w:rsidR="0031786C" w:rsidRPr="00C57F88">
        <w:rPr>
          <w:sz w:val="28"/>
          <w:szCs w:val="28"/>
        </w:rPr>
        <w:t>Кнышова Светлана Ивановна</w:t>
      </w:r>
      <w:r w:rsidRPr="00C57F88">
        <w:rPr>
          <w:sz w:val="28"/>
          <w:szCs w:val="28"/>
        </w:rPr>
        <w:t xml:space="preserve">, учитель начальных классов     </w:t>
      </w:r>
    </w:p>
    <w:p w:rsidR="00900F88" w:rsidRPr="00C57F88" w:rsidRDefault="00900F88" w:rsidP="003F4EBB">
      <w:pPr>
        <w:jc w:val="both"/>
        <w:rPr>
          <w:sz w:val="28"/>
          <w:szCs w:val="28"/>
        </w:rPr>
      </w:pPr>
      <w:r w:rsidRPr="00C57F88">
        <w:rPr>
          <w:sz w:val="28"/>
          <w:szCs w:val="28"/>
        </w:rPr>
        <w:t xml:space="preserve">                     МБОУ Николо-Березовской СОШ; </w:t>
      </w:r>
    </w:p>
    <w:p w:rsidR="0031786C" w:rsidRPr="00C57F88" w:rsidRDefault="0031786C" w:rsidP="003F4EBB">
      <w:pPr>
        <w:jc w:val="both"/>
        <w:rPr>
          <w:sz w:val="28"/>
          <w:szCs w:val="28"/>
        </w:rPr>
      </w:pPr>
      <w:r w:rsidRPr="00C57F88">
        <w:rPr>
          <w:sz w:val="28"/>
          <w:szCs w:val="28"/>
        </w:rPr>
        <w:t xml:space="preserve">                     Осадченко Наталья Алексеевна, учитель начальных классов МБОУ </w:t>
      </w:r>
    </w:p>
    <w:p w:rsidR="0031786C" w:rsidRPr="00C57F88" w:rsidRDefault="0031786C" w:rsidP="003F4EBB">
      <w:pPr>
        <w:jc w:val="both"/>
        <w:rPr>
          <w:sz w:val="28"/>
          <w:szCs w:val="28"/>
        </w:rPr>
      </w:pPr>
      <w:r w:rsidRPr="00C57F88">
        <w:rPr>
          <w:sz w:val="28"/>
          <w:szCs w:val="28"/>
        </w:rPr>
        <w:t xml:space="preserve">                     Селивановской СОШ;</w:t>
      </w:r>
    </w:p>
    <w:p w:rsidR="00900F88" w:rsidRPr="00C57F88" w:rsidRDefault="00900F88" w:rsidP="003F4EBB">
      <w:pPr>
        <w:jc w:val="both"/>
        <w:rPr>
          <w:sz w:val="28"/>
          <w:szCs w:val="28"/>
        </w:rPr>
      </w:pPr>
      <w:r w:rsidRPr="00C57F88">
        <w:rPr>
          <w:sz w:val="28"/>
          <w:szCs w:val="28"/>
        </w:rPr>
        <w:t xml:space="preserve">    3 место – </w:t>
      </w:r>
      <w:r w:rsidR="00573A01" w:rsidRPr="00C57F88">
        <w:rPr>
          <w:sz w:val="28"/>
          <w:szCs w:val="28"/>
        </w:rPr>
        <w:t>Макарова</w:t>
      </w:r>
      <w:r w:rsidR="0031786C" w:rsidRPr="00C57F88">
        <w:rPr>
          <w:sz w:val="28"/>
          <w:szCs w:val="28"/>
        </w:rPr>
        <w:t xml:space="preserve"> Ольга Анатольевна, учитель русского языка </w:t>
      </w:r>
    </w:p>
    <w:p w:rsidR="00900F88" w:rsidRPr="00C57F88" w:rsidRDefault="00900F88" w:rsidP="003F4EBB">
      <w:pPr>
        <w:jc w:val="both"/>
        <w:rPr>
          <w:sz w:val="28"/>
          <w:szCs w:val="28"/>
        </w:rPr>
      </w:pPr>
      <w:r w:rsidRPr="00C57F88">
        <w:rPr>
          <w:sz w:val="28"/>
          <w:szCs w:val="28"/>
        </w:rPr>
        <w:t xml:space="preserve">                    МБОУ </w:t>
      </w:r>
      <w:r w:rsidR="0031786C" w:rsidRPr="00C57F88">
        <w:rPr>
          <w:sz w:val="28"/>
          <w:szCs w:val="28"/>
        </w:rPr>
        <w:t xml:space="preserve">Степано </w:t>
      </w:r>
      <w:r w:rsidRPr="00C57F88">
        <w:rPr>
          <w:sz w:val="28"/>
          <w:szCs w:val="28"/>
        </w:rPr>
        <w:t xml:space="preserve">– </w:t>
      </w:r>
      <w:r w:rsidR="0031786C" w:rsidRPr="00C57F88">
        <w:rPr>
          <w:sz w:val="28"/>
          <w:szCs w:val="28"/>
        </w:rPr>
        <w:t>Савченской</w:t>
      </w:r>
      <w:r w:rsidRPr="00C57F88">
        <w:rPr>
          <w:sz w:val="28"/>
          <w:szCs w:val="28"/>
        </w:rPr>
        <w:t xml:space="preserve">  </w:t>
      </w:r>
      <w:r w:rsidR="0031786C" w:rsidRPr="00C57F88">
        <w:rPr>
          <w:sz w:val="28"/>
          <w:szCs w:val="28"/>
        </w:rPr>
        <w:t>О</w:t>
      </w:r>
      <w:r w:rsidR="007B0958" w:rsidRPr="00C57F88">
        <w:rPr>
          <w:sz w:val="28"/>
          <w:szCs w:val="28"/>
        </w:rPr>
        <w:t>ОШ;</w:t>
      </w:r>
    </w:p>
    <w:p w:rsidR="00CB4D87" w:rsidRPr="00C57F88" w:rsidRDefault="00900F88" w:rsidP="003F4EBB">
      <w:pPr>
        <w:jc w:val="both"/>
        <w:rPr>
          <w:sz w:val="28"/>
          <w:szCs w:val="28"/>
        </w:rPr>
      </w:pPr>
      <w:r w:rsidRPr="00C57F88">
        <w:rPr>
          <w:sz w:val="28"/>
          <w:szCs w:val="28"/>
        </w:rPr>
        <w:t xml:space="preserve">                     </w:t>
      </w:r>
    </w:p>
    <w:p w:rsidR="00000869" w:rsidRPr="00C57F88" w:rsidRDefault="00900F88" w:rsidP="003F4EBB">
      <w:pPr>
        <w:jc w:val="both"/>
        <w:rPr>
          <w:sz w:val="28"/>
          <w:szCs w:val="28"/>
        </w:rPr>
      </w:pPr>
      <w:r w:rsidRPr="00C57F88">
        <w:rPr>
          <w:sz w:val="28"/>
          <w:szCs w:val="28"/>
        </w:rPr>
        <w:t xml:space="preserve">  </w:t>
      </w:r>
      <w:r w:rsidR="00000869" w:rsidRPr="00C57F88">
        <w:rPr>
          <w:sz w:val="28"/>
          <w:szCs w:val="28"/>
        </w:rPr>
        <w:t xml:space="preserve">  в номинации «Педагогический дебют»: </w:t>
      </w:r>
    </w:p>
    <w:p w:rsidR="00000869" w:rsidRPr="00C57F88" w:rsidRDefault="00573A01" w:rsidP="003F4EBB">
      <w:pPr>
        <w:jc w:val="both"/>
        <w:rPr>
          <w:sz w:val="28"/>
          <w:szCs w:val="28"/>
        </w:rPr>
      </w:pPr>
      <w:r w:rsidRPr="00C57F88">
        <w:rPr>
          <w:sz w:val="28"/>
          <w:szCs w:val="28"/>
        </w:rPr>
        <w:t xml:space="preserve">    1 место – Косогорская</w:t>
      </w:r>
      <w:r w:rsidR="00000869" w:rsidRPr="00C57F88">
        <w:rPr>
          <w:sz w:val="28"/>
          <w:szCs w:val="28"/>
        </w:rPr>
        <w:t xml:space="preserve"> Елен</w:t>
      </w:r>
      <w:r w:rsidRPr="00C57F88">
        <w:rPr>
          <w:sz w:val="28"/>
          <w:szCs w:val="28"/>
        </w:rPr>
        <w:t>а</w:t>
      </w:r>
      <w:r w:rsidR="00000869" w:rsidRPr="00C57F88">
        <w:rPr>
          <w:sz w:val="28"/>
          <w:szCs w:val="28"/>
        </w:rPr>
        <w:t xml:space="preserve"> Александровн</w:t>
      </w:r>
      <w:r w:rsidRPr="00C57F88">
        <w:rPr>
          <w:sz w:val="28"/>
          <w:szCs w:val="28"/>
        </w:rPr>
        <w:t>а</w:t>
      </w:r>
      <w:r w:rsidR="00000869" w:rsidRPr="00C57F88">
        <w:rPr>
          <w:sz w:val="28"/>
          <w:szCs w:val="28"/>
        </w:rPr>
        <w:t>, учител</w:t>
      </w:r>
      <w:r w:rsidRPr="00C57F88">
        <w:rPr>
          <w:sz w:val="28"/>
          <w:szCs w:val="28"/>
        </w:rPr>
        <w:t>ь</w:t>
      </w:r>
      <w:r w:rsidR="00000869" w:rsidRPr="00C57F88">
        <w:rPr>
          <w:sz w:val="28"/>
          <w:szCs w:val="28"/>
        </w:rPr>
        <w:t xml:space="preserve">  математики МБОУ     </w:t>
      </w:r>
    </w:p>
    <w:p w:rsidR="00000869" w:rsidRPr="00C57F88" w:rsidRDefault="00000869" w:rsidP="003F4EBB">
      <w:pPr>
        <w:jc w:val="both"/>
        <w:rPr>
          <w:sz w:val="28"/>
          <w:szCs w:val="28"/>
        </w:rPr>
      </w:pPr>
      <w:r w:rsidRPr="00C57F88">
        <w:rPr>
          <w:sz w:val="28"/>
          <w:szCs w:val="28"/>
        </w:rPr>
        <w:t xml:space="preserve">                     Петровской СОШ;</w:t>
      </w:r>
    </w:p>
    <w:p w:rsidR="00573A01" w:rsidRPr="00C57F88" w:rsidRDefault="003A6FC4" w:rsidP="003F4EBB">
      <w:pPr>
        <w:jc w:val="both"/>
        <w:rPr>
          <w:sz w:val="28"/>
          <w:szCs w:val="28"/>
        </w:rPr>
      </w:pPr>
      <w:r w:rsidRPr="00C57F88">
        <w:rPr>
          <w:sz w:val="28"/>
          <w:szCs w:val="28"/>
        </w:rPr>
        <w:t xml:space="preserve">     2 место – Филатов</w:t>
      </w:r>
      <w:r w:rsidR="00573A01" w:rsidRPr="00C57F88">
        <w:rPr>
          <w:sz w:val="28"/>
          <w:szCs w:val="28"/>
        </w:rPr>
        <w:t xml:space="preserve"> Максим Александрович, учитель</w:t>
      </w:r>
      <w:r w:rsidR="00000869" w:rsidRPr="00C57F88">
        <w:rPr>
          <w:sz w:val="28"/>
          <w:szCs w:val="28"/>
        </w:rPr>
        <w:t xml:space="preserve">  физической культуры </w:t>
      </w:r>
    </w:p>
    <w:p w:rsidR="00000869" w:rsidRPr="00C57F88" w:rsidRDefault="00573A01" w:rsidP="003F4EBB">
      <w:pPr>
        <w:jc w:val="both"/>
        <w:rPr>
          <w:sz w:val="28"/>
          <w:szCs w:val="28"/>
        </w:rPr>
      </w:pPr>
      <w:r w:rsidRPr="00C57F88">
        <w:rPr>
          <w:sz w:val="28"/>
          <w:szCs w:val="28"/>
        </w:rPr>
        <w:t xml:space="preserve">                     МБОУ </w:t>
      </w:r>
      <w:r w:rsidR="00000869" w:rsidRPr="00C57F88">
        <w:rPr>
          <w:sz w:val="28"/>
          <w:szCs w:val="28"/>
        </w:rPr>
        <w:t xml:space="preserve"> Милютинской  СОШ;</w:t>
      </w:r>
    </w:p>
    <w:p w:rsidR="00000869" w:rsidRPr="00C57F88" w:rsidRDefault="00000869" w:rsidP="003F4EBB">
      <w:pPr>
        <w:jc w:val="both"/>
        <w:rPr>
          <w:sz w:val="28"/>
          <w:szCs w:val="28"/>
        </w:rPr>
      </w:pPr>
      <w:r w:rsidRPr="00C57F88">
        <w:rPr>
          <w:sz w:val="28"/>
          <w:szCs w:val="28"/>
        </w:rPr>
        <w:t>в номинации «Воспитатель года - 2017»:</w:t>
      </w:r>
    </w:p>
    <w:p w:rsidR="00000869" w:rsidRPr="00C57F88" w:rsidRDefault="00000869" w:rsidP="003F4EBB">
      <w:pPr>
        <w:jc w:val="both"/>
        <w:rPr>
          <w:sz w:val="28"/>
          <w:szCs w:val="28"/>
        </w:rPr>
      </w:pPr>
      <w:r w:rsidRPr="00C57F88">
        <w:rPr>
          <w:sz w:val="28"/>
          <w:szCs w:val="28"/>
        </w:rPr>
        <w:t xml:space="preserve">    1 место – Марченко Светлан</w:t>
      </w:r>
      <w:r w:rsidR="00573A01" w:rsidRPr="00C57F88">
        <w:rPr>
          <w:sz w:val="28"/>
          <w:szCs w:val="28"/>
        </w:rPr>
        <w:t>а</w:t>
      </w:r>
      <w:r w:rsidRPr="00C57F88">
        <w:rPr>
          <w:sz w:val="28"/>
          <w:szCs w:val="28"/>
        </w:rPr>
        <w:t xml:space="preserve"> Ивановн</w:t>
      </w:r>
      <w:r w:rsidR="00573A01" w:rsidRPr="00C57F88">
        <w:rPr>
          <w:sz w:val="28"/>
          <w:szCs w:val="28"/>
        </w:rPr>
        <w:t>а</w:t>
      </w:r>
      <w:r w:rsidRPr="00C57F88">
        <w:rPr>
          <w:sz w:val="28"/>
          <w:szCs w:val="28"/>
        </w:rPr>
        <w:t>,  воспитател</w:t>
      </w:r>
      <w:r w:rsidR="00573A01" w:rsidRPr="00C57F88">
        <w:rPr>
          <w:sz w:val="28"/>
          <w:szCs w:val="28"/>
        </w:rPr>
        <w:t>ь</w:t>
      </w:r>
      <w:r w:rsidRPr="00C57F88">
        <w:rPr>
          <w:sz w:val="28"/>
          <w:szCs w:val="28"/>
        </w:rPr>
        <w:t xml:space="preserve"> МБДОУ д/с № 1 </w:t>
      </w:r>
    </w:p>
    <w:p w:rsidR="00000869" w:rsidRPr="00C57F88" w:rsidRDefault="00000869" w:rsidP="003F4EBB">
      <w:pPr>
        <w:jc w:val="both"/>
        <w:rPr>
          <w:sz w:val="28"/>
          <w:szCs w:val="28"/>
        </w:rPr>
      </w:pPr>
      <w:r w:rsidRPr="00C57F88">
        <w:rPr>
          <w:sz w:val="28"/>
          <w:szCs w:val="28"/>
        </w:rPr>
        <w:t xml:space="preserve">                     ст.Милютинской;     </w:t>
      </w:r>
    </w:p>
    <w:p w:rsidR="00000869" w:rsidRPr="00C57F88" w:rsidRDefault="00573A01" w:rsidP="003F4EBB">
      <w:pPr>
        <w:jc w:val="both"/>
        <w:rPr>
          <w:sz w:val="28"/>
          <w:szCs w:val="28"/>
        </w:rPr>
      </w:pPr>
      <w:r w:rsidRPr="00C57F88">
        <w:rPr>
          <w:sz w:val="28"/>
          <w:szCs w:val="28"/>
        </w:rPr>
        <w:t xml:space="preserve">    2 место – Усенко Анжелика</w:t>
      </w:r>
      <w:r w:rsidR="00000869" w:rsidRPr="00C57F88">
        <w:rPr>
          <w:sz w:val="28"/>
          <w:szCs w:val="28"/>
        </w:rPr>
        <w:t xml:space="preserve"> Юрьевн</w:t>
      </w:r>
      <w:r w:rsidRPr="00C57F88">
        <w:rPr>
          <w:sz w:val="28"/>
          <w:szCs w:val="28"/>
        </w:rPr>
        <w:t>а</w:t>
      </w:r>
      <w:r w:rsidR="00000869" w:rsidRPr="00C57F88">
        <w:rPr>
          <w:sz w:val="28"/>
          <w:szCs w:val="28"/>
        </w:rPr>
        <w:t>, воспитател</w:t>
      </w:r>
      <w:r w:rsidRPr="00C57F88">
        <w:rPr>
          <w:sz w:val="28"/>
          <w:szCs w:val="28"/>
        </w:rPr>
        <w:t>ь</w:t>
      </w:r>
      <w:r w:rsidR="00000869" w:rsidRPr="00C57F88">
        <w:rPr>
          <w:sz w:val="28"/>
          <w:szCs w:val="28"/>
        </w:rPr>
        <w:t xml:space="preserve"> детского сада № 7 </w:t>
      </w:r>
    </w:p>
    <w:p w:rsidR="00000869" w:rsidRPr="00C57F88" w:rsidRDefault="00000869" w:rsidP="003F4EBB">
      <w:pPr>
        <w:jc w:val="both"/>
        <w:rPr>
          <w:sz w:val="28"/>
          <w:szCs w:val="28"/>
        </w:rPr>
      </w:pPr>
      <w:r w:rsidRPr="00C57F88">
        <w:rPr>
          <w:sz w:val="28"/>
          <w:szCs w:val="28"/>
        </w:rPr>
        <w:t xml:space="preserve">                     х. Новодмитриевского;</w:t>
      </w:r>
    </w:p>
    <w:p w:rsidR="00000869" w:rsidRPr="00C57F88" w:rsidRDefault="00E93D39" w:rsidP="003F4EBB">
      <w:pPr>
        <w:jc w:val="both"/>
        <w:rPr>
          <w:sz w:val="28"/>
          <w:szCs w:val="28"/>
        </w:rPr>
      </w:pPr>
      <w:r w:rsidRPr="00C57F88">
        <w:rPr>
          <w:sz w:val="28"/>
          <w:szCs w:val="28"/>
        </w:rPr>
        <w:t xml:space="preserve">                     </w:t>
      </w:r>
      <w:r w:rsidR="00573A01" w:rsidRPr="00C57F88">
        <w:rPr>
          <w:sz w:val="28"/>
          <w:szCs w:val="28"/>
        </w:rPr>
        <w:t>Кравцова Валентина</w:t>
      </w:r>
      <w:r w:rsidR="00000869" w:rsidRPr="00C57F88">
        <w:rPr>
          <w:sz w:val="28"/>
          <w:szCs w:val="28"/>
        </w:rPr>
        <w:t xml:space="preserve"> Александровн</w:t>
      </w:r>
      <w:r w:rsidR="00573A01" w:rsidRPr="00C57F88">
        <w:rPr>
          <w:sz w:val="28"/>
          <w:szCs w:val="28"/>
        </w:rPr>
        <w:t>а</w:t>
      </w:r>
      <w:r w:rsidR="00000869" w:rsidRPr="00C57F88">
        <w:rPr>
          <w:sz w:val="28"/>
          <w:szCs w:val="28"/>
        </w:rPr>
        <w:t>, воспитател</w:t>
      </w:r>
      <w:r w:rsidR="00573A01" w:rsidRPr="00C57F88">
        <w:rPr>
          <w:sz w:val="28"/>
          <w:szCs w:val="28"/>
        </w:rPr>
        <w:t>ь</w:t>
      </w:r>
      <w:r w:rsidR="00000869" w:rsidRPr="00C57F88">
        <w:rPr>
          <w:sz w:val="28"/>
          <w:szCs w:val="28"/>
        </w:rPr>
        <w:t xml:space="preserve"> детского сада № 9  </w:t>
      </w:r>
    </w:p>
    <w:p w:rsidR="00000869" w:rsidRPr="00C57F88" w:rsidRDefault="00000869" w:rsidP="003F4EBB">
      <w:pPr>
        <w:jc w:val="both"/>
        <w:rPr>
          <w:sz w:val="28"/>
          <w:szCs w:val="28"/>
        </w:rPr>
      </w:pPr>
      <w:r w:rsidRPr="00C57F88">
        <w:rPr>
          <w:sz w:val="28"/>
          <w:szCs w:val="28"/>
        </w:rPr>
        <w:t xml:space="preserve">                     «Зорюшка» х. Николовка;</w:t>
      </w:r>
    </w:p>
    <w:p w:rsidR="00000869" w:rsidRPr="00C57F88" w:rsidRDefault="00000869" w:rsidP="003F4EBB">
      <w:pPr>
        <w:jc w:val="both"/>
        <w:rPr>
          <w:sz w:val="28"/>
          <w:szCs w:val="28"/>
        </w:rPr>
      </w:pPr>
      <w:r w:rsidRPr="00C57F88">
        <w:rPr>
          <w:sz w:val="28"/>
          <w:szCs w:val="28"/>
        </w:rPr>
        <w:t xml:space="preserve">    3 место – Бабкин</w:t>
      </w:r>
      <w:r w:rsidR="00573A01" w:rsidRPr="00C57F88">
        <w:rPr>
          <w:sz w:val="28"/>
          <w:szCs w:val="28"/>
        </w:rPr>
        <w:t>а</w:t>
      </w:r>
      <w:r w:rsidRPr="00C57F88">
        <w:rPr>
          <w:sz w:val="28"/>
          <w:szCs w:val="28"/>
        </w:rPr>
        <w:t xml:space="preserve"> Елен</w:t>
      </w:r>
      <w:r w:rsidR="00573A01" w:rsidRPr="00C57F88">
        <w:rPr>
          <w:sz w:val="28"/>
          <w:szCs w:val="28"/>
        </w:rPr>
        <w:t>а Викторовна, воспитатель</w:t>
      </w:r>
      <w:r w:rsidRPr="00C57F88">
        <w:rPr>
          <w:sz w:val="28"/>
          <w:szCs w:val="28"/>
        </w:rPr>
        <w:t xml:space="preserve"> детского сада № 3 </w:t>
      </w:r>
    </w:p>
    <w:p w:rsidR="00E762D0" w:rsidRPr="00C57F88" w:rsidRDefault="00000869" w:rsidP="00E762D0">
      <w:pPr>
        <w:jc w:val="both"/>
      </w:pPr>
      <w:r w:rsidRPr="00C57F88">
        <w:rPr>
          <w:sz w:val="28"/>
          <w:szCs w:val="28"/>
        </w:rPr>
        <w:t xml:space="preserve">                     х. Нижнепетровского.</w:t>
      </w:r>
      <w:r w:rsidR="00E762D0" w:rsidRPr="00C57F88">
        <w:t xml:space="preserve"> </w:t>
      </w:r>
    </w:p>
    <w:p w:rsidR="00E762D0" w:rsidRPr="00C57F88" w:rsidRDefault="00E762D0" w:rsidP="00E762D0">
      <w:pPr>
        <w:jc w:val="both"/>
        <w:rPr>
          <w:sz w:val="28"/>
          <w:szCs w:val="28"/>
        </w:rPr>
      </w:pPr>
      <w:r w:rsidRPr="00C57F88">
        <w:rPr>
          <w:sz w:val="28"/>
          <w:szCs w:val="28"/>
        </w:rPr>
        <w:t>С целью выявления среди учащихся общеобразовательных организаций района</w:t>
      </w:r>
    </w:p>
    <w:p w:rsidR="00E762D0" w:rsidRPr="00C57F88" w:rsidRDefault="00E762D0" w:rsidP="00E762D0">
      <w:pPr>
        <w:jc w:val="both"/>
        <w:rPr>
          <w:sz w:val="28"/>
          <w:szCs w:val="28"/>
        </w:rPr>
      </w:pPr>
      <w:r w:rsidRPr="00C57F88">
        <w:rPr>
          <w:sz w:val="28"/>
          <w:szCs w:val="28"/>
        </w:rPr>
        <w:t xml:space="preserve">ярких, разносторонне развитых личностей, стремящихся к самореализации и саморазвитию, формированию активной гражданской позиции 07.04.2017 </w:t>
      </w:r>
      <w:r w:rsidR="00004B73" w:rsidRPr="00C57F88">
        <w:rPr>
          <w:sz w:val="28"/>
          <w:szCs w:val="28"/>
        </w:rPr>
        <w:t>г.</w:t>
      </w:r>
      <w:r w:rsidRPr="00C57F88">
        <w:rPr>
          <w:sz w:val="28"/>
          <w:szCs w:val="28"/>
        </w:rPr>
        <w:t xml:space="preserve">  проведен муниципальный конкурс «Ученик года - 2017». В конкурсе приняли участие 5 обучающихся общеобразовательных организаций района: Гвозденко Анна, обучающаяся 11 класса МБОУ Милютинской СОШ;  Егорова Виктория, обучающаяся 9 класса МБОУ Селивановской СОШ, Кочетова Дарья, обучающаяся 10 класса МБОУ Петровской СОШ; Опарина  Диана, обучающаяся 9 класса МБОУ Новодмитриевской СОШ; Харченко Алина, обучающаяся 10  класса МБОУ Маньково-Березовской СОШ. </w:t>
      </w:r>
    </w:p>
    <w:p w:rsidR="00E762D0" w:rsidRPr="00C57F88" w:rsidRDefault="00E762D0" w:rsidP="00E762D0">
      <w:pPr>
        <w:jc w:val="both"/>
        <w:rPr>
          <w:sz w:val="28"/>
          <w:szCs w:val="28"/>
        </w:rPr>
      </w:pPr>
      <w:r w:rsidRPr="00C57F88">
        <w:rPr>
          <w:sz w:val="28"/>
          <w:szCs w:val="28"/>
        </w:rPr>
        <w:t>Победитель и призеры конкурса:  1 место – Кочетова Дарья, обучающаяся 10 класса   МБОУ Петровской СОШ;    2 место – Гвозденко Анна, обучающаяся 11 класса МБОУ Милютинской СОШ;  3 место – Егорова Виктория, обучающаяся 9 класса  МБОУ Селивановской СОШ  и Харченко Алина, обучающаяся 10 класса Маньково-Березовской СОШ.</w:t>
      </w:r>
    </w:p>
    <w:p w:rsidR="00E762D0" w:rsidRPr="00C57F88" w:rsidRDefault="00E762D0" w:rsidP="00E762D0">
      <w:pPr>
        <w:jc w:val="both"/>
        <w:rPr>
          <w:sz w:val="28"/>
          <w:szCs w:val="28"/>
        </w:rPr>
      </w:pPr>
      <w:r w:rsidRPr="00C57F88">
        <w:rPr>
          <w:sz w:val="28"/>
          <w:szCs w:val="28"/>
        </w:rPr>
        <w:lastRenderedPageBreak/>
        <w:t xml:space="preserve">     В рамках объявления в Российской Федерации 2017 года – «Годом экологии»  и в целях популяризации экологической культуры и отработки практических навыков сдачи единого государственного экзамена 17 мая  проведен муниципальный этап областного конкурса «ЭкоЕГЭ-2017». Задания муниципального этапа областного конкурса (КИМы) разработала группа педагогов, определенная приказом по отделу образования. Длительность проведения муниципального этапа областного конкурса составила - 1,5 часа. </w:t>
      </w:r>
    </w:p>
    <w:p w:rsidR="00E762D0" w:rsidRPr="00C57F88" w:rsidRDefault="00E762D0" w:rsidP="00E762D0">
      <w:pPr>
        <w:jc w:val="both"/>
        <w:rPr>
          <w:sz w:val="28"/>
          <w:szCs w:val="28"/>
        </w:rPr>
      </w:pPr>
      <w:r w:rsidRPr="00C57F88">
        <w:rPr>
          <w:sz w:val="28"/>
          <w:szCs w:val="28"/>
        </w:rPr>
        <w:t>В первую часть КИМов включены были включены 20 вопросов с выбором правильного ответа. Вторая часть представлена была как творческое задание – участники конкурса написали сочинение – эссе о своем отношении к экологическим проблемам. Наибольшее количество баллов набрали: Воронков Александр (МБОУ Кутейниковская СОШ), Тесля Ксения (МБОУ Милютинская СОШ), Гордиенко Ольга (МБОУ Петровская СОШ), Селиванов Илья (МБОУ Кутейниковская СОШ), Харченко Алина (МБОУ Маньково-Березовская СОШ).</w:t>
      </w:r>
      <w:r w:rsidR="00EF69E2" w:rsidRPr="00C57F88">
        <w:rPr>
          <w:sz w:val="28"/>
          <w:szCs w:val="28"/>
        </w:rPr>
        <w:t xml:space="preserve">Тесля Ксения, обучающаяся МБОУ Милютинской СОШ и Харченко Алина, обучающаяся МБОУ Маньково-Березовской СОШ приняли участие в областном конкурсе «ЭкоЕГЭ – 2017». </w:t>
      </w:r>
      <w:r w:rsidRPr="00C57F88">
        <w:rPr>
          <w:sz w:val="28"/>
          <w:szCs w:val="28"/>
        </w:rPr>
        <w:t xml:space="preserve"> </w:t>
      </w:r>
    </w:p>
    <w:p w:rsidR="00900F88" w:rsidRPr="00C57F88" w:rsidRDefault="00E762D0" w:rsidP="00E762D0">
      <w:pPr>
        <w:jc w:val="both"/>
        <w:rPr>
          <w:sz w:val="28"/>
          <w:szCs w:val="28"/>
        </w:rPr>
      </w:pPr>
      <w:r w:rsidRPr="00C57F88">
        <w:rPr>
          <w:sz w:val="28"/>
          <w:szCs w:val="28"/>
        </w:rPr>
        <w:t xml:space="preserve">    19.05.2017 г. был проведен муниципальный конкурс «Лучший урок письма – 2017».  В конкурсе  приняли участие 15 обучающихся из 10 общеобразовательных организаций района (МБОУ Каменной СОШ,  МБО</w:t>
      </w:r>
      <w:r w:rsidR="005D671D" w:rsidRPr="00C57F88">
        <w:rPr>
          <w:sz w:val="28"/>
          <w:szCs w:val="28"/>
        </w:rPr>
        <w:t xml:space="preserve">У Николо-Березовской СОШ,  МБОУ </w:t>
      </w:r>
      <w:r w:rsidRPr="00C57F88">
        <w:rPr>
          <w:sz w:val="28"/>
          <w:szCs w:val="28"/>
        </w:rPr>
        <w:t>Петровской СОШ, МБОУ Маньково-Березовской СОШ, МБОУ Милютинской СОШ, МБОУ Кутейниковской СОШ, МБОУ Первомайской ООШ, МБОУ Степано-Савченской ООШ, МБОУ Россошанской ООШ, МБОУ Терновской ООШ,), а также учитель русского языка и литературы МБОУ Николо-Березовской СОШ</w:t>
      </w:r>
      <w:r w:rsidR="00E22383" w:rsidRPr="00C57F88">
        <w:rPr>
          <w:sz w:val="28"/>
          <w:szCs w:val="28"/>
        </w:rPr>
        <w:t xml:space="preserve"> </w:t>
      </w:r>
      <w:r w:rsidRPr="00C57F88">
        <w:rPr>
          <w:sz w:val="28"/>
          <w:szCs w:val="28"/>
        </w:rPr>
        <w:t xml:space="preserve"> Подберезная Н.А. в номинации «Лучшая методическая разработка проведения Урока письма».    Работы победителей:  Печёркина Евгения, обучающегося МБОУ Россошанской  ООШ (руководитель Икрянникова Л.А., учитель русского языка и литературы); Овсепян Анны, обучающейся МБОУ Милютинской СОШ  (руководитель Ковалёва Е.Ю., заместитель директора по воспитательной работе);</w:t>
      </w:r>
      <w:r w:rsidR="00E22383" w:rsidRPr="00C57F88">
        <w:rPr>
          <w:sz w:val="28"/>
          <w:szCs w:val="28"/>
        </w:rPr>
        <w:t xml:space="preserve"> </w:t>
      </w:r>
      <w:r w:rsidRPr="00C57F88">
        <w:rPr>
          <w:sz w:val="28"/>
          <w:szCs w:val="28"/>
        </w:rPr>
        <w:t>Долговой Ангелины, обучающейся МБОУ Милютинской СОШ   (руководитель Панфилова Е.Ю., учитель русского языка и литературы)     направлены на региональный этап.</w:t>
      </w:r>
      <w:r w:rsidR="00EF69E2" w:rsidRPr="00C57F88">
        <w:rPr>
          <w:sz w:val="28"/>
          <w:szCs w:val="28"/>
        </w:rPr>
        <w:t xml:space="preserve"> Печёркин Евгений, обучающийся МБОУ Россошанской  ООШ стал призером регионального этапа Всероссийского конкурса «Лучший урок письма – 2017».</w:t>
      </w:r>
    </w:p>
    <w:p w:rsidR="00E762D0" w:rsidRPr="00C57F88" w:rsidRDefault="00900F88" w:rsidP="00E762D0">
      <w:pPr>
        <w:jc w:val="both"/>
        <w:rPr>
          <w:color w:val="000000"/>
          <w:sz w:val="28"/>
          <w:szCs w:val="28"/>
        </w:rPr>
      </w:pPr>
      <w:r w:rsidRPr="00C57F88">
        <w:rPr>
          <w:sz w:val="28"/>
          <w:szCs w:val="28"/>
        </w:rPr>
        <w:t xml:space="preserve">    </w:t>
      </w:r>
      <w:r w:rsidR="00B5428C" w:rsidRPr="00C57F88">
        <w:rPr>
          <w:sz w:val="28"/>
          <w:szCs w:val="28"/>
        </w:rPr>
        <w:t xml:space="preserve">    </w:t>
      </w:r>
      <w:r w:rsidR="001D4A9F" w:rsidRPr="00C57F88">
        <w:rPr>
          <w:sz w:val="28"/>
          <w:szCs w:val="28"/>
        </w:rPr>
        <w:t xml:space="preserve">        </w:t>
      </w:r>
      <w:r w:rsidRPr="00C57F88">
        <w:rPr>
          <w:sz w:val="28"/>
          <w:szCs w:val="28"/>
        </w:rPr>
        <w:t xml:space="preserve">В Милютинском районе с  января  по </w:t>
      </w:r>
      <w:r w:rsidR="00573A01" w:rsidRPr="00C57F88">
        <w:rPr>
          <w:sz w:val="28"/>
          <w:szCs w:val="28"/>
        </w:rPr>
        <w:t>февраль</w:t>
      </w:r>
      <w:r w:rsidRPr="00C57F88">
        <w:rPr>
          <w:sz w:val="28"/>
          <w:szCs w:val="28"/>
        </w:rPr>
        <w:t xml:space="preserve"> 201</w:t>
      </w:r>
      <w:r w:rsidR="00573A01" w:rsidRPr="00C57F88">
        <w:rPr>
          <w:sz w:val="28"/>
          <w:szCs w:val="28"/>
        </w:rPr>
        <w:t>7</w:t>
      </w:r>
      <w:r w:rsidRPr="00C57F88">
        <w:rPr>
          <w:sz w:val="28"/>
          <w:szCs w:val="28"/>
        </w:rPr>
        <w:t xml:space="preserve">  года проведен школьный этап Всероссийских  спортивных соревнований  «Президентские  состязания» и «Президентские спортивные игры», в котором приняли участие 15 общеобразовательных  организаций района.  «Президентские  состязания» и «Президентские спортивные игры» являются приоритетным направлением в деятельности каждого ОО по организации  проведения и внедрения физкультурно-спортивной работы с обучающимися. Основными целями и задачами данных соревнований являются: определение уровня двигательной активности обучающихся, степени их вовлечения в занятия физической культурой и спортом, наличия установок  и навыков здорового образа жизни, пропаганда здорового образа жизни, формирование позитивных жизненных установок подрастающего поколения. Соревнования проходили по следующим видам спорта - спортивное многоборье, мини-футбол,  творческий конкурс, настольный теннис, уличный баскетбол,  легкая атлетика, волейбол. В </w:t>
      </w:r>
      <w:r w:rsidR="00573A01" w:rsidRPr="00C57F88">
        <w:rPr>
          <w:sz w:val="28"/>
          <w:szCs w:val="28"/>
        </w:rPr>
        <w:t xml:space="preserve">школьном </w:t>
      </w:r>
      <w:r w:rsidR="0072257B" w:rsidRPr="00C57F88">
        <w:rPr>
          <w:sz w:val="28"/>
          <w:szCs w:val="28"/>
        </w:rPr>
        <w:t xml:space="preserve">этапе Президентских </w:t>
      </w:r>
      <w:r w:rsidRPr="00C57F88">
        <w:rPr>
          <w:sz w:val="28"/>
          <w:szCs w:val="28"/>
        </w:rPr>
        <w:t>соревновани</w:t>
      </w:r>
      <w:r w:rsidR="0072257B" w:rsidRPr="00C57F88">
        <w:rPr>
          <w:sz w:val="28"/>
          <w:szCs w:val="28"/>
        </w:rPr>
        <w:t>й</w:t>
      </w:r>
      <w:r w:rsidRPr="00C57F88">
        <w:rPr>
          <w:sz w:val="28"/>
          <w:szCs w:val="28"/>
        </w:rPr>
        <w:t xml:space="preserve"> </w:t>
      </w:r>
      <w:r w:rsidR="0072257B" w:rsidRPr="00C57F88">
        <w:rPr>
          <w:sz w:val="28"/>
          <w:szCs w:val="28"/>
        </w:rPr>
        <w:t>приняли участие 1066</w:t>
      </w:r>
      <w:r w:rsidRPr="00C57F88">
        <w:rPr>
          <w:sz w:val="28"/>
          <w:szCs w:val="28"/>
        </w:rPr>
        <w:t xml:space="preserve"> обучающихся общеобразовательных организаций </w:t>
      </w:r>
      <w:r w:rsidR="0072257B" w:rsidRPr="00C57F88">
        <w:rPr>
          <w:sz w:val="28"/>
          <w:szCs w:val="28"/>
        </w:rPr>
        <w:t>муниципалитета</w:t>
      </w:r>
      <w:r w:rsidR="00343783" w:rsidRPr="00C57F88">
        <w:rPr>
          <w:sz w:val="28"/>
          <w:szCs w:val="28"/>
        </w:rPr>
        <w:t>. В спортивных играх приняли участие</w:t>
      </w:r>
      <w:r w:rsidRPr="00C57F88">
        <w:rPr>
          <w:sz w:val="28"/>
          <w:szCs w:val="28"/>
        </w:rPr>
        <w:t xml:space="preserve"> </w:t>
      </w:r>
      <w:r w:rsidR="00343783" w:rsidRPr="00C57F88">
        <w:rPr>
          <w:sz w:val="28"/>
          <w:szCs w:val="28"/>
        </w:rPr>
        <w:t>645</w:t>
      </w:r>
      <w:r w:rsidRPr="00C57F88">
        <w:rPr>
          <w:sz w:val="28"/>
          <w:szCs w:val="28"/>
        </w:rPr>
        <w:t xml:space="preserve"> обучающихся. В  </w:t>
      </w:r>
      <w:r w:rsidR="00941B6A" w:rsidRPr="00C57F88">
        <w:rPr>
          <w:sz w:val="28"/>
          <w:szCs w:val="28"/>
        </w:rPr>
        <w:t xml:space="preserve">феврале - </w:t>
      </w:r>
      <w:r w:rsidRPr="00C57F88">
        <w:rPr>
          <w:sz w:val="28"/>
          <w:szCs w:val="28"/>
        </w:rPr>
        <w:t xml:space="preserve">марте </w:t>
      </w:r>
      <w:r w:rsidRPr="00C57F88">
        <w:rPr>
          <w:color w:val="000000"/>
          <w:sz w:val="28"/>
          <w:szCs w:val="28"/>
        </w:rPr>
        <w:t xml:space="preserve">проведен  </w:t>
      </w:r>
      <w:r w:rsidRPr="00C57F88">
        <w:rPr>
          <w:color w:val="000000"/>
          <w:sz w:val="28"/>
          <w:szCs w:val="28"/>
        </w:rPr>
        <w:lastRenderedPageBreak/>
        <w:t xml:space="preserve">муниципальный этап </w:t>
      </w:r>
      <w:r w:rsidR="00941B6A" w:rsidRPr="00C57F88">
        <w:rPr>
          <w:color w:val="000000"/>
          <w:sz w:val="28"/>
          <w:szCs w:val="28"/>
        </w:rPr>
        <w:t xml:space="preserve">второго </w:t>
      </w:r>
      <w:r w:rsidRPr="00C57F88">
        <w:rPr>
          <w:color w:val="000000"/>
          <w:sz w:val="28"/>
          <w:szCs w:val="28"/>
        </w:rPr>
        <w:t xml:space="preserve">зимнего фестиваля Всероссийского физкультурно - спортивного комплекса ГТО, в котором приняли участие  </w:t>
      </w:r>
      <w:r w:rsidR="00941B6A" w:rsidRPr="00C57F88">
        <w:rPr>
          <w:color w:val="000000"/>
          <w:sz w:val="28"/>
          <w:szCs w:val="28"/>
        </w:rPr>
        <w:t xml:space="preserve">259 </w:t>
      </w:r>
      <w:r w:rsidRPr="00C57F88">
        <w:rPr>
          <w:color w:val="000000"/>
          <w:sz w:val="28"/>
          <w:szCs w:val="28"/>
        </w:rPr>
        <w:t>обучающихся  общеобразовательных органи</w:t>
      </w:r>
      <w:r w:rsidR="00941B6A" w:rsidRPr="00C57F88">
        <w:rPr>
          <w:color w:val="000000"/>
          <w:sz w:val="28"/>
          <w:szCs w:val="28"/>
        </w:rPr>
        <w:t>заций района.    99</w:t>
      </w:r>
      <w:r w:rsidRPr="00C57F88">
        <w:rPr>
          <w:color w:val="000000"/>
          <w:sz w:val="28"/>
          <w:szCs w:val="28"/>
        </w:rPr>
        <w:t xml:space="preserve"> </w:t>
      </w:r>
      <w:r w:rsidRPr="00C57F88">
        <w:rPr>
          <w:sz w:val="28"/>
          <w:szCs w:val="28"/>
        </w:rPr>
        <w:t>обучающи</w:t>
      </w:r>
      <w:r w:rsidR="00941B6A" w:rsidRPr="00C57F88">
        <w:rPr>
          <w:sz w:val="28"/>
          <w:szCs w:val="28"/>
        </w:rPr>
        <w:t>х</w:t>
      </w:r>
      <w:r w:rsidRPr="00C57F88">
        <w:rPr>
          <w:sz w:val="28"/>
          <w:szCs w:val="28"/>
        </w:rPr>
        <w:t>ся  выполнил</w:t>
      </w:r>
      <w:r w:rsidR="00941B6A" w:rsidRPr="00C57F88">
        <w:rPr>
          <w:sz w:val="28"/>
          <w:szCs w:val="28"/>
        </w:rPr>
        <w:t>и</w:t>
      </w:r>
      <w:r w:rsidRPr="00C57F88">
        <w:rPr>
          <w:sz w:val="28"/>
          <w:szCs w:val="28"/>
        </w:rPr>
        <w:t xml:space="preserve"> нормативы</w:t>
      </w:r>
      <w:r w:rsidR="00941B6A" w:rsidRPr="00C57F88">
        <w:rPr>
          <w:sz w:val="28"/>
          <w:szCs w:val="28"/>
        </w:rPr>
        <w:t xml:space="preserve"> </w:t>
      </w:r>
      <w:r w:rsidRPr="00C57F88">
        <w:rPr>
          <w:sz w:val="28"/>
          <w:szCs w:val="28"/>
        </w:rPr>
        <w:t xml:space="preserve"> Всероссийского физкультурно-спортивного комплекса «Готов к труду и обороне».  </w:t>
      </w:r>
      <w:r w:rsidRPr="00C57F88">
        <w:rPr>
          <w:color w:val="000000"/>
          <w:sz w:val="28"/>
          <w:szCs w:val="28"/>
        </w:rPr>
        <w:t>Н</w:t>
      </w:r>
      <w:r w:rsidR="00941B6A" w:rsidRPr="00C57F88">
        <w:rPr>
          <w:color w:val="000000"/>
          <w:sz w:val="28"/>
          <w:szCs w:val="28"/>
        </w:rPr>
        <w:t>а золотой знак сдали нормативы  - 22</w:t>
      </w:r>
      <w:r w:rsidRPr="00C57F88">
        <w:rPr>
          <w:color w:val="000000"/>
          <w:sz w:val="28"/>
          <w:szCs w:val="28"/>
        </w:rPr>
        <w:t xml:space="preserve"> человека, на серебряный знак – </w:t>
      </w:r>
      <w:r w:rsidR="00941B6A" w:rsidRPr="00C57F88">
        <w:rPr>
          <w:color w:val="000000"/>
          <w:sz w:val="28"/>
          <w:szCs w:val="28"/>
        </w:rPr>
        <w:t>49</w:t>
      </w:r>
      <w:r w:rsidRPr="00C57F88">
        <w:rPr>
          <w:color w:val="000000"/>
          <w:sz w:val="28"/>
          <w:szCs w:val="28"/>
        </w:rPr>
        <w:t>, на бронзовый знак  - 2</w:t>
      </w:r>
      <w:r w:rsidR="00941B6A" w:rsidRPr="00C57F88">
        <w:rPr>
          <w:color w:val="000000"/>
          <w:sz w:val="28"/>
          <w:szCs w:val="28"/>
        </w:rPr>
        <w:t>8</w:t>
      </w:r>
      <w:r w:rsidRPr="00C57F88">
        <w:rPr>
          <w:color w:val="000000"/>
          <w:sz w:val="28"/>
          <w:szCs w:val="28"/>
        </w:rPr>
        <w:t xml:space="preserve">.   </w:t>
      </w:r>
      <w:r w:rsidR="004D3AF4" w:rsidRPr="00C57F88">
        <w:rPr>
          <w:color w:val="000000"/>
          <w:sz w:val="28"/>
          <w:szCs w:val="28"/>
        </w:rPr>
        <w:t>Всего обучающихся, принявших участие в выполнении нормативов испытаний (тестов) комплекса ГТО – 418, из низ выполнили нормативы испытаний (тестов) – 168.</w:t>
      </w:r>
    </w:p>
    <w:p w:rsidR="00A67715" w:rsidRPr="00EB542C" w:rsidRDefault="00E762D0" w:rsidP="00E762D0">
      <w:pPr>
        <w:jc w:val="both"/>
        <w:rPr>
          <w:color w:val="000000"/>
          <w:sz w:val="28"/>
          <w:szCs w:val="28"/>
        </w:rPr>
      </w:pPr>
      <w:r w:rsidRPr="00C57F88">
        <w:rPr>
          <w:color w:val="000000"/>
          <w:sz w:val="28"/>
          <w:szCs w:val="28"/>
        </w:rPr>
        <w:t>24 июня 2017 года  в пришкольных  лагерях проводился  XXVIII  Всероссийский Олимпийский день  с целью усиления пропаганды здорового образа жизни, идеалов и принципов олимпизма. Спортивными соревнования было охвачено 253 ребенка.</w:t>
      </w:r>
    </w:p>
    <w:p w:rsidR="00900F88" w:rsidRPr="00EB542C" w:rsidRDefault="00900F88" w:rsidP="003F4EBB">
      <w:pPr>
        <w:jc w:val="both"/>
        <w:rPr>
          <w:sz w:val="28"/>
          <w:szCs w:val="28"/>
        </w:rPr>
      </w:pPr>
      <w:r w:rsidRPr="00EB542C">
        <w:rPr>
          <w:color w:val="000000"/>
          <w:sz w:val="28"/>
          <w:szCs w:val="28"/>
        </w:rPr>
        <w:t xml:space="preserve">                                                                                                                                 </w:t>
      </w:r>
    </w:p>
    <w:p w:rsidR="00283567" w:rsidRPr="00C57F88" w:rsidRDefault="00C57F88" w:rsidP="003F4EBB">
      <w:pPr>
        <w:jc w:val="both"/>
      </w:pPr>
      <w:r w:rsidRPr="00C57F88">
        <w:rPr>
          <w:sz w:val="28"/>
          <w:szCs w:val="28"/>
        </w:rPr>
        <w:t xml:space="preserve">   </w:t>
      </w:r>
      <w:r w:rsidR="0034094E" w:rsidRPr="00C57F88">
        <w:rPr>
          <w:sz w:val="28"/>
          <w:szCs w:val="28"/>
        </w:rPr>
        <w:t xml:space="preserve">Победители первого заочного тура регионального этапа Всероссийского конкурса исследовательских краеведческих работ учащихся «Отечество» </w:t>
      </w:r>
      <w:r w:rsidR="006D4ED2" w:rsidRPr="00C57F88">
        <w:rPr>
          <w:sz w:val="28"/>
          <w:szCs w:val="28"/>
        </w:rPr>
        <w:t xml:space="preserve">Кандакова </w:t>
      </w:r>
      <w:r w:rsidR="005864FA" w:rsidRPr="00C57F88">
        <w:rPr>
          <w:sz w:val="28"/>
          <w:szCs w:val="28"/>
        </w:rPr>
        <w:t xml:space="preserve"> </w:t>
      </w:r>
      <w:r w:rsidR="006D4ED2" w:rsidRPr="00C57F88">
        <w:rPr>
          <w:sz w:val="28"/>
          <w:szCs w:val="28"/>
        </w:rPr>
        <w:t>Юлия</w:t>
      </w:r>
      <w:r w:rsidR="005864FA" w:rsidRPr="00C57F88">
        <w:rPr>
          <w:sz w:val="28"/>
          <w:szCs w:val="28"/>
        </w:rPr>
        <w:t xml:space="preserve"> (МБОУ Милютинская СОШ)</w:t>
      </w:r>
      <w:r w:rsidR="006D4ED2" w:rsidRPr="00C57F88">
        <w:rPr>
          <w:sz w:val="28"/>
          <w:szCs w:val="28"/>
        </w:rPr>
        <w:t>, Созинова Ирина</w:t>
      </w:r>
      <w:r w:rsidR="005864FA" w:rsidRPr="00C57F88">
        <w:rPr>
          <w:sz w:val="28"/>
          <w:szCs w:val="28"/>
        </w:rPr>
        <w:t xml:space="preserve"> (МБОУ Петровская СОШ)</w:t>
      </w:r>
      <w:r w:rsidR="006D4ED2" w:rsidRPr="00C57F88">
        <w:rPr>
          <w:sz w:val="28"/>
          <w:szCs w:val="28"/>
        </w:rPr>
        <w:t>, Щёкина Ольга</w:t>
      </w:r>
      <w:r w:rsidR="005864FA" w:rsidRPr="00C57F88">
        <w:rPr>
          <w:sz w:val="28"/>
          <w:szCs w:val="28"/>
        </w:rPr>
        <w:t xml:space="preserve"> МБОУ Степано-Савченская ООШ) </w:t>
      </w:r>
      <w:r w:rsidR="006D4ED2" w:rsidRPr="00C57F88">
        <w:rPr>
          <w:sz w:val="28"/>
          <w:szCs w:val="28"/>
        </w:rPr>
        <w:t xml:space="preserve"> </w:t>
      </w:r>
      <w:r w:rsidR="007A0EF9" w:rsidRPr="00C57F88">
        <w:rPr>
          <w:sz w:val="28"/>
          <w:szCs w:val="28"/>
        </w:rPr>
        <w:t xml:space="preserve">приняли участие в </w:t>
      </w:r>
      <w:r w:rsidR="005864FA" w:rsidRPr="00C57F88">
        <w:rPr>
          <w:sz w:val="28"/>
          <w:szCs w:val="28"/>
        </w:rPr>
        <w:t>финал</w:t>
      </w:r>
      <w:r w:rsidR="0034094E" w:rsidRPr="00C57F88">
        <w:rPr>
          <w:sz w:val="28"/>
          <w:szCs w:val="28"/>
        </w:rPr>
        <w:t>е</w:t>
      </w:r>
      <w:r w:rsidR="005864FA" w:rsidRPr="00C57F88">
        <w:rPr>
          <w:sz w:val="28"/>
          <w:szCs w:val="28"/>
        </w:rPr>
        <w:t xml:space="preserve"> Конкурса, который состоялся</w:t>
      </w:r>
      <w:r w:rsidR="007A0EF9" w:rsidRPr="00C57F88">
        <w:rPr>
          <w:sz w:val="28"/>
          <w:szCs w:val="28"/>
        </w:rPr>
        <w:t xml:space="preserve"> </w:t>
      </w:r>
      <w:r w:rsidR="00334120" w:rsidRPr="00C57F88">
        <w:rPr>
          <w:sz w:val="28"/>
          <w:szCs w:val="28"/>
        </w:rPr>
        <w:t xml:space="preserve">20 </w:t>
      </w:r>
      <w:r w:rsidR="007A0EF9" w:rsidRPr="00C57F88">
        <w:rPr>
          <w:sz w:val="28"/>
          <w:szCs w:val="28"/>
        </w:rPr>
        <w:t>и 22 января 201</w:t>
      </w:r>
      <w:r w:rsidR="00334120" w:rsidRPr="00C57F88">
        <w:rPr>
          <w:sz w:val="28"/>
          <w:szCs w:val="28"/>
        </w:rPr>
        <w:t>7</w:t>
      </w:r>
      <w:r w:rsidR="007A0EF9" w:rsidRPr="00C57F88">
        <w:rPr>
          <w:sz w:val="28"/>
          <w:szCs w:val="28"/>
        </w:rPr>
        <w:t xml:space="preserve"> года.</w:t>
      </w:r>
      <w:r w:rsidR="005864FA" w:rsidRPr="00C57F88">
        <w:rPr>
          <w:sz w:val="28"/>
          <w:szCs w:val="28"/>
        </w:rPr>
        <w:t xml:space="preserve"> Кандакова Юлия и Созинова Ирина стали призерами областного этапа Всероссийского</w:t>
      </w:r>
      <w:r w:rsidR="005864FA" w:rsidRPr="00C57F88">
        <w:t xml:space="preserve"> </w:t>
      </w:r>
      <w:r w:rsidR="005864FA" w:rsidRPr="00C57F88">
        <w:rPr>
          <w:sz w:val="28"/>
          <w:szCs w:val="28"/>
        </w:rPr>
        <w:t>конкурса исследовательских краеведческих работ учащихся «Отечество-2017»</w:t>
      </w:r>
      <w:r w:rsidR="00283567" w:rsidRPr="00C57F88">
        <w:rPr>
          <w:sz w:val="28"/>
          <w:szCs w:val="28"/>
        </w:rPr>
        <w:t>.</w:t>
      </w:r>
      <w:r w:rsidR="00283567" w:rsidRPr="00C57F88">
        <w:t xml:space="preserve"> </w:t>
      </w:r>
    </w:p>
    <w:p w:rsidR="00C57F88" w:rsidRDefault="00C57F88" w:rsidP="004D3AF4">
      <w:pPr>
        <w:jc w:val="both"/>
        <w:rPr>
          <w:sz w:val="28"/>
          <w:szCs w:val="28"/>
        </w:rPr>
      </w:pPr>
      <w:r w:rsidRPr="00C57F88">
        <w:rPr>
          <w:sz w:val="28"/>
          <w:szCs w:val="28"/>
        </w:rPr>
        <w:t xml:space="preserve">  </w:t>
      </w:r>
    </w:p>
    <w:p w:rsidR="004D3AF4" w:rsidRPr="00B263F0" w:rsidRDefault="00C57F88" w:rsidP="004D3AF4">
      <w:pPr>
        <w:jc w:val="both"/>
        <w:rPr>
          <w:sz w:val="28"/>
          <w:szCs w:val="28"/>
        </w:rPr>
      </w:pPr>
      <w:r w:rsidRPr="00C57F88">
        <w:rPr>
          <w:sz w:val="28"/>
          <w:szCs w:val="28"/>
        </w:rPr>
        <w:t xml:space="preserve"> </w:t>
      </w:r>
      <w:r w:rsidR="004D3AF4" w:rsidRPr="00C57F88">
        <w:rPr>
          <w:sz w:val="28"/>
          <w:szCs w:val="28"/>
        </w:rPr>
        <w:t xml:space="preserve">27.10.2017г.  проведен муниципальный этап регионального конкурса исследовательских краеведческих работ учащихся «Отечество». </w:t>
      </w:r>
      <w:r w:rsidR="00B263F0" w:rsidRPr="00C57F88">
        <w:rPr>
          <w:sz w:val="28"/>
          <w:szCs w:val="28"/>
        </w:rPr>
        <w:t>Победители муниципального этапа Адамова Анна (МБОУ Николо-Березовская СОШ), Кочетова Дарья (МБОУ Петровская СОШ), Ерёменко Юлия (МБОУ Маньково-Березовская СОШ), Маслак Ксения (МБОУ Степано-Савченская ООШ) приняли участие в региональном этапе Конкурса.  Адамова Анна (МБОУ Николо-Березовская СОШ), Кочетова Дарья (МБОУ Петровская СОШ), Маслак Ксения (МБОУ Степано-Савченская ООШ) стали победителями заочного тура регионального этапа Всероссийского конкурса исследовательских краеведческих работ учащихся «Отечество» и приглашены на финал Конкурса, который состоится 20 января 2018 года в г.Батайске.</w:t>
      </w:r>
    </w:p>
    <w:p w:rsidR="00C57F88" w:rsidRDefault="00C57F88" w:rsidP="003F4EBB">
      <w:pPr>
        <w:jc w:val="both"/>
        <w:rPr>
          <w:sz w:val="28"/>
          <w:szCs w:val="28"/>
          <w:highlight w:val="yellow"/>
        </w:rPr>
      </w:pPr>
      <w:r>
        <w:rPr>
          <w:sz w:val="28"/>
          <w:szCs w:val="28"/>
          <w:highlight w:val="yellow"/>
        </w:rPr>
        <w:t xml:space="preserve">   </w:t>
      </w:r>
    </w:p>
    <w:p w:rsidR="007A0EF9" w:rsidRPr="00C57F88" w:rsidRDefault="00C57F88" w:rsidP="003F4EBB">
      <w:pPr>
        <w:jc w:val="both"/>
        <w:rPr>
          <w:sz w:val="28"/>
          <w:szCs w:val="28"/>
        </w:rPr>
      </w:pPr>
      <w:r w:rsidRPr="00C57F88">
        <w:rPr>
          <w:sz w:val="28"/>
          <w:szCs w:val="28"/>
        </w:rPr>
        <w:t xml:space="preserve">   </w:t>
      </w:r>
      <w:r w:rsidR="00283567" w:rsidRPr="00C57F88">
        <w:rPr>
          <w:sz w:val="28"/>
          <w:szCs w:val="28"/>
        </w:rPr>
        <w:t>С 1 по 28 февраля 2017 года проведен «Месячник молодого избирателя» целью, которого было: повышение правовой и электоральной культуры молодежи, уровня информированности молодых избирателей о выборах, создание условий для осознанного участия в голосовании, формирования у молодых людей гражданской ответственности, увеличения интереса молодежи и будущих избирателей к вопросам управления государственными и местными делами посредством выборов. В месячнике приняли участие 1047 обучающихся из 16 общеобразовательных организаций района.</w:t>
      </w:r>
    </w:p>
    <w:p w:rsidR="00BB5143" w:rsidRPr="00C57F88" w:rsidRDefault="00BB5143" w:rsidP="003F4EBB">
      <w:pPr>
        <w:jc w:val="both"/>
        <w:rPr>
          <w:sz w:val="28"/>
          <w:szCs w:val="28"/>
        </w:rPr>
      </w:pPr>
      <w:r w:rsidRPr="00C57F88">
        <w:rPr>
          <w:sz w:val="28"/>
          <w:szCs w:val="28"/>
        </w:rPr>
        <w:t>8 сентября 2017 года проведен муниципальный этап Всероссийского конкурса сочинений, в котором приняли участие 7 обучающихся из 5 школ района. Победителем стала Пучкова Алина, обучающаяся МБОУ Терновской ООШ, её работа направлена на областной этап Всероссийского конкурса сочинений.</w:t>
      </w:r>
    </w:p>
    <w:p w:rsidR="00E32AF0" w:rsidRPr="00C57F88" w:rsidRDefault="00E32AF0" w:rsidP="00E32AF0">
      <w:pPr>
        <w:jc w:val="both"/>
        <w:rPr>
          <w:sz w:val="28"/>
          <w:szCs w:val="28"/>
        </w:rPr>
      </w:pPr>
      <w:r w:rsidRPr="00C57F88">
        <w:rPr>
          <w:sz w:val="28"/>
          <w:szCs w:val="28"/>
        </w:rPr>
        <w:t xml:space="preserve">8 сентября текущего года поведены итоги муниципального этапа областного конкурса «Лучший педагогический работник системы дополнительного образования детей Ростовской области» в 2017 году. Победитель – Кондратова Светлана </w:t>
      </w:r>
      <w:r w:rsidRPr="00C57F88">
        <w:rPr>
          <w:sz w:val="28"/>
          <w:szCs w:val="28"/>
        </w:rPr>
        <w:lastRenderedPageBreak/>
        <w:t>Николаевна, учитель физической ку</w:t>
      </w:r>
      <w:r w:rsidR="005D671D" w:rsidRPr="00C57F88">
        <w:rPr>
          <w:sz w:val="28"/>
          <w:szCs w:val="28"/>
        </w:rPr>
        <w:t>льтуры МБОУ Маньково-Березовской</w:t>
      </w:r>
      <w:r w:rsidRPr="00C57F88">
        <w:rPr>
          <w:sz w:val="28"/>
          <w:szCs w:val="28"/>
        </w:rPr>
        <w:t xml:space="preserve"> СОШ. Кондратова С.Н. участвует в областном конкурсе, итоги не подведены.</w:t>
      </w:r>
    </w:p>
    <w:p w:rsidR="00B83C50" w:rsidRPr="00C57F88" w:rsidRDefault="00B83C50" w:rsidP="00B83C50">
      <w:pPr>
        <w:jc w:val="both"/>
        <w:rPr>
          <w:sz w:val="28"/>
          <w:szCs w:val="28"/>
        </w:rPr>
      </w:pPr>
      <w:r w:rsidRPr="00C57F88">
        <w:rPr>
          <w:sz w:val="28"/>
          <w:szCs w:val="28"/>
        </w:rPr>
        <w:t>В период с 09  по 30 ноября  2017 года на базе МБОУ Милютинской СОШ проведен муниципальный этап Всероссийской олимпиады школьников по русскому языку, биологии, истории, английскому языку, географии, немецкому языку, химии, обществознанию, литературе, математике, физике. Впервые в этом году проведены предметные олимпиады по искусству (МХК), экологии, экономике, праву, физической культуре, ОБЖ, праву и информатике.</w:t>
      </w:r>
    </w:p>
    <w:p w:rsidR="00B83C50" w:rsidRPr="00C57F88" w:rsidRDefault="00B83C50" w:rsidP="00B83C50">
      <w:pPr>
        <w:jc w:val="both"/>
        <w:rPr>
          <w:sz w:val="28"/>
          <w:szCs w:val="28"/>
        </w:rPr>
      </w:pPr>
      <w:r w:rsidRPr="00C57F88">
        <w:rPr>
          <w:sz w:val="28"/>
          <w:szCs w:val="28"/>
        </w:rPr>
        <w:t xml:space="preserve">   В муниципальном этапе Всероссийской олимпиады школьников приняли участие 236 обучающихся из 13 общеобразовательных организаций. Из общего количества участников олимпиады наибольшее количество составили обучающиеся 10 – х классов – 86 человек, обучающихся 11 – х классов -  81 человек; обучающихся 9 –х классов -  86;.</w:t>
      </w:r>
    </w:p>
    <w:p w:rsidR="00B83C50" w:rsidRPr="00C57F88" w:rsidRDefault="00B83C50" w:rsidP="00B83C50">
      <w:pPr>
        <w:jc w:val="both"/>
        <w:rPr>
          <w:sz w:val="28"/>
          <w:szCs w:val="28"/>
        </w:rPr>
      </w:pPr>
      <w:r w:rsidRPr="00C57F88">
        <w:rPr>
          <w:sz w:val="28"/>
          <w:szCs w:val="28"/>
        </w:rPr>
        <w:t>Количественный анализ свидетельствует, что значительный интерес обучающиеся</w:t>
      </w:r>
    </w:p>
    <w:p w:rsidR="00B83C50" w:rsidRPr="00C57F88" w:rsidRDefault="00B83C50" w:rsidP="00B83C50">
      <w:pPr>
        <w:jc w:val="both"/>
        <w:rPr>
          <w:sz w:val="28"/>
          <w:szCs w:val="28"/>
        </w:rPr>
      </w:pPr>
      <w:r w:rsidRPr="00C57F88">
        <w:rPr>
          <w:sz w:val="28"/>
          <w:szCs w:val="28"/>
        </w:rPr>
        <w:t xml:space="preserve">проявили к  олимпиадам по: географии (28 участников), биологии (27  участников), русскому языку (27 участников), обществознанию (26 участников), </w:t>
      </w:r>
    </w:p>
    <w:p w:rsidR="00B83C50" w:rsidRPr="00C57F88" w:rsidRDefault="00B83C50" w:rsidP="00B83C50">
      <w:pPr>
        <w:jc w:val="both"/>
        <w:rPr>
          <w:sz w:val="28"/>
          <w:szCs w:val="28"/>
        </w:rPr>
      </w:pPr>
      <w:r w:rsidRPr="00C57F88">
        <w:rPr>
          <w:sz w:val="28"/>
          <w:szCs w:val="28"/>
        </w:rPr>
        <w:t xml:space="preserve">   Победителями и призерами олимпиады стали 75 обучающихся, что составляет 32%, в том числе 20 участников заняли призовые места по двум и более предметам, 1 участник (Шаповалова Алина, обучающаяся  МБОУ Селивановской СОШ) стал призером по 5- ти предметам и победителем по 3 предметам. По экологии, информатике и ИКТ, химии победителей и призеров нет, так как участники не набрали необходимое количество баллов.</w:t>
      </w:r>
    </w:p>
    <w:p w:rsidR="00B83C50" w:rsidRPr="00C57F88" w:rsidRDefault="00B83C50" w:rsidP="00B83C50">
      <w:pPr>
        <w:jc w:val="both"/>
        <w:rPr>
          <w:sz w:val="28"/>
          <w:szCs w:val="28"/>
        </w:rPr>
      </w:pPr>
      <w:r w:rsidRPr="00C57F88">
        <w:rPr>
          <w:sz w:val="28"/>
          <w:szCs w:val="28"/>
        </w:rPr>
        <w:t xml:space="preserve">Рейтинг образовательных организаций по наличию победителей и призеров на муниципальном этапе  в предметных олимпиадах: МБОУ Селивановская СОШ – 82% (23), МБОУ Николо – Березовская СОШ – 57% (8), МБОУ Маньково – Березовская СОШ – 44,4% (8), МБОУ Милютинская СОШ – 41% (32),  МБОУ Петровская СОШ – 39% (7), МБОУ Новодмитриевская СОШ – 36% (5), МБОУ Степано-Савченская ООШ – 33% (1), МБОУ Кутейниковская СОШ – 31% (4), МБОУ Светочниковская СОШ – 25% (3). </w:t>
      </w:r>
    </w:p>
    <w:p w:rsidR="00EC45E8" w:rsidRPr="00C57F88" w:rsidRDefault="00EC45E8" w:rsidP="00B83C50">
      <w:pPr>
        <w:jc w:val="both"/>
        <w:rPr>
          <w:sz w:val="28"/>
          <w:szCs w:val="28"/>
        </w:rPr>
      </w:pPr>
      <w:r w:rsidRPr="00C57F88">
        <w:rPr>
          <w:sz w:val="28"/>
          <w:szCs w:val="28"/>
        </w:rPr>
        <w:t>30 ноября 2018 года был проведен муниципальный этап областного конкурса «Знаток Конституции и избирательного права». Победитель муниципального конкурса Кандакова Юлия, обучающаяся 11 класса МБОУ Милютинской СОШ, приняла участие в областном конкурсе «Знаток Конституции и избирательного права». Ей вручен сертификат участника Конкурса.</w:t>
      </w:r>
    </w:p>
    <w:p w:rsidR="00B83C50" w:rsidRPr="00C57F88" w:rsidRDefault="00B83C50" w:rsidP="00E32AF0">
      <w:pPr>
        <w:jc w:val="both"/>
        <w:rPr>
          <w:sz w:val="28"/>
          <w:szCs w:val="28"/>
        </w:rPr>
      </w:pPr>
    </w:p>
    <w:p w:rsidR="00003E58" w:rsidRPr="00C57F88" w:rsidRDefault="007A0EF9" w:rsidP="003F4EBB">
      <w:pPr>
        <w:jc w:val="both"/>
        <w:rPr>
          <w:sz w:val="28"/>
        </w:rPr>
      </w:pPr>
      <w:r w:rsidRPr="00C57F88">
        <w:rPr>
          <w:sz w:val="28"/>
          <w:szCs w:val="28"/>
        </w:rPr>
        <w:t xml:space="preserve">   </w:t>
      </w:r>
      <w:r w:rsidR="00D6576B" w:rsidRPr="00C57F88">
        <w:rPr>
          <w:sz w:val="28"/>
        </w:rPr>
        <w:t xml:space="preserve">    </w:t>
      </w:r>
      <w:r w:rsidR="00003E58" w:rsidRPr="00C57F88">
        <w:rPr>
          <w:sz w:val="28"/>
        </w:rPr>
        <w:t>С 2</w:t>
      </w:r>
      <w:r w:rsidR="00FF4FCD" w:rsidRPr="00C57F88">
        <w:rPr>
          <w:sz w:val="28"/>
        </w:rPr>
        <w:t>5</w:t>
      </w:r>
      <w:r w:rsidR="00003E58" w:rsidRPr="00C57F88">
        <w:rPr>
          <w:sz w:val="28"/>
        </w:rPr>
        <w:t xml:space="preserve"> января 201</w:t>
      </w:r>
      <w:r w:rsidR="00D168E4" w:rsidRPr="00C57F88">
        <w:rPr>
          <w:sz w:val="28"/>
        </w:rPr>
        <w:t>7</w:t>
      </w:r>
      <w:r w:rsidR="00850136" w:rsidRPr="00C57F88">
        <w:rPr>
          <w:sz w:val="28"/>
        </w:rPr>
        <w:t xml:space="preserve"> </w:t>
      </w:r>
      <w:r w:rsidR="00003E58" w:rsidRPr="00C57F88">
        <w:rPr>
          <w:sz w:val="28"/>
        </w:rPr>
        <w:t>года по 2</w:t>
      </w:r>
      <w:r w:rsidR="00FF4FCD" w:rsidRPr="00C57F88">
        <w:rPr>
          <w:sz w:val="28"/>
        </w:rPr>
        <w:t>5</w:t>
      </w:r>
      <w:r w:rsidR="00003E58" w:rsidRPr="00C57F88">
        <w:rPr>
          <w:sz w:val="28"/>
        </w:rPr>
        <w:t xml:space="preserve"> февраля 201</w:t>
      </w:r>
      <w:r w:rsidR="00D168E4" w:rsidRPr="00C57F88">
        <w:rPr>
          <w:sz w:val="28"/>
        </w:rPr>
        <w:t>7</w:t>
      </w:r>
      <w:r w:rsidR="00850136" w:rsidRPr="00C57F88">
        <w:rPr>
          <w:sz w:val="28"/>
        </w:rPr>
        <w:t xml:space="preserve"> </w:t>
      </w:r>
      <w:r w:rsidR="00003E58" w:rsidRPr="00C57F88">
        <w:rPr>
          <w:sz w:val="28"/>
        </w:rPr>
        <w:t xml:space="preserve">года </w:t>
      </w:r>
      <w:r w:rsidR="00003E58" w:rsidRPr="00C57F88">
        <w:rPr>
          <w:sz w:val="28"/>
          <w:szCs w:val="28"/>
        </w:rPr>
        <w:t xml:space="preserve">общеобразовательными организациями </w:t>
      </w:r>
      <w:r w:rsidR="00003E58" w:rsidRPr="00C57F88">
        <w:rPr>
          <w:sz w:val="28"/>
        </w:rPr>
        <w:t>был организован и проведен ежегодный месячник оборонно-массовой работы, посвященный 7</w:t>
      </w:r>
      <w:r w:rsidR="00D168E4" w:rsidRPr="00C57F88">
        <w:rPr>
          <w:sz w:val="28"/>
        </w:rPr>
        <w:t>2</w:t>
      </w:r>
      <w:r w:rsidR="00003E58" w:rsidRPr="00C57F88">
        <w:rPr>
          <w:sz w:val="28"/>
        </w:rPr>
        <w:t>-й годовщине Победы в Великой Отечественной войне.</w:t>
      </w:r>
    </w:p>
    <w:p w:rsidR="00301044" w:rsidRPr="00C57F88" w:rsidRDefault="009C1046" w:rsidP="003F4EBB">
      <w:pPr>
        <w:jc w:val="both"/>
        <w:rPr>
          <w:sz w:val="28"/>
          <w:szCs w:val="28"/>
        </w:rPr>
      </w:pPr>
      <w:r w:rsidRPr="00C57F88">
        <w:rPr>
          <w:sz w:val="28"/>
          <w:szCs w:val="28"/>
        </w:rPr>
        <w:t>14</w:t>
      </w:r>
      <w:r w:rsidR="00301044" w:rsidRPr="00C57F88">
        <w:rPr>
          <w:sz w:val="28"/>
          <w:szCs w:val="28"/>
        </w:rPr>
        <w:t xml:space="preserve"> февраля 201</w:t>
      </w:r>
      <w:r w:rsidRPr="00C57F88">
        <w:rPr>
          <w:sz w:val="28"/>
          <w:szCs w:val="28"/>
        </w:rPr>
        <w:t xml:space="preserve">7 </w:t>
      </w:r>
      <w:r w:rsidR="00301044" w:rsidRPr="00C57F88">
        <w:rPr>
          <w:sz w:val="28"/>
          <w:szCs w:val="28"/>
        </w:rPr>
        <w:t>года проведен муниципальный этап конкурса сочинений среди учащихся 11-х классов «Почему я хочу работать в органах прокуратуры».</w:t>
      </w:r>
      <w:r w:rsidR="0077388E" w:rsidRPr="00C57F88">
        <w:rPr>
          <w:sz w:val="28"/>
          <w:szCs w:val="28"/>
        </w:rPr>
        <w:t xml:space="preserve"> </w:t>
      </w:r>
      <w:r w:rsidR="00301044" w:rsidRPr="00C57F88">
        <w:rPr>
          <w:sz w:val="28"/>
          <w:szCs w:val="28"/>
        </w:rPr>
        <w:t>Победител</w:t>
      </w:r>
      <w:r w:rsidRPr="00C57F88">
        <w:rPr>
          <w:sz w:val="28"/>
          <w:szCs w:val="28"/>
        </w:rPr>
        <w:t>ем конкурса стала Гвозденко Анна Николаевна</w:t>
      </w:r>
      <w:r w:rsidR="0023446E" w:rsidRPr="00C57F88">
        <w:rPr>
          <w:sz w:val="28"/>
          <w:szCs w:val="28"/>
        </w:rPr>
        <w:t>,</w:t>
      </w:r>
      <w:r w:rsidRPr="00C57F88">
        <w:rPr>
          <w:sz w:val="28"/>
          <w:szCs w:val="28"/>
        </w:rPr>
        <w:t xml:space="preserve"> </w:t>
      </w:r>
      <w:r w:rsidR="00301044" w:rsidRPr="00C57F88">
        <w:rPr>
          <w:sz w:val="28"/>
          <w:szCs w:val="28"/>
        </w:rPr>
        <w:t xml:space="preserve">обучающаяся МБОУ </w:t>
      </w:r>
      <w:r w:rsidRPr="00C57F88">
        <w:rPr>
          <w:sz w:val="28"/>
          <w:szCs w:val="28"/>
        </w:rPr>
        <w:t xml:space="preserve">Милютинской </w:t>
      </w:r>
      <w:r w:rsidR="00301044" w:rsidRPr="00C57F88">
        <w:rPr>
          <w:sz w:val="28"/>
          <w:szCs w:val="28"/>
        </w:rPr>
        <w:t>СОШ.</w:t>
      </w:r>
    </w:p>
    <w:p w:rsidR="00900F88" w:rsidRPr="00C57F88" w:rsidRDefault="00900F88" w:rsidP="003F4EBB">
      <w:pPr>
        <w:jc w:val="both"/>
        <w:rPr>
          <w:sz w:val="28"/>
          <w:szCs w:val="28"/>
        </w:rPr>
      </w:pPr>
      <w:r w:rsidRPr="00C57F88">
        <w:rPr>
          <w:sz w:val="28"/>
          <w:szCs w:val="28"/>
        </w:rPr>
        <w:t xml:space="preserve">  1</w:t>
      </w:r>
      <w:r w:rsidR="004F5392" w:rsidRPr="00C57F88">
        <w:rPr>
          <w:sz w:val="28"/>
          <w:szCs w:val="28"/>
        </w:rPr>
        <w:t>5 марта 2017</w:t>
      </w:r>
      <w:r w:rsidRPr="00C57F88">
        <w:rPr>
          <w:sz w:val="28"/>
          <w:szCs w:val="28"/>
        </w:rPr>
        <w:t xml:space="preserve"> года  был проведен  муниципальный этап Всероссийского конкурса юных чтецов «Живая классика», в котором приняли участие обучающиеся из 1</w:t>
      </w:r>
      <w:r w:rsidR="004F5392" w:rsidRPr="00C57F88">
        <w:rPr>
          <w:sz w:val="28"/>
          <w:szCs w:val="28"/>
        </w:rPr>
        <w:t>5</w:t>
      </w:r>
      <w:r w:rsidRPr="00C57F88">
        <w:rPr>
          <w:sz w:val="28"/>
          <w:szCs w:val="28"/>
        </w:rPr>
        <w:t xml:space="preserve"> общеобразовательных организаций.</w:t>
      </w:r>
    </w:p>
    <w:p w:rsidR="00900F88" w:rsidRPr="00C57F88" w:rsidRDefault="00900F88" w:rsidP="003F4EBB">
      <w:pPr>
        <w:jc w:val="both"/>
        <w:rPr>
          <w:sz w:val="28"/>
          <w:szCs w:val="28"/>
        </w:rPr>
      </w:pPr>
      <w:r w:rsidRPr="00C57F88">
        <w:rPr>
          <w:sz w:val="28"/>
          <w:szCs w:val="28"/>
        </w:rPr>
        <w:t>На основании решения жюри победителями муниципального  этапа Всероссийского конкурса юных чтецов «Живая классика» были признаны:</w:t>
      </w:r>
    </w:p>
    <w:p w:rsidR="00900F88" w:rsidRPr="00C57F88" w:rsidRDefault="00900F88" w:rsidP="003F4EBB">
      <w:pPr>
        <w:jc w:val="both"/>
        <w:rPr>
          <w:bCs/>
          <w:sz w:val="28"/>
          <w:szCs w:val="28"/>
        </w:rPr>
      </w:pPr>
      <w:r w:rsidRPr="00C57F88">
        <w:rPr>
          <w:sz w:val="28"/>
          <w:szCs w:val="28"/>
        </w:rPr>
        <w:t xml:space="preserve">  1 место –</w:t>
      </w:r>
      <w:r w:rsidRPr="00C57F88">
        <w:rPr>
          <w:bCs/>
          <w:sz w:val="28"/>
          <w:szCs w:val="28"/>
        </w:rPr>
        <w:t xml:space="preserve"> </w:t>
      </w:r>
      <w:r w:rsidR="004F5392" w:rsidRPr="00C57F88">
        <w:rPr>
          <w:bCs/>
          <w:sz w:val="28"/>
          <w:szCs w:val="28"/>
        </w:rPr>
        <w:t xml:space="preserve">Овсепян Анна, </w:t>
      </w:r>
      <w:r w:rsidRPr="00C57F88">
        <w:rPr>
          <w:sz w:val="28"/>
          <w:szCs w:val="28"/>
        </w:rPr>
        <w:t xml:space="preserve">обучающаяся МБОУ Милютинской </w:t>
      </w:r>
      <w:r w:rsidRPr="00C57F88">
        <w:rPr>
          <w:bCs/>
          <w:sz w:val="28"/>
          <w:szCs w:val="28"/>
        </w:rPr>
        <w:t>СОШ;</w:t>
      </w:r>
    </w:p>
    <w:p w:rsidR="00900F88" w:rsidRPr="00C57F88" w:rsidRDefault="00900F88" w:rsidP="003F4EBB">
      <w:pPr>
        <w:jc w:val="both"/>
        <w:rPr>
          <w:bCs/>
          <w:sz w:val="28"/>
          <w:szCs w:val="28"/>
        </w:rPr>
      </w:pPr>
      <w:r w:rsidRPr="00C57F88">
        <w:rPr>
          <w:sz w:val="28"/>
          <w:szCs w:val="28"/>
        </w:rPr>
        <w:lastRenderedPageBreak/>
        <w:t xml:space="preserve">                    Еременко Юлия, обучающаяся МБОУ Маньково-Березовской </w:t>
      </w:r>
      <w:r w:rsidRPr="00C57F88">
        <w:rPr>
          <w:bCs/>
          <w:sz w:val="28"/>
          <w:szCs w:val="28"/>
        </w:rPr>
        <w:t xml:space="preserve"> СОШ;</w:t>
      </w:r>
    </w:p>
    <w:p w:rsidR="004F5392" w:rsidRPr="00C57F88" w:rsidRDefault="004F5392" w:rsidP="003F4EBB">
      <w:pPr>
        <w:ind w:left="708"/>
        <w:jc w:val="both"/>
        <w:rPr>
          <w:sz w:val="28"/>
          <w:szCs w:val="28"/>
        </w:rPr>
      </w:pPr>
      <w:r w:rsidRPr="00C57F88">
        <w:rPr>
          <w:sz w:val="28"/>
          <w:szCs w:val="28"/>
        </w:rPr>
        <w:t xml:space="preserve">          Кочетова Дарья,  обучающаяся МБОУ  Петровской  СОШ;</w:t>
      </w:r>
    </w:p>
    <w:p w:rsidR="00900F88" w:rsidRPr="00C57F88" w:rsidRDefault="00900F88" w:rsidP="003F4EBB">
      <w:pPr>
        <w:jc w:val="both"/>
        <w:rPr>
          <w:sz w:val="28"/>
          <w:szCs w:val="28"/>
        </w:rPr>
      </w:pPr>
      <w:r w:rsidRPr="00C57F88">
        <w:rPr>
          <w:bCs/>
          <w:sz w:val="28"/>
          <w:szCs w:val="28"/>
        </w:rPr>
        <w:t xml:space="preserve">  2 место -   </w:t>
      </w:r>
      <w:r w:rsidR="004F5392" w:rsidRPr="00C57F88">
        <w:rPr>
          <w:bCs/>
          <w:sz w:val="28"/>
          <w:szCs w:val="28"/>
        </w:rPr>
        <w:t>Кученченко Татьяна</w:t>
      </w:r>
      <w:r w:rsidRPr="00C57F88">
        <w:rPr>
          <w:bCs/>
          <w:sz w:val="28"/>
          <w:szCs w:val="28"/>
        </w:rPr>
        <w:t xml:space="preserve">, </w:t>
      </w:r>
      <w:r w:rsidRPr="00C57F88">
        <w:rPr>
          <w:sz w:val="28"/>
          <w:szCs w:val="28"/>
        </w:rPr>
        <w:t>обучающаяся МБОУ Маньково-Березовской СОШ;</w:t>
      </w:r>
    </w:p>
    <w:p w:rsidR="004F5392" w:rsidRPr="00C57F88" w:rsidRDefault="004F5392" w:rsidP="003F4EBB">
      <w:pPr>
        <w:jc w:val="both"/>
        <w:rPr>
          <w:bCs/>
          <w:sz w:val="28"/>
          <w:szCs w:val="28"/>
        </w:rPr>
      </w:pPr>
      <w:r w:rsidRPr="00C57F88">
        <w:rPr>
          <w:sz w:val="28"/>
          <w:szCs w:val="28"/>
        </w:rPr>
        <w:tab/>
      </w:r>
      <w:r w:rsidRPr="00C57F88">
        <w:rPr>
          <w:sz w:val="28"/>
          <w:szCs w:val="28"/>
        </w:rPr>
        <w:tab/>
        <w:t xml:space="preserve">Слесарева Валерия, обучающаяся МБОУ Милютинской </w:t>
      </w:r>
      <w:r w:rsidRPr="00C57F88">
        <w:rPr>
          <w:bCs/>
          <w:sz w:val="28"/>
          <w:szCs w:val="28"/>
        </w:rPr>
        <w:t xml:space="preserve"> СОШ;</w:t>
      </w:r>
    </w:p>
    <w:p w:rsidR="004F5392" w:rsidRPr="00C57F88" w:rsidRDefault="004F5392" w:rsidP="003F4EBB">
      <w:pPr>
        <w:jc w:val="both"/>
        <w:rPr>
          <w:sz w:val="28"/>
          <w:szCs w:val="28"/>
        </w:rPr>
      </w:pPr>
      <w:r w:rsidRPr="00C57F88">
        <w:rPr>
          <w:bCs/>
          <w:sz w:val="28"/>
          <w:szCs w:val="28"/>
        </w:rPr>
        <w:tab/>
        <w:t xml:space="preserve">          Третьякова Светлана, </w:t>
      </w:r>
      <w:r w:rsidRPr="00C57F88">
        <w:rPr>
          <w:sz w:val="28"/>
          <w:szCs w:val="28"/>
        </w:rPr>
        <w:t xml:space="preserve">обучающаяся МБОУ Милютинской </w:t>
      </w:r>
      <w:r w:rsidRPr="00C57F88">
        <w:rPr>
          <w:bCs/>
          <w:sz w:val="28"/>
          <w:szCs w:val="28"/>
        </w:rPr>
        <w:t xml:space="preserve"> СОШ;</w:t>
      </w:r>
    </w:p>
    <w:p w:rsidR="00900F88" w:rsidRPr="00C57F88" w:rsidRDefault="00900F88" w:rsidP="003F4EBB">
      <w:pPr>
        <w:jc w:val="both"/>
        <w:rPr>
          <w:bCs/>
          <w:sz w:val="28"/>
          <w:szCs w:val="28"/>
        </w:rPr>
      </w:pPr>
      <w:r w:rsidRPr="00C57F88">
        <w:rPr>
          <w:bCs/>
          <w:sz w:val="28"/>
          <w:szCs w:val="28"/>
        </w:rPr>
        <w:t xml:space="preserve">  3 место –</w:t>
      </w:r>
      <w:r w:rsidR="00A319EA" w:rsidRPr="00C57F88">
        <w:rPr>
          <w:bCs/>
          <w:sz w:val="28"/>
          <w:szCs w:val="28"/>
        </w:rPr>
        <w:t xml:space="preserve"> Кравцова Оль</w:t>
      </w:r>
      <w:r w:rsidR="004F5392" w:rsidRPr="00C57F88">
        <w:rPr>
          <w:bCs/>
          <w:sz w:val="28"/>
          <w:szCs w:val="28"/>
        </w:rPr>
        <w:t>га</w:t>
      </w:r>
      <w:r w:rsidR="00A319EA" w:rsidRPr="00C57F88">
        <w:rPr>
          <w:bCs/>
          <w:sz w:val="28"/>
          <w:szCs w:val="28"/>
        </w:rPr>
        <w:t>, обучающаяс</w:t>
      </w:r>
      <w:r w:rsidRPr="00C57F88">
        <w:rPr>
          <w:bCs/>
          <w:sz w:val="28"/>
          <w:szCs w:val="28"/>
        </w:rPr>
        <w:t xml:space="preserve">я МБОУ </w:t>
      </w:r>
      <w:r w:rsidR="004F5392" w:rsidRPr="00C57F88">
        <w:rPr>
          <w:sz w:val="28"/>
          <w:szCs w:val="28"/>
        </w:rPr>
        <w:t>Николо-Березовской</w:t>
      </w:r>
      <w:r w:rsidRPr="00C57F88">
        <w:rPr>
          <w:sz w:val="28"/>
          <w:szCs w:val="28"/>
        </w:rPr>
        <w:t xml:space="preserve"> СОШ;</w:t>
      </w:r>
    </w:p>
    <w:p w:rsidR="00900F88" w:rsidRPr="00C57F88" w:rsidRDefault="00900F88" w:rsidP="003F4EBB">
      <w:pPr>
        <w:jc w:val="both"/>
        <w:rPr>
          <w:bCs/>
          <w:sz w:val="28"/>
          <w:szCs w:val="28"/>
        </w:rPr>
      </w:pPr>
      <w:r w:rsidRPr="00C57F88">
        <w:rPr>
          <w:bCs/>
          <w:sz w:val="28"/>
          <w:szCs w:val="28"/>
        </w:rPr>
        <w:t xml:space="preserve">                   </w:t>
      </w:r>
      <w:r w:rsidR="004F5392" w:rsidRPr="00C57F88">
        <w:rPr>
          <w:bCs/>
          <w:sz w:val="28"/>
          <w:szCs w:val="28"/>
        </w:rPr>
        <w:t>Морозова Ульяна</w:t>
      </w:r>
      <w:r w:rsidR="00A319EA" w:rsidRPr="00C57F88">
        <w:rPr>
          <w:bCs/>
          <w:sz w:val="28"/>
          <w:szCs w:val="28"/>
        </w:rPr>
        <w:t>, обучающая</w:t>
      </w:r>
      <w:r w:rsidRPr="00C57F88">
        <w:rPr>
          <w:bCs/>
          <w:sz w:val="28"/>
          <w:szCs w:val="28"/>
        </w:rPr>
        <w:t xml:space="preserve">ся МБОУ </w:t>
      </w:r>
      <w:r w:rsidR="004F5392" w:rsidRPr="00C57F88">
        <w:rPr>
          <w:bCs/>
          <w:sz w:val="28"/>
          <w:szCs w:val="28"/>
        </w:rPr>
        <w:t>Первомайской</w:t>
      </w:r>
      <w:r w:rsidRPr="00C57F88">
        <w:rPr>
          <w:bCs/>
          <w:sz w:val="28"/>
          <w:szCs w:val="28"/>
        </w:rPr>
        <w:t xml:space="preserve"> ООШ;</w:t>
      </w:r>
    </w:p>
    <w:p w:rsidR="00900F88" w:rsidRPr="00C57F88" w:rsidRDefault="00285DBE" w:rsidP="00E22383">
      <w:pPr>
        <w:rPr>
          <w:sz w:val="28"/>
          <w:szCs w:val="28"/>
        </w:rPr>
      </w:pPr>
      <w:r w:rsidRPr="00C57F88">
        <w:rPr>
          <w:sz w:val="28"/>
          <w:szCs w:val="28"/>
        </w:rPr>
        <w:t xml:space="preserve">   </w:t>
      </w:r>
      <w:r w:rsidR="00900F88" w:rsidRPr="00C57F88">
        <w:rPr>
          <w:sz w:val="28"/>
          <w:szCs w:val="28"/>
        </w:rPr>
        <w:t>Обучающиеся</w:t>
      </w:r>
      <w:r w:rsidR="00292B0D" w:rsidRPr="00C57F88">
        <w:rPr>
          <w:sz w:val="28"/>
          <w:szCs w:val="28"/>
        </w:rPr>
        <w:t>,</w:t>
      </w:r>
      <w:r w:rsidR="00900F88" w:rsidRPr="00C57F88">
        <w:rPr>
          <w:sz w:val="28"/>
          <w:szCs w:val="28"/>
        </w:rPr>
        <w:t xml:space="preserve"> занявшие 1-е место в муниципальном эта</w:t>
      </w:r>
      <w:r w:rsidRPr="00C57F88">
        <w:rPr>
          <w:sz w:val="28"/>
          <w:szCs w:val="28"/>
        </w:rPr>
        <w:t>пе, приняли</w:t>
      </w:r>
      <w:r w:rsidR="00292B0D" w:rsidRPr="00C57F88">
        <w:rPr>
          <w:sz w:val="28"/>
          <w:szCs w:val="28"/>
        </w:rPr>
        <w:t xml:space="preserve">  участие</w:t>
      </w:r>
      <w:r w:rsidR="00900F88" w:rsidRPr="00C57F88">
        <w:rPr>
          <w:sz w:val="28"/>
          <w:szCs w:val="28"/>
        </w:rPr>
        <w:t xml:space="preserve"> в областном этапе Всероссийского конкурса юных чтецов «Живая классика», который состо</w:t>
      </w:r>
      <w:r w:rsidRPr="00C57F88">
        <w:rPr>
          <w:sz w:val="28"/>
          <w:szCs w:val="28"/>
        </w:rPr>
        <w:t>ял</w:t>
      </w:r>
      <w:r w:rsidR="00933BFE" w:rsidRPr="00C57F88">
        <w:rPr>
          <w:sz w:val="28"/>
          <w:szCs w:val="28"/>
        </w:rPr>
        <w:t>ся</w:t>
      </w:r>
      <w:r w:rsidR="00900F88" w:rsidRPr="00C57F88">
        <w:rPr>
          <w:sz w:val="28"/>
          <w:szCs w:val="28"/>
        </w:rPr>
        <w:t xml:space="preserve">  </w:t>
      </w:r>
      <w:r w:rsidR="00900F88" w:rsidRPr="00C57F88">
        <w:rPr>
          <w:bCs/>
          <w:sz w:val="28"/>
          <w:szCs w:val="28"/>
        </w:rPr>
        <w:t>1</w:t>
      </w:r>
      <w:r w:rsidR="004F5392" w:rsidRPr="00C57F88">
        <w:rPr>
          <w:bCs/>
          <w:sz w:val="28"/>
          <w:szCs w:val="28"/>
        </w:rPr>
        <w:t>1</w:t>
      </w:r>
      <w:r w:rsidR="00900F88" w:rsidRPr="00C57F88">
        <w:rPr>
          <w:bCs/>
          <w:sz w:val="28"/>
          <w:szCs w:val="28"/>
        </w:rPr>
        <w:t xml:space="preserve"> апреля 201</w:t>
      </w:r>
      <w:r w:rsidR="004F5392" w:rsidRPr="00C57F88">
        <w:rPr>
          <w:bCs/>
          <w:sz w:val="28"/>
          <w:szCs w:val="28"/>
        </w:rPr>
        <w:t>7</w:t>
      </w:r>
      <w:r w:rsidR="00900F88" w:rsidRPr="00C57F88">
        <w:rPr>
          <w:bCs/>
          <w:sz w:val="28"/>
          <w:szCs w:val="28"/>
        </w:rPr>
        <w:t xml:space="preserve"> </w:t>
      </w:r>
      <w:r w:rsidR="00900F88" w:rsidRPr="00C57F88">
        <w:rPr>
          <w:sz w:val="28"/>
          <w:szCs w:val="28"/>
        </w:rPr>
        <w:t xml:space="preserve">года в г. Ростове </w:t>
      </w:r>
      <w:r w:rsidR="00292B0D" w:rsidRPr="00C57F88">
        <w:rPr>
          <w:sz w:val="28"/>
          <w:szCs w:val="28"/>
        </w:rPr>
        <w:t xml:space="preserve">– </w:t>
      </w:r>
      <w:r w:rsidR="00900F88" w:rsidRPr="00C57F88">
        <w:rPr>
          <w:sz w:val="28"/>
          <w:szCs w:val="28"/>
        </w:rPr>
        <w:t>на</w:t>
      </w:r>
      <w:r w:rsidR="00292B0D" w:rsidRPr="00C57F88">
        <w:rPr>
          <w:sz w:val="28"/>
          <w:szCs w:val="28"/>
        </w:rPr>
        <w:t xml:space="preserve"> </w:t>
      </w:r>
      <w:r w:rsidR="008253DD" w:rsidRPr="00C57F88">
        <w:rPr>
          <w:sz w:val="28"/>
          <w:szCs w:val="28"/>
        </w:rPr>
        <w:t>- Дону, по итогам которого Еременко Юлия</w:t>
      </w:r>
      <w:r w:rsidR="00E22383" w:rsidRPr="00C57F88">
        <w:rPr>
          <w:sz w:val="28"/>
          <w:szCs w:val="28"/>
        </w:rPr>
        <w:t>,</w:t>
      </w:r>
      <w:r w:rsidR="008253DD" w:rsidRPr="00C57F88">
        <w:rPr>
          <w:sz w:val="28"/>
          <w:szCs w:val="28"/>
        </w:rPr>
        <w:t xml:space="preserve"> обучающаяся МБОУ Маньково-Березовской СОШ и Овсепян Анна</w:t>
      </w:r>
      <w:r w:rsidR="00E22383" w:rsidRPr="00C57F88">
        <w:rPr>
          <w:sz w:val="28"/>
          <w:szCs w:val="28"/>
        </w:rPr>
        <w:t>,</w:t>
      </w:r>
      <w:r w:rsidR="008253DD" w:rsidRPr="00C57F88">
        <w:rPr>
          <w:sz w:val="28"/>
          <w:szCs w:val="28"/>
        </w:rPr>
        <w:t xml:space="preserve"> обучающаяся МБОУ Милютинской СОШ были отмечены дипломом за </w:t>
      </w:r>
      <w:r w:rsidR="00E22383" w:rsidRPr="00C57F88">
        <w:rPr>
          <w:sz w:val="28"/>
          <w:szCs w:val="28"/>
        </w:rPr>
        <w:t>высокий исполнительский уровень</w:t>
      </w:r>
      <w:r w:rsidR="008253DD" w:rsidRPr="00C57F88">
        <w:rPr>
          <w:sz w:val="28"/>
          <w:szCs w:val="28"/>
        </w:rPr>
        <w:t xml:space="preserve">  (вошли в число 20 лучших чтецов).</w:t>
      </w:r>
    </w:p>
    <w:p w:rsidR="00900F88" w:rsidRPr="00C57F88" w:rsidRDefault="00900F88" w:rsidP="003F4EBB">
      <w:pPr>
        <w:jc w:val="both"/>
        <w:rPr>
          <w:sz w:val="28"/>
          <w:szCs w:val="28"/>
        </w:rPr>
      </w:pPr>
    </w:p>
    <w:p w:rsidR="00900F88" w:rsidRPr="00C57F88" w:rsidRDefault="00900F88" w:rsidP="003F4EBB">
      <w:pPr>
        <w:jc w:val="both"/>
        <w:rPr>
          <w:sz w:val="28"/>
          <w:szCs w:val="28"/>
        </w:rPr>
      </w:pPr>
      <w:r w:rsidRPr="00C57F88">
        <w:rPr>
          <w:sz w:val="28"/>
          <w:szCs w:val="28"/>
        </w:rPr>
        <w:t xml:space="preserve"> </w:t>
      </w:r>
      <w:r w:rsidR="00933BFE" w:rsidRPr="00C57F88">
        <w:rPr>
          <w:sz w:val="28"/>
          <w:szCs w:val="28"/>
        </w:rPr>
        <w:t>13 марта 2017</w:t>
      </w:r>
      <w:r w:rsidRPr="00C57F88">
        <w:rPr>
          <w:sz w:val="28"/>
          <w:szCs w:val="28"/>
        </w:rPr>
        <w:t xml:space="preserve"> года состоялся муниципальный этап конкурса </w:t>
      </w:r>
      <w:r w:rsidRPr="00C57F88">
        <w:rPr>
          <w:bCs/>
          <w:sz w:val="28"/>
          <w:szCs w:val="28"/>
        </w:rPr>
        <w:t xml:space="preserve">дошкольных образовательных организаций </w:t>
      </w:r>
      <w:r w:rsidR="00A20534" w:rsidRPr="00C57F88">
        <w:rPr>
          <w:sz w:val="28"/>
          <w:szCs w:val="28"/>
        </w:rPr>
        <w:t>«Путешествие в страну дорожных знаков»</w:t>
      </w:r>
    </w:p>
    <w:p w:rsidR="00900F88" w:rsidRPr="00C57F88" w:rsidRDefault="00900F88" w:rsidP="003F4EBB">
      <w:pPr>
        <w:jc w:val="both"/>
        <w:rPr>
          <w:sz w:val="28"/>
          <w:szCs w:val="28"/>
        </w:rPr>
      </w:pPr>
      <w:r w:rsidRPr="00C57F88">
        <w:rPr>
          <w:sz w:val="28"/>
          <w:szCs w:val="28"/>
        </w:rPr>
        <w:t>Победителями конкурса стали:</w:t>
      </w:r>
    </w:p>
    <w:p w:rsidR="00900F88" w:rsidRPr="00C57F88" w:rsidRDefault="00900F88" w:rsidP="003F4EBB">
      <w:pPr>
        <w:numPr>
          <w:ilvl w:val="0"/>
          <w:numId w:val="42"/>
        </w:numPr>
        <w:overflowPunct w:val="0"/>
        <w:autoSpaceDE w:val="0"/>
        <w:autoSpaceDN w:val="0"/>
        <w:adjustRightInd w:val="0"/>
        <w:jc w:val="both"/>
        <w:textAlignment w:val="baseline"/>
        <w:rPr>
          <w:sz w:val="28"/>
          <w:szCs w:val="28"/>
        </w:rPr>
      </w:pPr>
      <w:r w:rsidRPr="00C57F88">
        <w:rPr>
          <w:sz w:val="28"/>
          <w:szCs w:val="28"/>
        </w:rPr>
        <w:t xml:space="preserve">В номинации </w:t>
      </w:r>
      <w:r w:rsidRPr="00C57F88">
        <w:rPr>
          <w:bCs/>
          <w:sz w:val="28"/>
          <w:szCs w:val="28"/>
        </w:rPr>
        <w:t>«</w:t>
      </w:r>
      <w:r w:rsidR="00A20534" w:rsidRPr="00C57F88">
        <w:rPr>
          <w:bCs/>
          <w:sz w:val="28"/>
          <w:szCs w:val="28"/>
        </w:rPr>
        <w:t>Защита сценария познавательно - интегрированного занятия по ПДД для детей старшего дошкольного возраста</w:t>
      </w:r>
      <w:r w:rsidRPr="00C57F88">
        <w:rPr>
          <w:bCs/>
          <w:sz w:val="28"/>
          <w:szCs w:val="28"/>
        </w:rPr>
        <w:t>»:</w:t>
      </w:r>
    </w:p>
    <w:p w:rsidR="00900F88" w:rsidRPr="00C57F88" w:rsidRDefault="00900F88" w:rsidP="003F4EBB">
      <w:pPr>
        <w:ind w:left="630"/>
        <w:jc w:val="both"/>
        <w:rPr>
          <w:sz w:val="28"/>
          <w:szCs w:val="28"/>
        </w:rPr>
      </w:pPr>
      <w:r w:rsidRPr="00C57F88">
        <w:rPr>
          <w:sz w:val="28"/>
          <w:szCs w:val="28"/>
        </w:rPr>
        <w:t xml:space="preserve">1 место – </w:t>
      </w:r>
      <w:r w:rsidR="005D671D" w:rsidRPr="00C57F88">
        <w:rPr>
          <w:sz w:val="28"/>
          <w:szCs w:val="28"/>
        </w:rPr>
        <w:t xml:space="preserve">МБДОУ д/с </w:t>
      </w:r>
      <w:r w:rsidR="00A20534" w:rsidRPr="00C57F88">
        <w:rPr>
          <w:sz w:val="28"/>
          <w:szCs w:val="28"/>
        </w:rPr>
        <w:t xml:space="preserve">№1 ст.Милютинская;                </w:t>
      </w:r>
    </w:p>
    <w:p w:rsidR="00900F88" w:rsidRPr="00C57F88" w:rsidRDefault="00900F88" w:rsidP="003F4EBB">
      <w:pPr>
        <w:ind w:left="630"/>
        <w:jc w:val="both"/>
        <w:rPr>
          <w:sz w:val="28"/>
          <w:szCs w:val="28"/>
        </w:rPr>
      </w:pPr>
      <w:r w:rsidRPr="00C57F88">
        <w:rPr>
          <w:sz w:val="28"/>
          <w:szCs w:val="28"/>
        </w:rPr>
        <w:t xml:space="preserve">2 место – </w:t>
      </w:r>
      <w:r w:rsidR="00A20534" w:rsidRPr="00C57F88">
        <w:rPr>
          <w:sz w:val="28"/>
        </w:rPr>
        <w:t>МБДОУ д/с №4 пос. Светоч</w:t>
      </w:r>
      <w:r w:rsidR="00A20534" w:rsidRPr="00C57F88">
        <w:rPr>
          <w:sz w:val="28"/>
          <w:szCs w:val="28"/>
        </w:rPr>
        <w:t>;</w:t>
      </w:r>
    </w:p>
    <w:p w:rsidR="00A20534" w:rsidRPr="00C57F88" w:rsidRDefault="00A20534" w:rsidP="003F4EBB">
      <w:pPr>
        <w:tabs>
          <w:tab w:val="left" w:pos="5507"/>
        </w:tabs>
        <w:ind w:left="1843"/>
        <w:jc w:val="both"/>
        <w:rPr>
          <w:sz w:val="28"/>
          <w:szCs w:val="28"/>
        </w:rPr>
      </w:pPr>
      <w:r w:rsidRPr="00C57F88">
        <w:rPr>
          <w:sz w:val="28"/>
          <w:szCs w:val="28"/>
        </w:rPr>
        <w:t>МБДОУ д/с №9 «Зорюшка» х.Николовка;</w:t>
      </w:r>
    </w:p>
    <w:p w:rsidR="00A20534" w:rsidRPr="00C57F88" w:rsidRDefault="00A20534" w:rsidP="003F4EBB">
      <w:pPr>
        <w:ind w:left="630"/>
        <w:jc w:val="both"/>
        <w:rPr>
          <w:sz w:val="28"/>
          <w:szCs w:val="28"/>
        </w:rPr>
      </w:pPr>
    </w:p>
    <w:p w:rsidR="00900F88" w:rsidRPr="00C57F88" w:rsidRDefault="00900F88" w:rsidP="003F4EBB">
      <w:pPr>
        <w:ind w:left="630"/>
        <w:jc w:val="both"/>
        <w:rPr>
          <w:sz w:val="28"/>
          <w:szCs w:val="28"/>
        </w:rPr>
      </w:pPr>
      <w:r w:rsidRPr="00C57F88">
        <w:rPr>
          <w:sz w:val="28"/>
          <w:szCs w:val="28"/>
        </w:rPr>
        <w:t xml:space="preserve">3 место – </w:t>
      </w:r>
      <w:r w:rsidR="00A20534" w:rsidRPr="00C57F88">
        <w:rPr>
          <w:sz w:val="28"/>
          <w:szCs w:val="28"/>
        </w:rPr>
        <w:t>МБДОУ д/с №11 «Колобок» х.Степано-Савченский.</w:t>
      </w:r>
    </w:p>
    <w:p w:rsidR="00900F88" w:rsidRPr="00C57F88" w:rsidRDefault="00900F88" w:rsidP="003F4EBB">
      <w:pPr>
        <w:ind w:left="630"/>
        <w:jc w:val="both"/>
        <w:rPr>
          <w:sz w:val="28"/>
          <w:szCs w:val="28"/>
        </w:rPr>
      </w:pPr>
    </w:p>
    <w:p w:rsidR="00900F88" w:rsidRPr="00C57F88" w:rsidRDefault="00900F88" w:rsidP="003F4EBB">
      <w:pPr>
        <w:jc w:val="both"/>
        <w:rPr>
          <w:sz w:val="28"/>
          <w:szCs w:val="28"/>
        </w:rPr>
      </w:pPr>
      <w:r w:rsidRPr="00C57F88">
        <w:rPr>
          <w:sz w:val="28"/>
          <w:szCs w:val="28"/>
        </w:rPr>
        <w:t xml:space="preserve">В номинации </w:t>
      </w:r>
      <w:r w:rsidR="00A20534" w:rsidRPr="00C57F88">
        <w:rPr>
          <w:sz w:val="28"/>
          <w:szCs w:val="28"/>
        </w:rPr>
        <w:t>«Презентация сайта ДОО, на котором размещена информация, отражающая профилактическую работу организации по предупреждению ДДТТ и воспитанию законопослушного участника дорожного движения»:</w:t>
      </w:r>
    </w:p>
    <w:p w:rsidR="00A20534" w:rsidRPr="00C57F88" w:rsidRDefault="00A20534" w:rsidP="003F4EBB">
      <w:pPr>
        <w:ind w:firstLine="708"/>
        <w:jc w:val="both"/>
        <w:rPr>
          <w:sz w:val="28"/>
          <w:szCs w:val="28"/>
        </w:rPr>
      </w:pPr>
      <w:r w:rsidRPr="00C57F88">
        <w:rPr>
          <w:sz w:val="28"/>
          <w:szCs w:val="28"/>
        </w:rPr>
        <w:t>1место- МБДОУ д/с №9 «Зорюшка» х.Николовка;</w:t>
      </w:r>
    </w:p>
    <w:p w:rsidR="00A20534" w:rsidRPr="00C57F88" w:rsidRDefault="00A20534" w:rsidP="003F4EBB">
      <w:pPr>
        <w:jc w:val="both"/>
        <w:rPr>
          <w:sz w:val="28"/>
          <w:szCs w:val="28"/>
        </w:rPr>
      </w:pPr>
      <w:r w:rsidRPr="00C57F88">
        <w:rPr>
          <w:sz w:val="28"/>
          <w:szCs w:val="28"/>
        </w:rPr>
        <w:tab/>
        <w:t>2место- МБДОУ д/с №4 пос.Светоч;</w:t>
      </w:r>
    </w:p>
    <w:p w:rsidR="00A20534" w:rsidRPr="00C57F88" w:rsidRDefault="00A20534" w:rsidP="003F4EBB">
      <w:pPr>
        <w:jc w:val="both"/>
        <w:rPr>
          <w:sz w:val="28"/>
          <w:szCs w:val="28"/>
        </w:rPr>
      </w:pPr>
      <w:r w:rsidRPr="00C57F88">
        <w:rPr>
          <w:sz w:val="28"/>
          <w:szCs w:val="28"/>
        </w:rPr>
        <w:tab/>
        <w:t xml:space="preserve">             МБДОУ д/с №1 ст.Милютинская;</w:t>
      </w:r>
    </w:p>
    <w:p w:rsidR="00A20534" w:rsidRPr="00C57F88" w:rsidRDefault="00A20534" w:rsidP="003F4EBB">
      <w:pPr>
        <w:jc w:val="both"/>
        <w:rPr>
          <w:sz w:val="28"/>
          <w:szCs w:val="28"/>
        </w:rPr>
      </w:pPr>
      <w:r w:rsidRPr="00C57F88">
        <w:rPr>
          <w:sz w:val="28"/>
          <w:szCs w:val="28"/>
        </w:rPr>
        <w:tab/>
        <w:t xml:space="preserve">             МБДОУ д/с №10  сл. Маньково-Березовской;</w:t>
      </w:r>
    </w:p>
    <w:p w:rsidR="00A20534" w:rsidRPr="00C57F88" w:rsidRDefault="00A20534" w:rsidP="003F4EBB">
      <w:pPr>
        <w:jc w:val="both"/>
        <w:rPr>
          <w:sz w:val="28"/>
          <w:szCs w:val="28"/>
        </w:rPr>
      </w:pPr>
      <w:r w:rsidRPr="00C57F88">
        <w:rPr>
          <w:sz w:val="28"/>
          <w:szCs w:val="28"/>
        </w:rPr>
        <w:tab/>
        <w:t>3мест</w:t>
      </w:r>
      <w:r w:rsidR="005D671D" w:rsidRPr="00C57F88">
        <w:rPr>
          <w:sz w:val="28"/>
          <w:szCs w:val="28"/>
        </w:rPr>
        <w:t>о- МБДОУ д/с №2 ст.Селивановской</w:t>
      </w:r>
      <w:r w:rsidRPr="00C57F88">
        <w:rPr>
          <w:sz w:val="28"/>
          <w:szCs w:val="28"/>
        </w:rPr>
        <w:t>;</w:t>
      </w:r>
    </w:p>
    <w:p w:rsidR="00A20534" w:rsidRPr="00C57F88" w:rsidRDefault="00A20534" w:rsidP="003F4EBB">
      <w:pPr>
        <w:ind w:firstLine="708"/>
        <w:jc w:val="both"/>
        <w:rPr>
          <w:sz w:val="28"/>
          <w:szCs w:val="28"/>
        </w:rPr>
      </w:pPr>
      <w:r w:rsidRPr="00C57F88">
        <w:rPr>
          <w:sz w:val="28"/>
          <w:szCs w:val="28"/>
        </w:rPr>
        <w:t xml:space="preserve">            МБДОУ д/с №7 х.Новодмитриевского;</w:t>
      </w:r>
    </w:p>
    <w:p w:rsidR="00A20534" w:rsidRPr="00C57F88" w:rsidRDefault="00A20534" w:rsidP="003F4EBB">
      <w:pPr>
        <w:ind w:firstLine="708"/>
        <w:jc w:val="both"/>
        <w:rPr>
          <w:sz w:val="28"/>
          <w:szCs w:val="28"/>
        </w:rPr>
      </w:pPr>
      <w:r w:rsidRPr="00C57F88">
        <w:rPr>
          <w:sz w:val="28"/>
          <w:szCs w:val="28"/>
        </w:rPr>
        <w:t xml:space="preserve">            МБДОУ д/с №3  х.Нижнепетровского.</w:t>
      </w:r>
    </w:p>
    <w:p w:rsidR="00900F88" w:rsidRPr="00C57F88" w:rsidRDefault="00900F88" w:rsidP="003F4EBB">
      <w:pPr>
        <w:jc w:val="both"/>
        <w:rPr>
          <w:sz w:val="28"/>
          <w:szCs w:val="28"/>
        </w:rPr>
      </w:pPr>
    </w:p>
    <w:p w:rsidR="008E0328" w:rsidRPr="00C57F88" w:rsidRDefault="00617F50" w:rsidP="003F4EBB">
      <w:pPr>
        <w:jc w:val="both"/>
        <w:rPr>
          <w:sz w:val="28"/>
          <w:szCs w:val="28"/>
        </w:rPr>
      </w:pPr>
      <w:r w:rsidRPr="00C57F88">
        <w:rPr>
          <w:color w:val="FF0000"/>
          <w:sz w:val="28"/>
          <w:szCs w:val="28"/>
        </w:rPr>
        <w:t xml:space="preserve">  </w:t>
      </w:r>
      <w:r w:rsidR="008E0328" w:rsidRPr="00C57F88">
        <w:rPr>
          <w:sz w:val="28"/>
          <w:szCs w:val="28"/>
        </w:rPr>
        <w:t xml:space="preserve">22 марта  2017 г. в малом зале  районного Дома культуры станицы Милютинской состоялся зональный этап областного конкурса дошкольных образовательных организаций «Путешествие в страну дорожных знаков». В конкурсе приняли участие 11 территорий Ростовской области. </w:t>
      </w:r>
    </w:p>
    <w:p w:rsidR="008E0328" w:rsidRPr="00C57F88" w:rsidRDefault="008E0328" w:rsidP="003F4EBB">
      <w:pPr>
        <w:jc w:val="both"/>
        <w:rPr>
          <w:sz w:val="28"/>
          <w:szCs w:val="28"/>
          <w:shd w:val="clear" w:color="auto" w:fill="FFFFFF"/>
        </w:rPr>
      </w:pPr>
      <w:r w:rsidRPr="00C57F88">
        <w:rPr>
          <w:sz w:val="28"/>
          <w:szCs w:val="28"/>
        </w:rPr>
        <w:t xml:space="preserve"> </w:t>
      </w:r>
      <w:r w:rsidRPr="00C57F88">
        <w:rPr>
          <w:sz w:val="28"/>
          <w:szCs w:val="28"/>
        </w:rPr>
        <w:tab/>
        <w:t>Милютинский район представляли победители муниципального этапа конкурса МБДОУ детский сад №1 ст.Милютинская  и МБДОУ детский сад №9 х.Николовка. По итогам конкурса коллектив детского сада №1 ст. Милютинская и коллектив детского сада №9 х.Николовка  заняли первые места и были награждены дипломами Управления ГИБДД ГУ МВД России по Ростовской области Министерства общего и профессионального образования Ростовской области, а также им были  вручены благодарственные письма автономной некоммерческой организации «</w:t>
      </w:r>
      <w:r w:rsidRPr="00C57F88">
        <w:rPr>
          <w:kern w:val="2"/>
          <w:sz w:val="28"/>
          <w:szCs w:val="28"/>
        </w:rPr>
        <w:t>Организационно-методический Центр «Безопасность с ПДД</w:t>
      </w:r>
      <w:r w:rsidRPr="00C57F88">
        <w:rPr>
          <w:sz w:val="28"/>
          <w:szCs w:val="28"/>
        </w:rPr>
        <w:t xml:space="preserve">»  за высокие </w:t>
      </w:r>
      <w:r w:rsidRPr="00C57F88">
        <w:rPr>
          <w:sz w:val="28"/>
          <w:szCs w:val="28"/>
        </w:rPr>
        <w:lastRenderedPageBreak/>
        <w:t xml:space="preserve">показатели в областном конкурсе дошкольных образовательных организаций «Путешествие в страну дорожных знаков », за организацию работы по воспитанию законопослушных участников дорожного движения  и выполнению региональной программы «Приключения светофора» в рамках реализации мероприятий «Десятилетие действий по обеспечению безопасности дорожного движения 2011-2020гг.»  </w:t>
      </w:r>
    </w:p>
    <w:p w:rsidR="008E0328" w:rsidRPr="00C57F88" w:rsidRDefault="008E0328" w:rsidP="003F4EBB">
      <w:pPr>
        <w:jc w:val="both"/>
        <w:rPr>
          <w:sz w:val="28"/>
          <w:szCs w:val="28"/>
        </w:rPr>
      </w:pPr>
    </w:p>
    <w:p w:rsidR="00900F88" w:rsidRPr="00C57F88" w:rsidRDefault="00933BFE" w:rsidP="003F4EBB">
      <w:pPr>
        <w:jc w:val="both"/>
        <w:rPr>
          <w:sz w:val="28"/>
          <w:szCs w:val="28"/>
        </w:rPr>
      </w:pPr>
      <w:r w:rsidRPr="00C57F88">
        <w:rPr>
          <w:sz w:val="28"/>
          <w:szCs w:val="28"/>
        </w:rPr>
        <w:t>1</w:t>
      </w:r>
      <w:r w:rsidR="00900F88" w:rsidRPr="00C57F88">
        <w:rPr>
          <w:sz w:val="28"/>
          <w:szCs w:val="28"/>
        </w:rPr>
        <w:t xml:space="preserve"> </w:t>
      </w:r>
      <w:r w:rsidRPr="00C57F88">
        <w:rPr>
          <w:sz w:val="28"/>
          <w:szCs w:val="28"/>
        </w:rPr>
        <w:t>апреля</w:t>
      </w:r>
      <w:r w:rsidR="00900F88" w:rsidRPr="00C57F88">
        <w:rPr>
          <w:sz w:val="28"/>
          <w:szCs w:val="28"/>
        </w:rPr>
        <w:t xml:space="preserve"> 201</w:t>
      </w:r>
      <w:r w:rsidR="00331C4D" w:rsidRPr="00C57F88">
        <w:rPr>
          <w:sz w:val="28"/>
          <w:szCs w:val="28"/>
        </w:rPr>
        <w:t>7</w:t>
      </w:r>
      <w:r w:rsidR="00900F88" w:rsidRPr="00C57F88">
        <w:rPr>
          <w:sz w:val="28"/>
          <w:szCs w:val="28"/>
        </w:rPr>
        <w:t xml:space="preserve"> года обучающиеся общеобразовательных организаций принимали участие в районном конкурсе патриотической песни «Гвоздики Отечества».</w:t>
      </w:r>
    </w:p>
    <w:p w:rsidR="00900F88" w:rsidRPr="00C57F88" w:rsidRDefault="00900F88" w:rsidP="003F4EBB">
      <w:pPr>
        <w:jc w:val="both"/>
        <w:rPr>
          <w:sz w:val="28"/>
          <w:szCs w:val="28"/>
        </w:rPr>
      </w:pPr>
      <w:r w:rsidRPr="00C57F88">
        <w:rPr>
          <w:sz w:val="28"/>
          <w:szCs w:val="28"/>
        </w:rPr>
        <w:t>Победителями конкурса стали:</w:t>
      </w:r>
    </w:p>
    <w:p w:rsidR="00FF4FCD" w:rsidRPr="00C57F88" w:rsidRDefault="00FF4FCD" w:rsidP="00E22383">
      <w:pPr>
        <w:rPr>
          <w:sz w:val="28"/>
          <w:szCs w:val="28"/>
        </w:rPr>
      </w:pPr>
      <w:r w:rsidRPr="00C57F88">
        <w:rPr>
          <w:color w:val="000000"/>
          <w:sz w:val="28"/>
          <w:szCs w:val="28"/>
          <w:shd w:val="clear" w:color="auto" w:fill="FFFFFF"/>
        </w:rPr>
        <w:t>В номинации «Вокальные дуэты, трио»:</w:t>
      </w:r>
      <w:r w:rsidRPr="00C57F88">
        <w:rPr>
          <w:color w:val="000000"/>
          <w:sz w:val="28"/>
          <w:szCs w:val="28"/>
        </w:rPr>
        <w:br/>
      </w:r>
      <w:r w:rsidRPr="00C57F88">
        <w:rPr>
          <w:color w:val="000000"/>
          <w:sz w:val="28"/>
          <w:szCs w:val="28"/>
        </w:rPr>
        <w:br/>
      </w:r>
      <w:r w:rsidRPr="00C57F88">
        <w:rPr>
          <w:color w:val="000000"/>
          <w:sz w:val="28"/>
          <w:szCs w:val="28"/>
          <w:shd w:val="clear" w:color="auto" w:fill="FFFFFF"/>
        </w:rPr>
        <w:t>1 место: Дуэт - Кристина Шакалова и Анастасия Садкова, песня «О той весне»;</w:t>
      </w:r>
      <w:r w:rsidRPr="00C57F88">
        <w:rPr>
          <w:color w:val="000000"/>
          <w:sz w:val="28"/>
          <w:szCs w:val="28"/>
        </w:rPr>
        <w:br/>
      </w:r>
      <w:r w:rsidRPr="00C57F88">
        <w:rPr>
          <w:color w:val="000000"/>
          <w:sz w:val="28"/>
          <w:szCs w:val="28"/>
          <w:shd w:val="clear" w:color="auto" w:fill="FFFFFF"/>
        </w:rPr>
        <w:t>2 место: Дуэт - Алина Шаповалова и Елена Кандратова, песня «Мир без войны»;</w:t>
      </w:r>
      <w:r w:rsidRPr="00C57F88">
        <w:rPr>
          <w:rStyle w:val="apple-converted-space"/>
          <w:color w:val="000000"/>
          <w:sz w:val="28"/>
          <w:szCs w:val="28"/>
          <w:shd w:val="clear" w:color="auto" w:fill="FFFFFF"/>
        </w:rPr>
        <w:t> </w:t>
      </w:r>
      <w:r w:rsidRPr="00C57F88">
        <w:rPr>
          <w:color w:val="000000"/>
          <w:sz w:val="28"/>
          <w:szCs w:val="28"/>
        </w:rPr>
        <w:br/>
      </w:r>
      <w:r w:rsidRPr="00C57F88">
        <w:rPr>
          <w:color w:val="000000"/>
          <w:sz w:val="28"/>
          <w:szCs w:val="28"/>
          <w:shd w:val="clear" w:color="auto" w:fill="FFFFFF"/>
        </w:rPr>
        <w:t>3 место: Трио - «Весна» (Ткачева Валентина, Еременко Юлия, Харченко Алина), песня «Фронтовые подруги»</w:t>
      </w:r>
      <w:r w:rsidR="00E22383" w:rsidRPr="00C57F88">
        <w:rPr>
          <w:color w:val="000000"/>
          <w:sz w:val="28"/>
          <w:szCs w:val="28"/>
          <w:shd w:val="clear" w:color="auto" w:fill="FFFFFF"/>
        </w:rPr>
        <w:t>.</w:t>
      </w:r>
      <w:r w:rsidR="00900F88" w:rsidRPr="00C57F88">
        <w:rPr>
          <w:sz w:val="28"/>
          <w:szCs w:val="28"/>
        </w:rPr>
        <w:t> </w:t>
      </w:r>
    </w:p>
    <w:p w:rsidR="008253DD" w:rsidRPr="00C57F88" w:rsidRDefault="00FF4FCD" w:rsidP="00E22383">
      <w:pPr>
        <w:rPr>
          <w:sz w:val="28"/>
          <w:szCs w:val="28"/>
        </w:rPr>
      </w:pPr>
      <w:r w:rsidRPr="00C57F88">
        <w:rPr>
          <w:color w:val="000000"/>
          <w:sz w:val="28"/>
          <w:szCs w:val="28"/>
          <w:shd w:val="clear" w:color="auto" w:fill="FFFFFF"/>
        </w:rPr>
        <w:t>В номинации «Сольный вокал» среди молодежи в возрасте от 14 до 17 лет:</w:t>
      </w:r>
      <w:r w:rsidRPr="00C57F88">
        <w:rPr>
          <w:color w:val="000000"/>
          <w:sz w:val="28"/>
          <w:szCs w:val="28"/>
        </w:rPr>
        <w:br/>
      </w:r>
      <w:r w:rsidRPr="00C57F88">
        <w:rPr>
          <w:color w:val="000000"/>
          <w:sz w:val="28"/>
          <w:szCs w:val="28"/>
        </w:rPr>
        <w:br/>
      </w:r>
      <w:r w:rsidRPr="00C57F88">
        <w:rPr>
          <w:color w:val="000000"/>
          <w:sz w:val="28"/>
          <w:szCs w:val="28"/>
          <w:shd w:val="clear" w:color="auto" w:fill="FFFFFF"/>
        </w:rPr>
        <w:t>1 место: Юлия Кандакова, песня «Семейный альбом»;</w:t>
      </w:r>
      <w:r w:rsidRPr="00C57F88">
        <w:rPr>
          <w:rStyle w:val="apple-converted-space"/>
          <w:color w:val="000000"/>
          <w:sz w:val="28"/>
          <w:szCs w:val="28"/>
          <w:shd w:val="clear" w:color="auto" w:fill="FFFFFF"/>
        </w:rPr>
        <w:t> </w:t>
      </w:r>
      <w:r w:rsidRPr="00C57F88">
        <w:rPr>
          <w:color w:val="000000"/>
          <w:sz w:val="28"/>
          <w:szCs w:val="28"/>
        </w:rPr>
        <w:br/>
      </w:r>
      <w:r w:rsidRPr="00C57F88">
        <w:rPr>
          <w:color w:val="000000"/>
          <w:sz w:val="28"/>
          <w:szCs w:val="28"/>
          <w:shd w:val="clear" w:color="auto" w:fill="FFFFFF"/>
        </w:rPr>
        <w:t>2 место: Алина Шаповалова, песня «Когда – нибудь останется один»;</w:t>
      </w:r>
      <w:r w:rsidRPr="00C57F88">
        <w:rPr>
          <w:color w:val="000000"/>
          <w:sz w:val="28"/>
          <w:szCs w:val="28"/>
        </w:rPr>
        <w:br/>
      </w:r>
      <w:r w:rsidRPr="00C57F88">
        <w:rPr>
          <w:color w:val="000000"/>
          <w:sz w:val="28"/>
          <w:szCs w:val="28"/>
          <w:shd w:val="clear" w:color="auto" w:fill="FFFFFF"/>
        </w:rPr>
        <w:t>3 место: Анастасия Чумакова, песня «Баллада о войне».</w:t>
      </w:r>
      <w:r w:rsidRPr="00C57F88">
        <w:rPr>
          <w:color w:val="000000"/>
          <w:sz w:val="28"/>
          <w:szCs w:val="28"/>
        </w:rPr>
        <w:br/>
      </w:r>
      <w:r w:rsidRPr="00C57F88">
        <w:rPr>
          <w:color w:val="000000"/>
          <w:sz w:val="28"/>
          <w:szCs w:val="28"/>
        </w:rPr>
        <w:br/>
      </w:r>
      <w:r w:rsidR="008253DD" w:rsidRPr="00C57F88">
        <w:rPr>
          <w:sz w:val="28"/>
          <w:szCs w:val="28"/>
        </w:rPr>
        <w:t xml:space="preserve">20.04.2017г. был проведен муниципальный этап областного конкурса – фестиваля  юных инспекторов движения  «Безопасное колесо - 2017». В конкурсе приняли участие обучающиеся общеобразовательных учреждений района. Победителями конкурса были признаны:                    </w:t>
      </w:r>
    </w:p>
    <w:p w:rsidR="008253DD" w:rsidRPr="00C57F88" w:rsidRDefault="008253DD" w:rsidP="008253DD">
      <w:pPr>
        <w:jc w:val="both"/>
        <w:rPr>
          <w:sz w:val="28"/>
          <w:szCs w:val="28"/>
        </w:rPr>
      </w:pPr>
      <w:r w:rsidRPr="00C57F88">
        <w:rPr>
          <w:sz w:val="28"/>
          <w:szCs w:val="28"/>
        </w:rPr>
        <w:t xml:space="preserve">    1 место- отряд ЮИД МБОУ Степано-Савченской ООШ;</w:t>
      </w:r>
    </w:p>
    <w:p w:rsidR="008253DD" w:rsidRPr="00C57F88" w:rsidRDefault="008253DD" w:rsidP="008253DD">
      <w:pPr>
        <w:ind w:left="-540"/>
        <w:rPr>
          <w:sz w:val="28"/>
          <w:szCs w:val="28"/>
        </w:rPr>
      </w:pPr>
      <w:r w:rsidRPr="00C57F88">
        <w:rPr>
          <w:sz w:val="28"/>
          <w:szCs w:val="28"/>
        </w:rPr>
        <w:t xml:space="preserve">            2 место- отряд ЮИД МБОУ Милютинской  СОШ;</w:t>
      </w:r>
    </w:p>
    <w:p w:rsidR="008253DD" w:rsidRPr="00C57F88" w:rsidRDefault="008253DD" w:rsidP="008253DD">
      <w:pPr>
        <w:jc w:val="both"/>
        <w:rPr>
          <w:sz w:val="28"/>
          <w:szCs w:val="28"/>
        </w:rPr>
      </w:pPr>
      <w:r w:rsidRPr="00C57F88">
        <w:rPr>
          <w:sz w:val="28"/>
          <w:szCs w:val="28"/>
        </w:rPr>
        <w:t xml:space="preserve">    3 место- отряд ЮИД МБОУ Терновской ООШ;</w:t>
      </w:r>
    </w:p>
    <w:p w:rsidR="008253DD" w:rsidRPr="00C57F88" w:rsidRDefault="008253DD" w:rsidP="008253DD">
      <w:pPr>
        <w:jc w:val="both"/>
        <w:rPr>
          <w:sz w:val="28"/>
          <w:szCs w:val="28"/>
        </w:rPr>
      </w:pPr>
      <w:r w:rsidRPr="00C57F88">
        <w:rPr>
          <w:bCs/>
          <w:sz w:val="28"/>
          <w:szCs w:val="28"/>
        </w:rPr>
        <w:t xml:space="preserve">Отряд </w:t>
      </w:r>
      <w:r w:rsidRPr="00C57F88">
        <w:rPr>
          <w:sz w:val="28"/>
          <w:szCs w:val="28"/>
        </w:rPr>
        <w:t>ЮИД МБОУ Степано-Савченской ООШ</w:t>
      </w:r>
      <w:r w:rsidRPr="00C57F88">
        <w:rPr>
          <w:bCs/>
          <w:sz w:val="28"/>
          <w:szCs w:val="28"/>
        </w:rPr>
        <w:t xml:space="preserve"> был направлен для участия в </w:t>
      </w:r>
      <w:r w:rsidRPr="00C57F88">
        <w:rPr>
          <w:sz w:val="28"/>
          <w:szCs w:val="28"/>
        </w:rPr>
        <w:t xml:space="preserve">областном этапе конкурса-фестиваля юных инспекторов движения «Безопасное колесо-2017», который проходил  с 16 по 21  мая в  ДОЛ «Спутник» Неклиновского района.  Конкурс  проводился   в рамках «Десятилетия действий по обеспечению БДД» 2011-2020гг. </w:t>
      </w:r>
    </w:p>
    <w:p w:rsidR="008253DD" w:rsidRPr="00C57F88" w:rsidRDefault="008253DD" w:rsidP="008253DD">
      <w:pPr>
        <w:jc w:val="both"/>
        <w:rPr>
          <w:sz w:val="28"/>
          <w:szCs w:val="28"/>
        </w:rPr>
      </w:pPr>
    </w:p>
    <w:p w:rsidR="008253DD" w:rsidRPr="00C57F88" w:rsidRDefault="008253DD" w:rsidP="008253DD">
      <w:pPr>
        <w:jc w:val="both"/>
        <w:rPr>
          <w:sz w:val="28"/>
          <w:szCs w:val="28"/>
        </w:rPr>
      </w:pPr>
      <w:r w:rsidRPr="00C57F88">
        <w:rPr>
          <w:bCs/>
          <w:sz w:val="28"/>
          <w:szCs w:val="28"/>
        </w:rPr>
        <w:t xml:space="preserve">4.05.2017 года </w:t>
      </w:r>
      <w:r w:rsidRPr="00C57F88">
        <w:rPr>
          <w:sz w:val="28"/>
          <w:szCs w:val="28"/>
        </w:rPr>
        <w:t xml:space="preserve">во всех образовательных организациях прошла акция </w:t>
      </w:r>
      <w:r w:rsidRPr="00C57F88">
        <w:rPr>
          <w:b/>
        </w:rPr>
        <w:t>«</w:t>
      </w:r>
      <w:r w:rsidRPr="00C57F88">
        <w:rPr>
          <w:sz w:val="28"/>
          <w:szCs w:val="28"/>
        </w:rPr>
        <w:t>Читаем детям о войне».</w:t>
      </w:r>
    </w:p>
    <w:p w:rsidR="008253DD" w:rsidRPr="00C57F88" w:rsidRDefault="008253DD" w:rsidP="008253DD">
      <w:pPr>
        <w:jc w:val="both"/>
        <w:rPr>
          <w:sz w:val="28"/>
          <w:szCs w:val="28"/>
        </w:rPr>
      </w:pPr>
    </w:p>
    <w:p w:rsidR="008253DD" w:rsidRPr="00C57F88" w:rsidRDefault="00D358D8" w:rsidP="008253DD">
      <w:pPr>
        <w:jc w:val="both"/>
        <w:rPr>
          <w:sz w:val="28"/>
        </w:rPr>
      </w:pPr>
      <w:r w:rsidRPr="00C57F88">
        <w:rPr>
          <w:sz w:val="28"/>
          <w:szCs w:val="28"/>
        </w:rPr>
        <w:t>05.05.2017 года проведён</w:t>
      </w:r>
      <w:r w:rsidR="008253DD" w:rsidRPr="00C57F88">
        <w:rPr>
          <w:sz w:val="28"/>
          <w:szCs w:val="28"/>
        </w:rPr>
        <w:t xml:space="preserve"> муниципальный этап  конкурса сочинений </w:t>
      </w:r>
      <w:r w:rsidR="008253DD" w:rsidRPr="00C57F88">
        <w:rPr>
          <w:sz w:val="28"/>
          <w:szCs w:val="28"/>
          <w:lang w:val="en-US"/>
        </w:rPr>
        <w:t>XV</w:t>
      </w:r>
      <w:r w:rsidR="008253DD" w:rsidRPr="00C57F88">
        <w:rPr>
          <w:sz w:val="28"/>
          <w:szCs w:val="28"/>
        </w:rPr>
        <w:t xml:space="preserve">  Каяльских чтений, посвященных памятнику древнерусской  культуры «Слово о полку Игореве». По итогам конкурса победителем стала</w:t>
      </w:r>
      <w:r w:rsidR="008253DD" w:rsidRPr="00C57F88">
        <w:rPr>
          <w:sz w:val="28"/>
        </w:rPr>
        <w:t xml:space="preserve"> Парфенова Юлия, </w:t>
      </w:r>
      <w:r w:rsidR="008253DD" w:rsidRPr="00C57F88">
        <w:rPr>
          <w:bCs/>
          <w:sz w:val="28"/>
          <w:szCs w:val="28"/>
        </w:rPr>
        <w:t>обучающаяся</w:t>
      </w:r>
      <w:r w:rsidR="008253DD" w:rsidRPr="00C57F88">
        <w:rPr>
          <w:sz w:val="28"/>
        </w:rPr>
        <w:t xml:space="preserve"> МБОУ Николо-Березовской СОШ. Работа была направлена на областной этап конкурса.</w:t>
      </w:r>
      <w:r w:rsidR="00E22383" w:rsidRPr="00C57F88">
        <w:rPr>
          <w:sz w:val="28"/>
        </w:rPr>
        <w:t>(Участие).</w:t>
      </w:r>
    </w:p>
    <w:p w:rsidR="008253DD" w:rsidRPr="00C57F88" w:rsidRDefault="008253DD" w:rsidP="008253DD">
      <w:pPr>
        <w:jc w:val="both"/>
        <w:rPr>
          <w:sz w:val="28"/>
          <w:szCs w:val="28"/>
        </w:rPr>
      </w:pPr>
    </w:p>
    <w:p w:rsidR="008253DD" w:rsidRPr="00C57F88" w:rsidRDefault="008253DD" w:rsidP="008253DD">
      <w:pPr>
        <w:jc w:val="both"/>
        <w:rPr>
          <w:sz w:val="28"/>
          <w:szCs w:val="28"/>
        </w:rPr>
      </w:pPr>
      <w:r w:rsidRPr="00C57F88">
        <w:rPr>
          <w:sz w:val="28"/>
          <w:szCs w:val="28"/>
        </w:rPr>
        <w:t xml:space="preserve">21.05.2017 года группа «Славяне» учащиеся МБОУ Милютинской СОШ заняли 2 место в областном конкурсе школьных исторических клубов «Вещий Боян» в рамках </w:t>
      </w:r>
      <w:r w:rsidRPr="00C57F88">
        <w:rPr>
          <w:sz w:val="28"/>
          <w:lang w:val="en-US"/>
        </w:rPr>
        <w:t>XVI</w:t>
      </w:r>
      <w:r w:rsidRPr="00C57F88">
        <w:rPr>
          <w:sz w:val="28"/>
        </w:rPr>
        <w:t xml:space="preserve"> международных Каяльских чтений</w:t>
      </w:r>
      <w:r w:rsidRPr="00C57F88">
        <w:rPr>
          <w:sz w:val="28"/>
          <w:szCs w:val="28"/>
        </w:rPr>
        <w:t>.</w:t>
      </w:r>
    </w:p>
    <w:p w:rsidR="008253DD" w:rsidRPr="00C57F88" w:rsidRDefault="008253DD" w:rsidP="003F4EBB">
      <w:pPr>
        <w:jc w:val="both"/>
        <w:rPr>
          <w:sz w:val="28"/>
          <w:szCs w:val="28"/>
        </w:rPr>
      </w:pPr>
    </w:p>
    <w:p w:rsidR="008253DD" w:rsidRPr="00C57F88" w:rsidRDefault="008253DD" w:rsidP="008253DD">
      <w:pPr>
        <w:jc w:val="both"/>
        <w:rPr>
          <w:color w:val="92D050"/>
          <w:sz w:val="28"/>
          <w:szCs w:val="28"/>
        </w:rPr>
      </w:pPr>
      <w:r w:rsidRPr="00C57F88">
        <w:rPr>
          <w:sz w:val="28"/>
          <w:szCs w:val="28"/>
        </w:rPr>
        <w:lastRenderedPageBreak/>
        <w:t>23.06.2017 в х. Степано-Савченском Маньково-Березовского сельского поселения состоялось торжественное откры</w:t>
      </w:r>
      <w:r w:rsidRPr="00C57F88">
        <w:rPr>
          <w:sz w:val="28"/>
          <w:szCs w:val="28"/>
        </w:rPr>
        <w:softHyphen/>
        <w:t>тие мемориальной доски в память об односельчанах, погибших в годы Великой Отечественной войны.</w:t>
      </w:r>
    </w:p>
    <w:p w:rsidR="008253DD" w:rsidRPr="00C57F88" w:rsidRDefault="008253DD" w:rsidP="008253DD">
      <w:pPr>
        <w:jc w:val="both"/>
        <w:rPr>
          <w:sz w:val="28"/>
          <w:szCs w:val="28"/>
        </w:rPr>
      </w:pPr>
      <w:r w:rsidRPr="00C57F88">
        <w:rPr>
          <w:sz w:val="28"/>
          <w:szCs w:val="28"/>
        </w:rPr>
        <w:t xml:space="preserve">Инициативной группой обучающихся и учителей МБОУ Степано–Савченской ООШ был создан проект «Восстановление исторической памяти»  по установлению мемориальной доски односельчанам, погибшим и пропавшим без вести в годы ВОв в рамках Всероссийской акции «Я – гражданин России». Проект был одобрен главой администрации Маньково – Березовского сельского поселения </w:t>
      </w:r>
      <w:r w:rsidR="00D358D8" w:rsidRPr="00C57F88">
        <w:rPr>
          <w:sz w:val="28"/>
          <w:szCs w:val="28"/>
        </w:rPr>
        <w:t xml:space="preserve">А.И. </w:t>
      </w:r>
      <w:r w:rsidRPr="00C57F88">
        <w:rPr>
          <w:sz w:val="28"/>
          <w:szCs w:val="28"/>
        </w:rPr>
        <w:t>Парфеновым. В ходе проекта были проведены встречи с Парфеновым А.И., Князь Г.А, Козловым Р.С., изучены материалы школьного музея, «Книга памяти» о земляках, участвовавших в Вов. Были созданы эскизы по благоустройству территории мемориала. Учителями и обучающимися школы совместно с рабочими ООО «РЗК» «Ресурс» и работниками Степано – Савченского сельского ДК проведена работа по благоустройству территории памятника.</w:t>
      </w:r>
    </w:p>
    <w:p w:rsidR="008253DD" w:rsidRPr="00C57F88" w:rsidRDefault="008253DD" w:rsidP="008253DD">
      <w:pPr>
        <w:jc w:val="both"/>
        <w:rPr>
          <w:color w:val="92D050"/>
          <w:sz w:val="28"/>
          <w:szCs w:val="28"/>
        </w:rPr>
      </w:pPr>
    </w:p>
    <w:p w:rsidR="005306DB" w:rsidRPr="00C57F88" w:rsidRDefault="005306DB" w:rsidP="005306DB">
      <w:pPr>
        <w:rPr>
          <w:bCs/>
          <w:sz w:val="28"/>
          <w:szCs w:val="28"/>
        </w:rPr>
      </w:pPr>
    </w:p>
    <w:p w:rsidR="009358F3" w:rsidRPr="00C57F88" w:rsidRDefault="009358F3" w:rsidP="00591395">
      <w:pPr>
        <w:pStyle w:val="31"/>
        <w:jc w:val="both"/>
        <w:rPr>
          <w:b w:val="0"/>
          <w:szCs w:val="28"/>
        </w:rPr>
      </w:pPr>
      <w:r w:rsidRPr="00C57F88">
        <w:rPr>
          <w:b w:val="0"/>
          <w:szCs w:val="28"/>
        </w:rPr>
        <w:t>14.09.2017 года был проведен муниципальный этап</w:t>
      </w:r>
      <w:r w:rsidR="00591395" w:rsidRPr="00C57F88">
        <w:rPr>
          <w:b w:val="0"/>
          <w:szCs w:val="28"/>
        </w:rPr>
        <w:t xml:space="preserve"> Всероссийского</w:t>
      </w:r>
      <w:r w:rsidRPr="00C57F88">
        <w:rPr>
          <w:b w:val="0"/>
          <w:szCs w:val="28"/>
        </w:rPr>
        <w:t xml:space="preserve"> конкурса детских рисунков «Любимая школа глазами </w:t>
      </w:r>
      <w:r w:rsidR="00591395" w:rsidRPr="00C57F88">
        <w:rPr>
          <w:b w:val="0"/>
          <w:szCs w:val="28"/>
        </w:rPr>
        <w:t xml:space="preserve">детей». Работы победителей муниципального этапа  </w:t>
      </w:r>
      <w:r w:rsidR="00DD45AB" w:rsidRPr="00C57F88">
        <w:rPr>
          <w:b w:val="0"/>
          <w:szCs w:val="28"/>
        </w:rPr>
        <w:t xml:space="preserve"> : Сапрыкина Кирилла </w:t>
      </w:r>
      <w:r w:rsidRPr="00C57F88">
        <w:rPr>
          <w:b w:val="0"/>
          <w:szCs w:val="28"/>
        </w:rPr>
        <w:t>, обучающегося МБОУ Милютинской СОШ</w:t>
      </w:r>
      <w:r w:rsidR="006410A5" w:rsidRPr="00C57F88">
        <w:rPr>
          <w:b w:val="0"/>
          <w:szCs w:val="28"/>
        </w:rPr>
        <w:t>;</w:t>
      </w:r>
      <w:r w:rsidR="00591395" w:rsidRPr="00C57F88">
        <w:rPr>
          <w:b w:val="0"/>
          <w:szCs w:val="28"/>
        </w:rPr>
        <w:t xml:space="preserve"> К</w:t>
      </w:r>
      <w:r w:rsidRPr="00C57F88">
        <w:rPr>
          <w:b w:val="0"/>
          <w:szCs w:val="28"/>
        </w:rPr>
        <w:t>олесникова Клима, о</w:t>
      </w:r>
      <w:r w:rsidR="006410A5" w:rsidRPr="00C57F88">
        <w:rPr>
          <w:b w:val="0"/>
          <w:szCs w:val="28"/>
        </w:rPr>
        <w:t>бучающегося МБОУ Петровской СОШ; Средняк Маргариты, обучающейся</w:t>
      </w:r>
      <w:r w:rsidR="00591395" w:rsidRPr="00C57F88">
        <w:rPr>
          <w:b w:val="0"/>
          <w:szCs w:val="28"/>
        </w:rPr>
        <w:t xml:space="preserve"> МБОУ Степано-С</w:t>
      </w:r>
      <w:r w:rsidR="006410A5" w:rsidRPr="00C57F88">
        <w:rPr>
          <w:b w:val="0"/>
          <w:szCs w:val="28"/>
        </w:rPr>
        <w:t>авченской ООШ были направлены для  участия</w:t>
      </w:r>
      <w:r w:rsidR="00591395" w:rsidRPr="00C57F88">
        <w:rPr>
          <w:b w:val="0"/>
          <w:szCs w:val="28"/>
        </w:rPr>
        <w:t xml:space="preserve"> </w:t>
      </w:r>
      <w:r w:rsidR="00DD45AB" w:rsidRPr="00C57F88">
        <w:rPr>
          <w:szCs w:val="28"/>
        </w:rPr>
        <w:t xml:space="preserve"> </w:t>
      </w:r>
      <w:r w:rsidR="00DD45AB" w:rsidRPr="00C57F88">
        <w:rPr>
          <w:b w:val="0"/>
          <w:szCs w:val="28"/>
        </w:rPr>
        <w:t xml:space="preserve">в  региональном этапе всероссийского  конкурса </w:t>
      </w:r>
      <w:r w:rsidR="00591395" w:rsidRPr="00C57F88">
        <w:rPr>
          <w:b w:val="0"/>
          <w:szCs w:val="28"/>
        </w:rPr>
        <w:t xml:space="preserve">«Любимая школа глазами детей», где работы детей заняли </w:t>
      </w:r>
      <w:r w:rsidR="006410A5" w:rsidRPr="00C57F88">
        <w:rPr>
          <w:b w:val="0"/>
          <w:szCs w:val="28"/>
        </w:rPr>
        <w:t>первые места.</w:t>
      </w:r>
      <w:r w:rsidR="00591395" w:rsidRPr="00C57F88">
        <w:rPr>
          <w:b w:val="0"/>
          <w:szCs w:val="28"/>
        </w:rPr>
        <w:t xml:space="preserve"> </w:t>
      </w:r>
    </w:p>
    <w:p w:rsidR="00DD45AB" w:rsidRPr="00C57F88" w:rsidRDefault="00DD45AB" w:rsidP="005306DB">
      <w:pPr>
        <w:rPr>
          <w:bCs/>
          <w:sz w:val="28"/>
          <w:szCs w:val="28"/>
        </w:rPr>
      </w:pPr>
    </w:p>
    <w:p w:rsidR="005306DB" w:rsidRPr="00C57F88" w:rsidRDefault="005306DB" w:rsidP="005306DB">
      <w:pPr>
        <w:rPr>
          <w:bCs/>
          <w:sz w:val="28"/>
          <w:szCs w:val="28"/>
        </w:rPr>
      </w:pPr>
      <w:r w:rsidRPr="00C57F88">
        <w:rPr>
          <w:bCs/>
          <w:sz w:val="28"/>
          <w:szCs w:val="28"/>
        </w:rPr>
        <w:t xml:space="preserve">21.09.2017г. </w:t>
      </w:r>
      <w:r w:rsidRPr="00C57F88">
        <w:rPr>
          <w:sz w:val="28"/>
          <w:szCs w:val="28"/>
        </w:rPr>
        <w:t xml:space="preserve">был проведен муниципальный этап </w:t>
      </w:r>
      <w:r w:rsidRPr="00C57F88">
        <w:rPr>
          <w:bCs/>
          <w:sz w:val="28"/>
          <w:szCs w:val="28"/>
        </w:rPr>
        <w:t>областного смотра готовности юных инспекторов движения.</w:t>
      </w:r>
      <w:r w:rsidRPr="00C57F88">
        <w:rPr>
          <w:sz w:val="28"/>
          <w:szCs w:val="28"/>
        </w:rPr>
        <w:t xml:space="preserve"> Победителями</w:t>
      </w:r>
      <w:r w:rsidRPr="00C57F88">
        <w:t xml:space="preserve"> </w:t>
      </w:r>
      <w:r w:rsidRPr="00C57F88">
        <w:rPr>
          <w:sz w:val="28"/>
          <w:szCs w:val="28"/>
        </w:rPr>
        <w:t xml:space="preserve">и призерами в муниципальном этапе </w:t>
      </w:r>
      <w:r w:rsidRPr="00C57F88">
        <w:rPr>
          <w:bCs/>
          <w:sz w:val="28"/>
          <w:szCs w:val="28"/>
        </w:rPr>
        <w:t>областного смотра готовности</w:t>
      </w:r>
      <w:r w:rsidRPr="00C57F88">
        <w:rPr>
          <w:sz w:val="28"/>
          <w:szCs w:val="28"/>
        </w:rPr>
        <w:t xml:space="preserve"> </w:t>
      </w:r>
      <w:r w:rsidRPr="00C57F88">
        <w:rPr>
          <w:bCs/>
          <w:sz w:val="28"/>
          <w:szCs w:val="28"/>
        </w:rPr>
        <w:t>юных инспекторов движения признаны:</w:t>
      </w:r>
    </w:p>
    <w:p w:rsidR="005306DB" w:rsidRPr="00C57F88" w:rsidRDefault="005306DB" w:rsidP="005306DB">
      <w:pPr>
        <w:jc w:val="both"/>
      </w:pPr>
      <w:r w:rsidRPr="00C57F88">
        <w:rPr>
          <w:sz w:val="28"/>
        </w:rPr>
        <w:t xml:space="preserve">             1 место-</w:t>
      </w:r>
      <w:r w:rsidRPr="00C57F88">
        <w:rPr>
          <w:sz w:val="28"/>
          <w:szCs w:val="28"/>
        </w:rPr>
        <w:t xml:space="preserve"> отряд ЮИД МБОУ Милютинской СОШ;    </w:t>
      </w:r>
    </w:p>
    <w:p w:rsidR="005306DB" w:rsidRPr="00C57F88" w:rsidRDefault="005306DB" w:rsidP="005306DB">
      <w:pPr>
        <w:jc w:val="both"/>
        <w:rPr>
          <w:sz w:val="28"/>
          <w:szCs w:val="28"/>
        </w:rPr>
      </w:pPr>
      <w:r w:rsidRPr="00C57F88">
        <w:rPr>
          <w:sz w:val="28"/>
          <w:szCs w:val="28"/>
        </w:rPr>
        <w:t xml:space="preserve">      </w:t>
      </w:r>
      <w:r w:rsidRPr="00C57F88">
        <w:rPr>
          <w:sz w:val="28"/>
        </w:rPr>
        <w:t xml:space="preserve">       2 место- </w:t>
      </w:r>
      <w:r w:rsidRPr="00C57F88">
        <w:rPr>
          <w:sz w:val="28"/>
          <w:szCs w:val="28"/>
        </w:rPr>
        <w:t>отряд ЮИД МБОУ Первомайской ООШ;</w:t>
      </w:r>
    </w:p>
    <w:p w:rsidR="005306DB" w:rsidRPr="00C57F88" w:rsidRDefault="005306DB" w:rsidP="005306DB">
      <w:pPr>
        <w:ind w:left="1416" w:firstLine="569"/>
        <w:jc w:val="both"/>
        <w:rPr>
          <w:sz w:val="28"/>
          <w:szCs w:val="28"/>
        </w:rPr>
      </w:pPr>
      <w:r w:rsidRPr="00C57F88">
        <w:rPr>
          <w:sz w:val="28"/>
          <w:szCs w:val="28"/>
        </w:rPr>
        <w:t xml:space="preserve"> отряд ЮИД МБОУ Маньково-Березовской СОШ;</w:t>
      </w:r>
    </w:p>
    <w:p w:rsidR="005306DB" w:rsidRPr="00C57F88" w:rsidRDefault="005306DB" w:rsidP="005306DB">
      <w:pPr>
        <w:ind w:left="1276" w:hanging="283"/>
        <w:jc w:val="both"/>
        <w:rPr>
          <w:sz w:val="28"/>
          <w:szCs w:val="28"/>
        </w:rPr>
      </w:pPr>
      <w:r w:rsidRPr="00C57F88">
        <w:rPr>
          <w:sz w:val="28"/>
          <w:szCs w:val="28"/>
        </w:rPr>
        <w:t>3место - отряд ЮИД МБОУ Николо-Березовской СОШ;</w:t>
      </w:r>
    </w:p>
    <w:p w:rsidR="005306DB" w:rsidRPr="00C57F88" w:rsidRDefault="005306DB" w:rsidP="005306DB">
      <w:pPr>
        <w:ind w:left="2127" w:hanging="283"/>
        <w:jc w:val="both"/>
        <w:rPr>
          <w:sz w:val="28"/>
          <w:szCs w:val="28"/>
        </w:rPr>
      </w:pPr>
      <w:r w:rsidRPr="00C57F88">
        <w:rPr>
          <w:sz w:val="28"/>
          <w:szCs w:val="28"/>
        </w:rPr>
        <w:t xml:space="preserve">   отряд ЮИД МБОУ Степано-Савченской ООШ;</w:t>
      </w:r>
    </w:p>
    <w:p w:rsidR="005306DB" w:rsidRPr="00C57F88" w:rsidRDefault="005306DB" w:rsidP="005306DB">
      <w:pPr>
        <w:ind w:left="2127" w:hanging="283"/>
        <w:jc w:val="both"/>
        <w:rPr>
          <w:sz w:val="28"/>
          <w:szCs w:val="28"/>
        </w:rPr>
      </w:pPr>
      <w:r w:rsidRPr="00C57F88">
        <w:rPr>
          <w:sz w:val="28"/>
          <w:szCs w:val="28"/>
        </w:rPr>
        <w:t xml:space="preserve">   отряд ЮИД МБОУ Новодмитриевской СОШ.</w:t>
      </w:r>
    </w:p>
    <w:p w:rsidR="005306DB" w:rsidRPr="00C57F88" w:rsidRDefault="005306DB" w:rsidP="005306DB">
      <w:pPr>
        <w:ind w:left="1276" w:hanging="283"/>
        <w:jc w:val="both"/>
        <w:rPr>
          <w:sz w:val="28"/>
          <w:szCs w:val="28"/>
        </w:rPr>
      </w:pPr>
    </w:p>
    <w:p w:rsidR="005306DB" w:rsidRPr="00C57F88" w:rsidRDefault="005306DB" w:rsidP="005306DB">
      <w:pPr>
        <w:jc w:val="both"/>
        <w:rPr>
          <w:sz w:val="28"/>
          <w:szCs w:val="28"/>
        </w:rPr>
      </w:pPr>
      <w:r w:rsidRPr="00C57F88">
        <w:rPr>
          <w:sz w:val="28"/>
          <w:szCs w:val="28"/>
        </w:rPr>
        <w:t>10.10.2017г. отряд ЮИД</w:t>
      </w:r>
      <w:r w:rsidR="006243D5" w:rsidRPr="00C57F88">
        <w:rPr>
          <w:sz w:val="28"/>
          <w:szCs w:val="28"/>
        </w:rPr>
        <w:t>, занявший 1 место (МБОУ Милютинской СОШ)</w:t>
      </w:r>
      <w:r w:rsidRPr="00C57F88">
        <w:rPr>
          <w:sz w:val="28"/>
          <w:szCs w:val="28"/>
        </w:rPr>
        <w:t xml:space="preserve">  был направлен </w:t>
      </w:r>
      <w:r w:rsidRPr="00C57F88">
        <w:rPr>
          <w:bCs/>
          <w:sz w:val="28"/>
          <w:szCs w:val="28"/>
        </w:rPr>
        <w:t xml:space="preserve">в </w:t>
      </w:r>
      <w:hyperlink r:id="rId9" w:history="1">
        <w:r w:rsidRPr="00C57F88">
          <w:rPr>
            <w:rStyle w:val="ab"/>
            <w:color w:val="auto"/>
            <w:sz w:val="28"/>
            <w:szCs w:val="28"/>
            <w:u w:val="none"/>
            <w:shd w:val="clear" w:color="auto" w:fill="FFFFFF"/>
          </w:rPr>
          <w:t>МБУК «Кашарский РДК»</w:t>
        </w:r>
      </w:hyperlink>
      <w:r w:rsidRPr="00C57F88">
        <w:rPr>
          <w:bCs/>
          <w:sz w:val="28"/>
          <w:szCs w:val="28"/>
        </w:rPr>
        <w:t xml:space="preserve"> </w:t>
      </w:r>
      <w:r w:rsidRPr="00C57F88">
        <w:rPr>
          <w:sz w:val="28"/>
          <w:szCs w:val="28"/>
        </w:rPr>
        <w:t xml:space="preserve">для участия в зональном этапе </w:t>
      </w:r>
      <w:r w:rsidRPr="00C57F88">
        <w:rPr>
          <w:bCs/>
          <w:sz w:val="28"/>
          <w:szCs w:val="28"/>
        </w:rPr>
        <w:t>областного смотра готовности</w:t>
      </w:r>
      <w:r w:rsidRPr="00C57F88">
        <w:rPr>
          <w:sz w:val="28"/>
          <w:szCs w:val="28"/>
        </w:rPr>
        <w:t xml:space="preserve"> </w:t>
      </w:r>
      <w:r w:rsidRPr="00C57F88">
        <w:rPr>
          <w:bCs/>
          <w:sz w:val="28"/>
          <w:szCs w:val="28"/>
        </w:rPr>
        <w:t>юных инспекторов движения, где занял 1 место.</w:t>
      </w:r>
    </w:p>
    <w:p w:rsidR="005306DB" w:rsidRPr="00C57F88" w:rsidRDefault="005306DB" w:rsidP="005306DB">
      <w:pPr>
        <w:rPr>
          <w:bCs/>
          <w:sz w:val="28"/>
          <w:szCs w:val="28"/>
        </w:rPr>
      </w:pPr>
    </w:p>
    <w:p w:rsidR="005B425E" w:rsidRPr="00C57F88" w:rsidRDefault="005B425E" w:rsidP="003F4EBB">
      <w:pPr>
        <w:jc w:val="both"/>
        <w:rPr>
          <w:sz w:val="28"/>
          <w:szCs w:val="28"/>
        </w:rPr>
      </w:pPr>
      <w:r w:rsidRPr="00C57F88">
        <w:rPr>
          <w:sz w:val="28"/>
          <w:szCs w:val="28"/>
        </w:rPr>
        <w:t>В период с  06.02.2017г. по 20.02.2017 г. был организован  и проведен муниципальный конкурс  рисунков  для  дошкольников  и  младших  школьников «Край,  в котором  я живу».</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На основании решения жюри победителями были признаны:</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Среди образовательных организаций, реализующих программу дошкольного  образования:</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I   место    -  Ковалев  Кирилл, воспитанник  МБДОУ д/с  № 1 ст. Милютинская,</w:t>
      </w:r>
    </w:p>
    <w:p w:rsidR="005B425E" w:rsidRPr="00C57F88" w:rsidRDefault="0056269C" w:rsidP="003F4EBB">
      <w:pPr>
        <w:overflowPunct w:val="0"/>
        <w:autoSpaceDE w:val="0"/>
        <w:autoSpaceDN w:val="0"/>
        <w:adjustRightInd w:val="0"/>
        <w:jc w:val="both"/>
        <w:textAlignment w:val="baseline"/>
        <w:rPr>
          <w:sz w:val="28"/>
          <w:szCs w:val="28"/>
        </w:rPr>
      </w:pPr>
      <w:r w:rsidRPr="00C57F88">
        <w:rPr>
          <w:sz w:val="28"/>
          <w:szCs w:val="28"/>
        </w:rPr>
        <w:t xml:space="preserve">                  </w:t>
      </w:r>
      <w:r w:rsidR="005B425E" w:rsidRPr="00C57F88">
        <w:rPr>
          <w:sz w:val="28"/>
          <w:szCs w:val="28"/>
        </w:rPr>
        <w:t xml:space="preserve"> -   Нестеренко  Серге</w:t>
      </w:r>
      <w:r w:rsidR="00D55916" w:rsidRPr="00C57F88">
        <w:rPr>
          <w:sz w:val="28"/>
          <w:szCs w:val="28"/>
        </w:rPr>
        <w:t>й</w:t>
      </w:r>
      <w:r w:rsidR="005B425E" w:rsidRPr="00C57F88">
        <w:rPr>
          <w:sz w:val="28"/>
          <w:szCs w:val="28"/>
        </w:rPr>
        <w:t>, воспитанник  МБДОУ д/с  № 1 ст. Милютинская,</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за работу «Край, в  котором  я  живу»;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w:t>
      </w:r>
      <w:r w:rsidR="00A13265" w:rsidRPr="00C57F88">
        <w:rPr>
          <w:sz w:val="28"/>
          <w:szCs w:val="28"/>
        </w:rPr>
        <w:t xml:space="preserve"> </w:t>
      </w:r>
      <w:r w:rsidRPr="00C57F88">
        <w:rPr>
          <w:sz w:val="28"/>
          <w:szCs w:val="28"/>
        </w:rPr>
        <w:t xml:space="preserve"> - </w:t>
      </w:r>
      <w:r w:rsidR="00D55916" w:rsidRPr="00C57F88">
        <w:rPr>
          <w:sz w:val="28"/>
          <w:szCs w:val="28"/>
        </w:rPr>
        <w:t>Коллективная</w:t>
      </w:r>
      <w:r w:rsidRPr="00C57F88">
        <w:rPr>
          <w:sz w:val="28"/>
          <w:szCs w:val="28"/>
        </w:rPr>
        <w:t xml:space="preserve">  работ</w:t>
      </w:r>
      <w:r w:rsidR="00D55916" w:rsidRPr="00C57F88">
        <w:rPr>
          <w:sz w:val="28"/>
          <w:szCs w:val="28"/>
        </w:rPr>
        <w:t>а</w:t>
      </w:r>
      <w:r w:rsidRPr="00C57F88">
        <w:rPr>
          <w:sz w:val="28"/>
          <w:szCs w:val="28"/>
        </w:rPr>
        <w:t xml:space="preserve">  Боевой  Валерии,  Ляпуновой  Екатерины,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lastRenderedPageBreak/>
        <w:t xml:space="preserve">                   </w:t>
      </w:r>
      <w:r w:rsidR="00A13265" w:rsidRPr="00C57F88">
        <w:rPr>
          <w:sz w:val="28"/>
          <w:szCs w:val="28"/>
        </w:rPr>
        <w:t xml:space="preserve">   </w:t>
      </w:r>
      <w:r w:rsidRPr="00C57F88">
        <w:rPr>
          <w:sz w:val="28"/>
          <w:szCs w:val="28"/>
        </w:rPr>
        <w:t>Хандаковой  Валерии, воспитанниц МБДОУ д/с  № 1 ст. Милютинская,</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w:t>
      </w:r>
      <w:r w:rsidR="00A13265" w:rsidRPr="00C57F88">
        <w:rPr>
          <w:sz w:val="28"/>
          <w:szCs w:val="28"/>
        </w:rPr>
        <w:t xml:space="preserve"> </w:t>
      </w:r>
      <w:r w:rsidRPr="00C57F88">
        <w:rPr>
          <w:sz w:val="28"/>
          <w:szCs w:val="28"/>
        </w:rPr>
        <w:t xml:space="preserve"> за работу «Край, в  котором  я  живу»;  </w:t>
      </w:r>
    </w:p>
    <w:p w:rsidR="005B425E" w:rsidRPr="00C57F88" w:rsidRDefault="00D55916" w:rsidP="003F4EBB">
      <w:pPr>
        <w:overflowPunct w:val="0"/>
        <w:autoSpaceDE w:val="0"/>
        <w:autoSpaceDN w:val="0"/>
        <w:adjustRightInd w:val="0"/>
        <w:jc w:val="both"/>
        <w:textAlignment w:val="baseline"/>
        <w:rPr>
          <w:sz w:val="28"/>
          <w:szCs w:val="28"/>
        </w:rPr>
      </w:pPr>
      <w:r w:rsidRPr="00C57F88">
        <w:rPr>
          <w:sz w:val="28"/>
          <w:szCs w:val="28"/>
        </w:rPr>
        <w:t xml:space="preserve">                 </w:t>
      </w:r>
      <w:r w:rsidR="00A13265" w:rsidRPr="00C57F88">
        <w:rPr>
          <w:sz w:val="28"/>
          <w:szCs w:val="28"/>
        </w:rPr>
        <w:t xml:space="preserve"> </w:t>
      </w:r>
      <w:r w:rsidRPr="00C57F88">
        <w:rPr>
          <w:sz w:val="28"/>
          <w:szCs w:val="28"/>
        </w:rPr>
        <w:t>- Коллективная</w:t>
      </w:r>
      <w:r w:rsidR="005B425E" w:rsidRPr="00C57F88">
        <w:rPr>
          <w:sz w:val="28"/>
          <w:szCs w:val="28"/>
        </w:rPr>
        <w:t xml:space="preserve">  работ</w:t>
      </w:r>
      <w:r w:rsidRPr="00C57F88">
        <w:rPr>
          <w:sz w:val="28"/>
          <w:szCs w:val="28"/>
        </w:rPr>
        <w:t>а</w:t>
      </w:r>
      <w:r w:rsidR="005B425E" w:rsidRPr="00C57F88">
        <w:rPr>
          <w:sz w:val="28"/>
          <w:szCs w:val="28"/>
        </w:rPr>
        <w:t xml:space="preserve">  Гузиковой Анастасии,  Череватенко  Яны, </w:t>
      </w:r>
    </w:p>
    <w:p w:rsidR="00A13265"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w:t>
      </w:r>
      <w:r w:rsidR="00A13265" w:rsidRPr="00C57F88">
        <w:rPr>
          <w:sz w:val="28"/>
          <w:szCs w:val="28"/>
        </w:rPr>
        <w:t xml:space="preserve"> </w:t>
      </w:r>
      <w:r w:rsidRPr="00C57F88">
        <w:rPr>
          <w:sz w:val="28"/>
          <w:szCs w:val="28"/>
        </w:rPr>
        <w:t xml:space="preserve">Каменевой  Анастасии, воспитанниц МБДОУ д/с  № 1 ст. </w:t>
      </w:r>
      <w:r w:rsidR="00A13265" w:rsidRPr="00C57F88">
        <w:rPr>
          <w:sz w:val="28"/>
          <w:szCs w:val="28"/>
        </w:rPr>
        <w:t xml:space="preserve"> </w:t>
      </w:r>
    </w:p>
    <w:p w:rsidR="005B425E" w:rsidRPr="00C57F88" w:rsidRDefault="00A13265" w:rsidP="003F4EBB">
      <w:pPr>
        <w:overflowPunct w:val="0"/>
        <w:autoSpaceDE w:val="0"/>
        <w:autoSpaceDN w:val="0"/>
        <w:adjustRightInd w:val="0"/>
        <w:jc w:val="both"/>
        <w:textAlignment w:val="baseline"/>
        <w:rPr>
          <w:sz w:val="28"/>
          <w:szCs w:val="28"/>
        </w:rPr>
      </w:pPr>
      <w:r w:rsidRPr="00C57F88">
        <w:rPr>
          <w:sz w:val="28"/>
          <w:szCs w:val="28"/>
        </w:rPr>
        <w:t xml:space="preserve">                   </w:t>
      </w:r>
      <w:r w:rsidR="005B425E" w:rsidRPr="00C57F88">
        <w:rPr>
          <w:sz w:val="28"/>
          <w:szCs w:val="28"/>
        </w:rPr>
        <w:t xml:space="preserve">Милютинская,  за работу «Край, в  котором  я  живу»;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 Парфенов</w:t>
      </w:r>
      <w:r w:rsidR="00D55916" w:rsidRPr="00C57F88">
        <w:rPr>
          <w:sz w:val="28"/>
          <w:szCs w:val="28"/>
        </w:rPr>
        <w:t>а</w:t>
      </w:r>
      <w:r w:rsidRPr="00C57F88">
        <w:rPr>
          <w:sz w:val="28"/>
          <w:szCs w:val="28"/>
        </w:rPr>
        <w:t xml:space="preserve">  Софи</w:t>
      </w:r>
      <w:r w:rsidR="00D55916" w:rsidRPr="00C57F88">
        <w:rPr>
          <w:sz w:val="28"/>
          <w:szCs w:val="28"/>
        </w:rPr>
        <w:t>я</w:t>
      </w:r>
      <w:r w:rsidRPr="00C57F88">
        <w:rPr>
          <w:sz w:val="28"/>
          <w:szCs w:val="28"/>
        </w:rPr>
        <w:t>, воспитанниц</w:t>
      </w:r>
      <w:r w:rsidR="00D55916" w:rsidRPr="00C57F88">
        <w:rPr>
          <w:sz w:val="28"/>
          <w:szCs w:val="28"/>
        </w:rPr>
        <w:t>а</w:t>
      </w:r>
      <w:r w:rsidRPr="00C57F88">
        <w:rPr>
          <w:sz w:val="28"/>
          <w:szCs w:val="28"/>
        </w:rPr>
        <w:t xml:space="preserve">  МБДОУ  д/с № 10  сл.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М-Березовской</w:t>
      </w:r>
      <w:r w:rsidR="00D55916" w:rsidRPr="00C57F88">
        <w:rPr>
          <w:sz w:val="28"/>
          <w:szCs w:val="28"/>
        </w:rPr>
        <w:t xml:space="preserve"> за работу</w:t>
      </w:r>
      <w:r w:rsidRPr="00C57F88">
        <w:rPr>
          <w:sz w:val="28"/>
          <w:szCs w:val="28"/>
        </w:rPr>
        <w:t xml:space="preserve"> «Родной  свой  край…»</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II  место  -  Артеменко  Анастаси</w:t>
      </w:r>
      <w:r w:rsidR="00D55916" w:rsidRPr="00C57F88">
        <w:rPr>
          <w:sz w:val="28"/>
          <w:szCs w:val="28"/>
        </w:rPr>
        <w:t>я</w:t>
      </w:r>
      <w:r w:rsidRPr="00C57F88">
        <w:rPr>
          <w:sz w:val="28"/>
          <w:szCs w:val="28"/>
        </w:rPr>
        <w:t>, воспитанниц</w:t>
      </w:r>
      <w:r w:rsidR="00D55916" w:rsidRPr="00C57F88">
        <w:rPr>
          <w:sz w:val="28"/>
          <w:szCs w:val="28"/>
        </w:rPr>
        <w:t>а</w:t>
      </w:r>
      <w:r w:rsidRPr="00C57F88">
        <w:rPr>
          <w:sz w:val="28"/>
          <w:szCs w:val="28"/>
        </w:rPr>
        <w:t xml:space="preserve">  МБДОУ  д/с № 1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ст.  Милютинская  за работу «Край, в  котором  я  живу»;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  Дейнекин  Арсени</w:t>
      </w:r>
      <w:r w:rsidR="00D55916" w:rsidRPr="00C57F88">
        <w:rPr>
          <w:sz w:val="28"/>
          <w:szCs w:val="28"/>
        </w:rPr>
        <w:t>й, воспитанник</w:t>
      </w:r>
      <w:r w:rsidRPr="00C57F88">
        <w:rPr>
          <w:sz w:val="28"/>
          <w:szCs w:val="28"/>
        </w:rPr>
        <w:t xml:space="preserve"> МБДОУ д/с  №1 ст.Милютинская,</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за  работу  «Край, в  котором  я живу»;  </w:t>
      </w:r>
    </w:p>
    <w:p w:rsidR="00A13265"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w:t>
      </w:r>
      <w:r w:rsidR="00A13265" w:rsidRPr="00C57F88">
        <w:rPr>
          <w:sz w:val="28"/>
          <w:szCs w:val="28"/>
        </w:rPr>
        <w:t xml:space="preserve"> </w:t>
      </w:r>
      <w:r w:rsidRPr="00C57F88">
        <w:rPr>
          <w:sz w:val="28"/>
          <w:szCs w:val="28"/>
        </w:rPr>
        <w:t>- Солнцев</w:t>
      </w:r>
      <w:r w:rsidR="00D55916" w:rsidRPr="00C57F88">
        <w:rPr>
          <w:sz w:val="28"/>
          <w:szCs w:val="28"/>
        </w:rPr>
        <w:t>а</w:t>
      </w:r>
      <w:r w:rsidRPr="00C57F88">
        <w:rPr>
          <w:sz w:val="28"/>
          <w:szCs w:val="28"/>
        </w:rPr>
        <w:t xml:space="preserve"> Александр</w:t>
      </w:r>
      <w:r w:rsidR="00D55916" w:rsidRPr="00C57F88">
        <w:rPr>
          <w:sz w:val="28"/>
          <w:szCs w:val="28"/>
        </w:rPr>
        <w:t>а</w:t>
      </w:r>
      <w:r w:rsidRPr="00C57F88">
        <w:rPr>
          <w:sz w:val="28"/>
          <w:szCs w:val="28"/>
        </w:rPr>
        <w:t>,</w:t>
      </w:r>
      <w:r w:rsidR="00D55916" w:rsidRPr="00C57F88">
        <w:rPr>
          <w:sz w:val="28"/>
          <w:szCs w:val="28"/>
        </w:rPr>
        <w:t xml:space="preserve"> </w:t>
      </w:r>
      <w:r w:rsidRPr="00C57F88">
        <w:rPr>
          <w:sz w:val="28"/>
          <w:szCs w:val="28"/>
        </w:rPr>
        <w:t>воспитанниц</w:t>
      </w:r>
      <w:r w:rsidR="00D55916" w:rsidRPr="00C57F88">
        <w:rPr>
          <w:sz w:val="28"/>
          <w:szCs w:val="28"/>
        </w:rPr>
        <w:t>а</w:t>
      </w:r>
      <w:r w:rsidRPr="00C57F88">
        <w:rPr>
          <w:sz w:val="28"/>
          <w:szCs w:val="28"/>
        </w:rPr>
        <w:t xml:space="preserve"> МБДОУ д/с  № 1 ст. </w:t>
      </w:r>
    </w:p>
    <w:p w:rsidR="005B425E" w:rsidRPr="00C57F88" w:rsidRDefault="00A13265" w:rsidP="003F4EBB">
      <w:pPr>
        <w:overflowPunct w:val="0"/>
        <w:autoSpaceDE w:val="0"/>
        <w:autoSpaceDN w:val="0"/>
        <w:adjustRightInd w:val="0"/>
        <w:jc w:val="both"/>
        <w:textAlignment w:val="baseline"/>
        <w:rPr>
          <w:sz w:val="28"/>
          <w:szCs w:val="28"/>
        </w:rPr>
      </w:pPr>
      <w:r w:rsidRPr="00C57F88">
        <w:rPr>
          <w:sz w:val="28"/>
          <w:szCs w:val="28"/>
        </w:rPr>
        <w:t xml:space="preserve">                     </w:t>
      </w:r>
      <w:r w:rsidR="005B425E" w:rsidRPr="00C57F88">
        <w:rPr>
          <w:sz w:val="28"/>
          <w:szCs w:val="28"/>
        </w:rPr>
        <w:t xml:space="preserve">Милютинская,  за работу «Край, в  котором  я  живу»;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  </w:t>
      </w:r>
      <w:r w:rsidR="00A13265" w:rsidRPr="00C57F88">
        <w:rPr>
          <w:sz w:val="28"/>
          <w:szCs w:val="28"/>
        </w:rPr>
        <w:t xml:space="preserve"> </w:t>
      </w:r>
      <w:r w:rsidRPr="00C57F88">
        <w:rPr>
          <w:sz w:val="28"/>
          <w:szCs w:val="28"/>
        </w:rPr>
        <w:t>Украинцев</w:t>
      </w:r>
      <w:r w:rsidR="00D55916" w:rsidRPr="00C57F88">
        <w:rPr>
          <w:sz w:val="28"/>
          <w:szCs w:val="28"/>
        </w:rPr>
        <w:t>а</w:t>
      </w:r>
      <w:r w:rsidRPr="00C57F88">
        <w:rPr>
          <w:sz w:val="28"/>
          <w:szCs w:val="28"/>
        </w:rPr>
        <w:t xml:space="preserve">  Валери</w:t>
      </w:r>
      <w:r w:rsidR="00D55916" w:rsidRPr="00C57F88">
        <w:rPr>
          <w:sz w:val="28"/>
          <w:szCs w:val="28"/>
        </w:rPr>
        <w:t>я</w:t>
      </w:r>
      <w:r w:rsidRPr="00C57F88">
        <w:rPr>
          <w:sz w:val="28"/>
          <w:szCs w:val="28"/>
        </w:rPr>
        <w:t>,  воспитанниц</w:t>
      </w:r>
      <w:r w:rsidR="00D55916" w:rsidRPr="00C57F88">
        <w:rPr>
          <w:sz w:val="28"/>
          <w:szCs w:val="28"/>
        </w:rPr>
        <w:t>а</w:t>
      </w:r>
      <w:r w:rsidRPr="00C57F88">
        <w:rPr>
          <w:sz w:val="28"/>
          <w:szCs w:val="28"/>
        </w:rPr>
        <w:t xml:space="preserve">  МБДОУ д/с  № 11 «Колобок»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w:t>
      </w:r>
      <w:r w:rsidR="00A13265" w:rsidRPr="00C57F88">
        <w:rPr>
          <w:sz w:val="28"/>
          <w:szCs w:val="28"/>
        </w:rPr>
        <w:t xml:space="preserve">  </w:t>
      </w:r>
      <w:r w:rsidRPr="00C57F88">
        <w:rPr>
          <w:sz w:val="28"/>
          <w:szCs w:val="28"/>
        </w:rPr>
        <w:t xml:space="preserve"> х. Ст.-Савченский;</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  </w:t>
      </w:r>
      <w:r w:rsidR="00A13265" w:rsidRPr="00C57F88">
        <w:rPr>
          <w:sz w:val="28"/>
          <w:szCs w:val="28"/>
        </w:rPr>
        <w:t xml:space="preserve">  </w:t>
      </w:r>
      <w:r w:rsidRPr="00C57F88">
        <w:rPr>
          <w:sz w:val="28"/>
          <w:szCs w:val="28"/>
        </w:rPr>
        <w:t>Ковалев</w:t>
      </w:r>
      <w:r w:rsidR="00D55916" w:rsidRPr="00C57F88">
        <w:rPr>
          <w:sz w:val="28"/>
          <w:szCs w:val="28"/>
        </w:rPr>
        <w:t>а</w:t>
      </w:r>
      <w:r w:rsidRPr="00C57F88">
        <w:rPr>
          <w:sz w:val="28"/>
          <w:szCs w:val="28"/>
        </w:rPr>
        <w:t xml:space="preserve">  Вероник</w:t>
      </w:r>
      <w:r w:rsidR="00D55916" w:rsidRPr="00C57F88">
        <w:rPr>
          <w:sz w:val="28"/>
          <w:szCs w:val="28"/>
        </w:rPr>
        <w:t>а</w:t>
      </w:r>
      <w:r w:rsidRPr="00C57F88">
        <w:rPr>
          <w:sz w:val="28"/>
          <w:szCs w:val="28"/>
        </w:rPr>
        <w:t>, воспитанниц</w:t>
      </w:r>
      <w:r w:rsidR="00D55916" w:rsidRPr="00C57F88">
        <w:rPr>
          <w:sz w:val="28"/>
          <w:szCs w:val="28"/>
        </w:rPr>
        <w:t>а</w:t>
      </w:r>
      <w:r w:rsidRPr="00C57F88">
        <w:rPr>
          <w:sz w:val="28"/>
          <w:szCs w:val="28"/>
        </w:rPr>
        <w:t xml:space="preserve">  группы  дошкольного  образования</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w:t>
      </w:r>
      <w:r w:rsidR="00A13265" w:rsidRPr="00C57F88">
        <w:rPr>
          <w:sz w:val="28"/>
          <w:szCs w:val="28"/>
        </w:rPr>
        <w:t xml:space="preserve">  </w:t>
      </w:r>
      <w:r w:rsidRPr="00C57F88">
        <w:rPr>
          <w:sz w:val="28"/>
          <w:szCs w:val="28"/>
        </w:rPr>
        <w:t>МБОУ  Авангардовской  ООШ.</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III  место  -   Коллект</w:t>
      </w:r>
      <w:r w:rsidR="00D55916" w:rsidRPr="00C57F88">
        <w:rPr>
          <w:sz w:val="28"/>
          <w:szCs w:val="28"/>
        </w:rPr>
        <w:t>ивная</w:t>
      </w:r>
      <w:r w:rsidRPr="00C57F88">
        <w:rPr>
          <w:sz w:val="28"/>
          <w:szCs w:val="28"/>
        </w:rPr>
        <w:t xml:space="preserve">  работ</w:t>
      </w:r>
      <w:r w:rsidR="00D55916" w:rsidRPr="00C57F88">
        <w:rPr>
          <w:sz w:val="28"/>
          <w:szCs w:val="28"/>
        </w:rPr>
        <w:t>а</w:t>
      </w:r>
      <w:r w:rsidRPr="00C57F88">
        <w:rPr>
          <w:sz w:val="28"/>
          <w:szCs w:val="28"/>
        </w:rPr>
        <w:t xml:space="preserve">  воспитанников старшей  группы МБДОУ д\с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 2 ст.  Селивановской, за работу  «Вот  моя деревня…»;</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 Хохлачев  Егор,  воспитанник  МБДОУ д/с  № 9  «Зорюшка»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х.  Николовка,  за  работу «Друзья  природы  рядом  с нами»;</w:t>
      </w:r>
    </w:p>
    <w:p w:rsidR="005B425E" w:rsidRPr="00C57F88" w:rsidRDefault="00536864" w:rsidP="003F4EBB">
      <w:pPr>
        <w:overflowPunct w:val="0"/>
        <w:autoSpaceDE w:val="0"/>
        <w:autoSpaceDN w:val="0"/>
        <w:adjustRightInd w:val="0"/>
        <w:jc w:val="both"/>
        <w:textAlignment w:val="baseline"/>
        <w:rPr>
          <w:sz w:val="28"/>
          <w:szCs w:val="28"/>
        </w:rPr>
      </w:pPr>
      <w:r w:rsidRPr="00C57F88">
        <w:rPr>
          <w:sz w:val="28"/>
          <w:szCs w:val="28"/>
        </w:rPr>
        <w:t xml:space="preserve">                    -  Улецкая</w:t>
      </w:r>
      <w:r w:rsidR="005B425E" w:rsidRPr="00C57F88">
        <w:rPr>
          <w:sz w:val="28"/>
          <w:szCs w:val="28"/>
        </w:rPr>
        <w:t xml:space="preserve">  Юли</w:t>
      </w:r>
      <w:r w:rsidRPr="00C57F88">
        <w:rPr>
          <w:sz w:val="28"/>
          <w:szCs w:val="28"/>
        </w:rPr>
        <w:t>я</w:t>
      </w:r>
      <w:r w:rsidR="005B425E" w:rsidRPr="00C57F88">
        <w:rPr>
          <w:sz w:val="28"/>
          <w:szCs w:val="28"/>
        </w:rPr>
        <w:t>, воспитанниц</w:t>
      </w:r>
      <w:r w:rsidRPr="00C57F88">
        <w:rPr>
          <w:sz w:val="28"/>
          <w:szCs w:val="28"/>
        </w:rPr>
        <w:t>а</w:t>
      </w:r>
      <w:r w:rsidR="005B425E" w:rsidRPr="00C57F88">
        <w:rPr>
          <w:sz w:val="28"/>
          <w:szCs w:val="28"/>
        </w:rPr>
        <w:t xml:space="preserve"> МБДОУ д/с  № 10 сл. М-Березовской,</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w:t>
      </w:r>
      <w:r w:rsidR="00A13265" w:rsidRPr="00C57F88">
        <w:rPr>
          <w:sz w:val="28"/>
          <w:szCs w:val="28"/>
        </w:rPr>
        <w:t xml:space="preserve">    </w:t>
      </w:r>
      <w:r w:rsidRPr="00C57F88">
        <w:rPr>
          <w:sz w:val="28"/>
          <w:szCs w:val="28"/>
        </w:rPr>
        <w:t xml:space="preserve"> за работу «Край, в  котором  я  живу»;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  Белоусов  Максим, воспитанник   группы  дошкольного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образования   МБОУ  Кутейниковской  СОШ   за работу «Донская</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w:t>
      </w:r>
      <w:r w:rsidR="00A13265" w:rsidRPr="00C57F88">
        <w:rPr>
          <w:sz w:val="28"/>
          <w:szCs w:val="28"/>
        </w:rPr>
        <w:t xml:space="preserve"> </w:t>
      </w:r>
      <w:r w:rsidRPr="00C57F88">
        <w:rPr>
          <w:sz w:val="28"/>
          <w:szCs w:val="28"/>
        </w:rPr>
        <w:t>степь»</w:t>
      </w:r>
      <w:r w:rsidR="007B0958" w:rsidRPr="00C57F88">
        <w:rPr>
          <w:sz w:val="28"/>
          <w:szCs w:val="28"/>
        </w:rPr>
        <w:t>.</w:t>
      </w:r>
      <w:r w:rsidRPr="00C57F88">
        <w:rPr>
          <w:sz w:val="28"/>
          <w:szCs w:val="28"/>
        </w:rPr>
        <w:t xml:space="preserve">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Среди   общеобразовательных организаций:</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I   место    -  Чеботарев</w:t>
      </w:r>
      <w:r w:rsidR="00536864" w:rsidRPr="00C57F88">
        <w:rPr>
          <w:sz w:val="28"/>
          <w:szCs w:val="28"/>
        </w:rPr>
        <w:t>а</w:t>
      </w:r>
      <w:r w:rsidRPr="00C57F88">
        <w:rPr>
          <w:sz w:val="28"/>
          <w:szCs w:val="28"/>
        </w:rPr>
        <w:t xml:space="preserve">  Ангелин</w:t>
      </w:r>
      <w:r w:rsidR="00536864" w:rsidRPr="00C57F88">
        <w:rPr>
          <w:sz w:val="28"/>
          <w:szCs w:val="28"/>
        </w:rPr>
        <w:t>а</w:t>
      </w:r>
      <w:r w:rsidRPr="00C57F88">
        <w:rPr>
          <w:sz w:val="28"/>
          <w:szCs w:val="28"/>
        </w:rPr>
        <w:t>;  обучающ</w:t>
      </w:r>
      <w:r w:rsidR="00536864" w:rsidRPr="00C57F88">
        <w:rPr>
          <w:sz w:val="28"/>
          <w:szCs w:val="28"/>
        </w:rPr>
        <w:t>аяся</w:t>
      </w:r>
      <w:r w:rsidRPr="00C57F88">
        <w:rPr>
          <w:sz w:val="28"/>
          <w:szCs w:val="28"/>
        </w:rPr>
        <w:t xml:space="preserve"> МБОУ  Авангардовской ООШ,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за    работу «Посмотри  как хорош  край, в  котором  ты  живешь»;  </w:t>
      </w:r>
    </w:p>
    <w:p w:rsidR="005B425E" w:rsidRPr="00C57F88" w:rsidRDefault="00536864" w:rsidP="003F4EBB">
      <w:pPr>
        <w:overflowPunct w:val="0"/>
        <w:autoSpaceDE w:val="0"/>
        <w:autoSpaceDN w:val="0"/>
        <w:adjustRightInd w:val="0"/>
        <w:jc w:val="both"/>
        <w:textAlignment w:val="baseline"/>
        <w:rPr>
          <w:sz w:val="28"/>
          <w:szCs w:val="28"/>
        </w:rPr>
      </w:pPr>
      <w:r w:rsidRPr="00C57F88">
        <w:rPr>
          <w:sz w:val="28"/>
          <w:szCs w:val="28"/>
        </w:rPr>
        <w:t>II  место     -  Фролова  Диана,  обучающая</w:t>
      </w:r>
      <w:r w:rsidR="005B425E" w:rsidRPr="00C57F88">
        <w:rPr>
          <w:sz w:val="28"/>
          <w:szCs w:val="28"/>
        </w:rPr>
        <w:t>ся  МБОУ  Милютинской</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СОШ,  за     работу  «Зимний  вечер»;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  Дубов  Серафим</w:t>
      </w:r>
      <w:r w:rsidR="00536864" w:rsidRPr="00C57F88">
        <w:rPr>
          <w:sz w:val="28"/>
          <w:szCs w:val="28"/>
        </w:rPr>
        <w:t>,  обучающий</w:t>
      </w:r>
      <w:r w:rsidRPr="00C57F88">
        <w:rPr>
          <w:sz w:val="28"/>
          <w:szCs w:val="28"/>
        </w:rPr>
        <w:t>ся  МБОУ  Светочниковской</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СОШ,  за   работу  «Быстро  яблоки  поспели!»;</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 Ермачек  Татьян</w:t>
      </w:r>
      <w:r w:rsidR="00536864" w:rsidRPr="00C57F88">
        <w:rPr>
          <w:sz w:val="28"/>
          <w:szCs w:val="28"/>
        </w:rPr>
        <w:t>а,  обучающая</w:t>
      </w:r>
      <w:r w:rsidRPr="00C57F88">
        <w:rPr>
          <w:sz w:val="28"/>
          <w:szCs w:val="28"/>
        </w:rPr>
        <w:t>ся  МБОУ  Светочниковской</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СОШ,  за    работу  «Березовое  лето»;</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 Поцепня  Снежан</w:t>
      </w:r>
      <w:r w:rsidR="00536864" w:rsidRPr="00C57F88">
        <w:rPr>
          <w:sz w:val="28"/>
          <w:szCs w:val="28"/>
        </w:rPr>
        <w:t>а</w:t>
      </w:r>
      <w:r w:rsidRPr="00C57F88">
        <w:rPr>
          <w:sz w:val="28"/>
          <w:szCs w:val="28"/>
        </w:rPr>
        <w:t>,  обучающ</w:t>
      </w:r>
      <w:r w:rsidR="00536864" w:rsidRPr="00C57F88">
        <w:rPr>
          <w:sz w:val="28"/>
          <w:szCs w:val="28"/>
        </w:rPr>
        <w:t>ая</w:t>
      </w:r>
      <w:r w:rsidRPr="00C57F88">
        <w:rPr>
          <w:sz w:val="28"/>
          <w:szCs w:val="28"/>
        </w:rPr>
        <w:t xml:space="preserve">ся МБОУ  Кутейниковской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СОШ,  за  работу  «Навеки  дорог  край  родной»;</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III  место    -   Хаустов</w:t>
      </w:r>
      <w:r w:rsidR="00536864" w:rsidRPr="00C57F88">
        <w:rPr>
          <w:sz w:val="28"/>
          <w:szCs w:val="28"/>
        </w:rPr>
        <w:t xml:space="preserve">  Максим</w:t>
      </w:r>
      <w:r w:rsidRPr="00C57F88">
        <w:rPr>
          <w:sz w:val="28"/>
          <w:szCs w:val="28"/>
        </w:rPr>
        <w:t>, обучающ</w:t>
      </w:r>
      <w:r w:rsidR="00536864" w:rsidRPr="00C57F88">
        <w:rPr>
          <w:sz w:val="28"/>
          <w:szCs w:val="28"/>
        </w:rPr>
        <w:t>ийс</w:t>
      </w:r>
      <w:r w:rsidRPr="00C57F88">
        <w:rPr>
          <w:sz w:val="28"/>
          <w:szCs w:val="28"/>
        </w:rPr>
        <w:t>я  МБОУ  Новодмитриевской</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СОШ,  за   работу  «Любимый  уголок  природы»;</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   Парфенов</w:t>
      </w:r>
      <w:r w:rsidR="00536864" w:rsidRPr="00C57F88">
        <w:rPr>
          <w:sz w:val="28"/>
          <w:szCs w:val="28"/>
        </w:rPr>
        <w:t>а</w:t>
      </w:r>
      <w:r w:rsidRPr="00C57F88">
        <w:rPr>
          <w:sz w:val="28"/>
          <w:szCs w:val="28"/>
        </w:rPr>
        <w:t xml:space="preserve">  Дарь</w:t>
      </w:r>
      <w:r w:rsidR="00536864" w:rsidRPr="00C57F88">
        <w:rPr>
          <w:sz w:val="28"/>
          <w:szCs w:val="28"/>
        </w:rPr>
        <w:t>я,  обучающая</w:t>
      </w:r>
      <w:r w:rsidRPr="00C57F88">
        <w:rPr>
          <w:sz w:val="28"/>
          <w:szCs w:val="28"/>
        </w:rPr>
        <w:t xml:space="preserve">ся  МБОУ  Маньково-Березовской </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СОШ,  за    работу  «На  реке  Березовой»;</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  Сухомлинов</w:t>
      </w:r>
      <w:r w:rsidR="00536864" w:rsidRPr="00C57F88">
        <w:rPr>
          <w:sz w:val="28"/>
          <w:szCs w:val="28"/>
        </w:rPr>
        <w:t>а</w:t>
      </w:r>
      <w:r w:rsidRPr="00C57F88">
        <w:rPr>
          <w:sz w:val="28"/>
          <w:szCs w:val="28"/>
        </w:rPr>
        <w:t xml:space="preserve">  Дарь</w:t>
      </w:r>
      <w:r w:rsidR="00536864" w:rsidRPr="00C57F88">
        <w:rPr>
          <w:sz w:val="28"/>
          <w:szCs w:val="28"/>
        </w:rPr>
        <w:t>я</w:t>
      </w:r>
      <w:r w:rsidRPr="00C57F88">
        <w:rPr>
          <w:sz w:val="28"/>
          <w:szCs w:val="28"/>
        </w:rPr>
        <w:t>,  обучающ</w:t>
      </w:r>
      <w:r w:rsidR="00536864" w:rsidRPr="00C57F88">
        <w:rPr>
          <w:sz w:val="28"/>
          <w:szCs w:val="28"/>
        </w:rPr>
        <w:t>ая</w:t>
      </w:r>
      <w:r w:rsidRPr="00C57F88">
        <w:rPr>
          <w:sz w:val="28"/>
          <w:szCs w:val="28"/>
        </w:rPr>
        <w:t>ся  МБОУ  Кутейниковской</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СОШ,  за   работу  «Наши  друзья»;</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 Ковалев</w:t>
      </w:r>
      <w:r w:rsidR="00536864" w:rsidRPr="00C57F88">
        <w:rPr>
          <w:sz w:val="28"/>
          <w:szCs w:val="28"/>
        </w:rPr>
        <w:t>а</w:t>
      </w:r>
      <w:r w:rsidRPr="00C57F88">
        <w:rPr>
          <w:sz w:val="28"/>
          <w:szCs w:val="28"/>
        </w:rPr>
        <w:t xml:space="preserve">  Ксени</w:t>
      </w:r>
      <w:r w:rsidR="00536864" w:rsidRPr="00C57F88">
        <w:rPr>
          <w:sz w:val="28"/>
          <w:szCs w:val="28"/>
        </w:rPr>
        <w:t>я</w:t>
      </w:r>
      <w:r w:rsidRPr="00C57F88">
        <w:rPr>
          <w:sz w:val="28"/>
          <w:szCs w:val="28"/>
        </w:rPr>
        <w:t>,  обучающ</w:t>
      </w:r>
      <w:r w:rsidR="00536864" w:rsidRPr="00C57F88">
        <w:rPr>
          <w:sz w:val="28"/>
          <w:szCs w:val="28"/>
        </w:rPr>
        <w:t>ая</w:t>
      </w:r>
      <w:r w:rsidRPr="00C57F88">
        <w:rPr>
          <w:sz w:val="28"/>
          <w:szCs w:val="28"/>
        </w:rPr>
        <w:t>ся  МБОУ  Первомайской  ООШ, за</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работу  «Моя  родная  улица»;</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w:t>
      </w:r>
      <w:r w:rsidR="00A13265" w:rsidRPr="00C57F88">
        <w:rPr>
          <w:sz w:val="28"/>
          <w:szCs w:val="28"/>
        </w:rPr>
        <w:t xml:space="preserve">  </w:t>
      </w:r>
      <w:r w:rsidRPr="00C57F88">
        <w:rPr>
          <w:sz w:val="28"/>
          <w:szCs w:val="28"/>
        </w:rPr>
        <w:t xml:space="preserve"> - Матвеев</w:t>
      </w:r>
      <w:r w:rsidR="00536864" w:rsidRPr="00C57F88">
        <w:rPr>
          <w:sz w:val="28"/>
          <w:szCs w:val="28"/>
        </w:rPr>
        <w:t>а</w:t>
      </w:r>
      <w:r w:rsidRPr="00C57F88">
        <w:rPr>
          <w:sz w:val="28"/>
          <w:szCs w:val="28"/>
        </w:rPr>
        <w:t xml:space="preserve">  Антонин</w:t>
      </w:r>
      <w:r w:rsidR="00536864" w:rsidRPr="00C57F88">
        <w:rPr>
          <w:sz w:val="28"/>
          <w:szCs w:val="28"/>
        </w:rPr>
        <w:t>а,  обучающая</w:t>
      </w:r>
      <w:r w:rsidRPr="00C57F88">
        <w:rPr>
          <w:sz w:val="28"/>
          <w:szCs w:val="28"/>
        </w:rPr>
        <w:t>ся  МБОУ  Россошанской  ООШ, за</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t xml:space="preserve">                      </w:t>
      </w:r>
      <w:r w:rsidR="00A13265" w:rsidRPr="00C57F88">
        <w:rPr>
          <w:sz w:val="28"/>
          <w:szCs w:val="28"/>
        </w:rPr>
        <w:t xml:space="preserve"> </w:t>
      </w:r>
      <w:r w:rsidRPr="00C57F88">
        <w:rPr>
          <w:sz w:val="28"/>
          <w:szCs w:val="28"/>
        </w:rPr>
        <w:t>работу  «Родные  просторы»</w:t>
      </w:r>
    </w:p>
    <w:p w:rsidR="005B425E" w:rsidRPr="00C57F88" w:rsidRDefault="005B425E" w:rsidP="003F4EBB">
      <w:pPr>
        <w:overflowPunct w:val="0"/>
        <w:autoSpaceDE w:val="0"/>
        <w:autoSpaceDN w:val="0"/>
        <w:adjustRightInd w:val="0"/>
        <w:jc w:val="both"/>
        <w:textAlignment w:val="baseline"/>
        <w:rPr>
          <w:sz w:val="28"/>
          <w:szCs w:val="28"/>
        </w:rPr>
      </w:pPr>
      <w:r w:rsidRPr="00C57F88">
        <w:rPr>
          <w:sz w:val="28"/>
          <w:szCs w:val="28"/>
        </w:rPr>
        <w:lastRenderedPageBreak/>
        <w:t xml:space="preserve">          Победители  конкурса были награждены  грамотами  МБУ  «МК  и  ЦБ отдела  образования  Администрации  Милютинского  района».</w:t>
      </w:r>
    </w:p>
    <w:p w:rsidR="00694E51" w:rsidRPr="00C57F88" w:rsidRDefault="00487823" w:rsidP="003F4EBB">
      <w:pPr>
        <w:overflowPunct w:val="0"/>
        <w:autoSpaceDE w:val="0"/>
        <w:autoSpaceDN w:val="0"/>
        <w:adjustRightInd w:val="0"/>
        <w:jc w:val="both"/>
        <w:textAlignment w:val="baseline"/>
        <w:rPr>
          <w:sz w:val="28"/>
          <w:szCs w:val="28"/>
        </w:rPr>
      </w:pPr>
      <w:r w:rsidRPr="00C57F88">
        <w:rPr>
          <w:sz w:val="28"/>
          <w:szCs w:val="28"/>
        </w:rPr>
        <w:t xml:space="preserve">   </w:t>
      </w:r>
    </w:p>
    <w:p w:rsidR="00694E51" w:rsidRPr="00C57F88" w:rsidRDefault="00694E51" w:rsidP="00694E51">
      <w:pPr>
        <w:overflowPunct w:val="0"/>
        <w:autoSpaceDE w:val="0"/>
        <w:autoSpaceDN w:val="0"/>
        <w:adjustRightInd w:val="0"/>
        <w:jc w:val="both"/>
        <w:textAlignment w:val="baseline"/>
        <w:rPr>
          <w:bCs/>
          <w:sz w:val="28"/>
          <w:szCs w:val="28"/>
        </w:rPr>
      </w:pPr>
      <w:r w:rsidRPr="00C57F88">
        <w:rPr>
          <w:sz w:val="28"/>
          <w:szCs w:val="28"/>
        </w:rPr>
        <w:t xml:space="preserve">     В</w:t>
      </w:r>
      <w:r w:rsidRPr="00C57F88">
        <w:rPr>
          <w:bCs/>
          <w:sz w:val="28"/>
          <w:szCs w:val="28"/>
        </w:rPr>
        <w:t xml:space="preserve"> соответствии с планом мероприятий, посвященных 100-летию Октябрьской революции в России, в целях повышения интереса детей школьного возраста к одному из самых значимых событий в истории России и сохранения исторической памяти среди подрастающего поколения, патриотического воспитания детей и молодежи были проведены следующие мероприятия:</w:t>
      </w:r>
    </w:p>
    <w:p w:rsidR="003C781F" w:rsidRPr="00C57F88" w:rsidRDefault="00487823" w:rsidP="003F4EBB">
      <w:pPr>
        <w:overflowPunct w:val="0"/>
        <w:autoSpaceDE w:val="0"/>
        <w:autoSpaceDN w:val="0"/>
        <w:adjustRightInd w:val="0"/>
        <w:jc w:val="both"/>
        <w:textAlignment w:val="baseline"/>
        <w:rPr>
          <w:bCs/>
          <w:sz w:val="28"/>
          <w:szCs w:val="28"/>
        </w:rPr>
      </w:pPr>
      <w:r w:rsidRPr="00C57F88">
        <w:rPr>
          <w:sz w:val="28"/>
          <w:szCs w:val="28"/>
        </w:rPr>
        <w:t xml:space="preserve">   20.11</w:t>
      </w:r>
      <w:r w:rsidR="003C781F" w:rsidRPr="00C57F88">
        <w:rPr>
          <w:sz w:val="28"/>
          <w:szCs w:val="28"/>
        </w:rPr>
        <w:t xml:space="preserve">.2017года </w:t>
      </w:r>
      <w:r w:rsidR="00694E51" w:rsidRPr="00C57F88">
        <w:rPr>
          <w:sz w:val="28"/>
          <w:szCs w:val="28"/>
        </w:rPr>
        <w:t>-</w:t>
      </w:r>
      <w:r w:rsidR="008D13C0" w:rsidRPr="00C57F88">
        <w:rPr>
          <w:bCs/>
          <w:sz w:val="28"/>
          <w:szCs w:val="28"/>
        </w:rPr>
        <w:t xml:space="preserve">муниципальный конкурс </w:t>
      </w:r>
      <w:r w:rsidR="00216383" w:rsidRPr="00C57F88">
        <w:rPr>
          <w:bCs/>
          <w:sz w:val="28"/>
          <w:szCs w:val="28"/>
        </w:rPr>
        <w:t>рисунков</w:t>
      </w:r>
      <w:r w:rsidR="00694E51" w:rsidRPr="00C57F88">
        <w:rPr>
          <w:bCs/>
          <w:sz w:val="28"/>
          <w:szCs w:val="28"/>
        </w:rPr>
        <w:t>, посвященный</w:t>
      </w:r>
      <w:r w:rsidR="00216383" w:rsidRPr="00C57F88">
        <w:rPr>
          <w:bCs/>
          <w:sz w:val="28"/>
          <w:szCs w:val="28"/>
        </w:rPr>
        <w:t xml:space="preserve"> 100-летию Октябрьской революции «Штурм Зимнего дворца».</w:t>
      </w:r>
    </w:p>
    <w:p w:rsidR="00216383" w:rsidRPr="00C57F88" w:rsidRDefault="00216383" w:rsidP="003F4EBB">
      <w:pPr>
        <w:overflowPunct w:val="0"/>
        <w:autoSpaceDE w:val="0"/>
        <w:autoSpaceDN w:val="0"/>
        <w:adjustRightInd w:val="0"/>
        <w:jc w:val="both"/>
        <w:textAlignment w:val="baseline"/>
        <w:rPr>
          <w:bCs/>
          <w:sz w:val="28"/>
          <w:szCs w:val="28"/>
        </w:rPr>
      </w:pPr>
      <w:r w:rsidRPr="00C57F88">
        <w:rPr>
          <w:bCs/>
          <w:sz w:val="28"/>
          <w:szCs w:val="28"/>
        </w:rPr>
        <w:t xml:space="preserve">       В конкурсе приняли участие </w:t>
      </w:r>
      <w:r w:rsidR="00487823" w:rsidRPr="00C57F88">
        <w:rPr>
          <w:bCs/>
          <w:sz w:val="28"/>
          <w:szCs w:val="28"/>
        </w:rPr>
        <w:t>обучающиеся  9 классов общеобразовательных организаций.</w:t>
      </w:r>
    </w:p>
    <w:p w:rsidR="00487823" w:rsidRPr="00C57F88" w:rsidRDefault="00487823" w:rsidP="00487823">
      <w:pPr>
        <w:overflowPunct w:val="0"/>
        <w:autoSpaceDE w:val="0"/>
        <w:autoSpaceDN w:val="0"/>
        <w:adjustRightInd w:val="0"/>
        <w:jc w:val="both"/>
        <w:textAlignment w:val="baseline"/>
        <w:rPr>
          <w:sz w:val="28"/>
          <w:szCs w:val="28"/>
        </w:rPr>
      </w:pPr>
      <w:r w:rsidRPr="00C57F88">
        <w:rPr>
          <w:sz w:val="28"/>
          <w:szCs w:val="28"/>
        </w:rPr>
        <w:t>На основании решения жюри победителями и призерами были признаны:</w:t>
      </w:r>
    </w:p>
    <w:p w:rsidR="00487823" w:rsidRPr="00C57F88" w:rsidRDefault="00487823" w:rsidP="00487823">
      <w:pPr>
        <w:pStyle w:val="31"/>
        <w:jc w:val="both"/>
        <w:rPr>
          <w:b w:val="0"/>
          <w:szCs w:val="28"/>
        </w:rPr>
      </w:pPr>
      <w:r w:rsidRPr="00C57F88">
        <w:rPr>
          <w:b w:val="0"/>
          <w:szCs w:val="28"/>
        </w:rPr>
        <w:t xml:space="preserve">   </w:t>
      </w:r>
      <w:r w:rsidRPr="00C57F88">
        <w:rPr>
          <w:b w:val="0"/>
          <w:szCs w:val="28"/>
          <w:lang w:val="en-US"/>
        </w:rPr>
        <w:t>I</w:t>
      </w:r>
      <w:r w:rsidRPr="00C57F88">
        <w:rPr>
          <w:b w:val="0"/>
          <w:szCs w:val="28"/>
        </w:rPr>
        <w:t xml:space="preserve"> место  -Сапрыкина Анжелика, обучающаяся МБОУ Милютинская СОШ;</w:t>
      </w:r>
    </w:p>
    <w:p w:rsidR="00487823" w:rsidRPr="00C57F88" w:rsidRDefault="00487823" w:rsidP="00487823">
      <w:pPr>
        <w:pStyle w:val="31"/>
        <w:jc w:val="both"/>
        <w:rPr>
          <w:b w:val="0"/>
          <w:szCs w:val="28"/>
        </w:rPr>
      </w:pPr>
      <w:r w:rsidRPr="00C57F88">
        <w:rPr>
          <w:b w:val="0"/>
          <w:szCs w:val="28"/>
        </w:rPr>
        <w:tab/>
        <w:t xml:space="preserve">       -Тащилин Николай, обучающийся МБОУ Первомайская ООШ;</w:t>
      </w:r>
    </w:p>
    <w:p w:rsidR="00487823" w:rsidRPr="00C57F88" w:rsidRDefault="00487823" w:rsidP="00487823">
      <w:pPr>
        <w:pStyle w:val="31"/>
        <w:jc w:val="both"/>
        <w:rPr>
          <w:b w:val="0"/>
          <w:szCs w:val="28"/>
        </w:rPr>
      </w:pPr>
      <w:r w:rsidRPr="00C57F88">
        <w:rPr>
          <w:b w:val="0"/>
          <w:szCs w:val="28"/>
        </w:rPr>
        <w:tab/>
        <w:t xml:space="preserve">       -Лопаткин Алексей, обучающийся МБОУ Петровская СОШ.  </w:t>
      </w:r>
    </w:p>
    <w:p w:rsidR="00487823" w:rsidRPr="00C57F88" w:rsidRDefault="00487823" w:rsidP="00487823">
      <w:pPr>
        <w:pStyle w:val="31"/>
        <w:jc w:val="both"/>
        <w:rPr>
          <w:b w:val="0"/>
          <w:szCs w:val="28"/>
        </w:rPr>
      </w:pPr>
      <w:r w:rsidRPr="00C57F88">
        <w:rPr>
          <w:b w:val="0"/>
          <w:szCs w:val="28"/>
        </w:rPr>
        <w:t xml:space="preserve"> </w:t>
      </w:r>
    </w:p>
    <w:p w:rsidR="00487823" w:rsidRPr="00C57F88" w:rsidRDefault="00487823" w:rsidP="00487823">
      <w:pPr>
        <w:pStyle w:val="31"/>
        <w:jc w:val="both"/>
        <w:rPr>
          <w:b w:val="0"/>
          <w:szCs w:val="28"/>
        </w:rPr>
      </w:pPr>
      <w:r w:rsidRPr="00C57F88">
        <w:rPr>
          <w:b w:val="0"/>
          <w:szCs w:val="28"/>
        </w:rPr>
        <w:t xml:space="preserve"> </w:t>
      </w:r>
      <w:r w:rsidRPr="00C57F88">
        <w:rPr>
          <w:b w:val="0"/>
          <w:szCs w:val="28"/>
          <w:lang w:val="en-US"/>
        </w:rPr>
        <w:t>II</w:t>
      </w:r>
      <w:r w:rsidRPr="00C57F88">
        <w:rPr>
          <w:b w:val="0"/>
          <w:szCs w:val="28"/>
        </w:rPr>
        <w:t xml:space="preserve"> место  -Икрянников Артем</w:t>
      </w:r>
      <w:r w:rsidR="00B37320" w:rsidRPr="00C57F88">
        <w:rPr>
          <w:b w:val="0"/>
          <w:szCs w:val="28"/>
        </w:rPr>
        <w:t>, обучающийся</w:t>
      </w:r>
      <w:r w:rsidRPr="00C57F88">
        <w:rPr>
          <w:b w:val="0"/>
          <w:szCs w:val="28"/>
        </w:rPr>
        <w:t xml:space="preserve"> МБОУ Степано-Савч</w:t>
      </w:r>
      <w:r w:rsidR="00B37320" w:rsidRPr="00C57F88">
        <w:rPr>
          <w:b w:val="0"/>
          <w:szCs w:val="28"/>
        </w:rPr>
        <w:t>енская</w:t>
      </w:r>
      <w:r w:rsidRPr="00C57F88">
        <w:rPr>
          <w:b w:val="0"/>
          <w:szCs w:val="28"/>
        </w:rPr>
        <w:t xml:space="preserve"> ООШ;</w:t>
      </w:r>
    </w:p>
    <w:p w:rsidR="00487823" w:rsidRPr="00C57F88" w:rsidRDefault="00B37320" w:rsidP="00487823">
      <w:pPr>
        <w:pStyle w:val="31"/>
        <w:jc w:val="both"/>
        <w:rPr>
          <w:b w:val="0"/>
          <w:szCs w:val="28"/>
        </w:rPr>
      </w:pPr>
      <w:r w:rsidRPr="00C57F88">
        <w:rPr>
          <w:b w:val="0"/>
          <w:szCs w:val="28"/>
        </w:rPr>
        <w:tab/>
        <w:t xml:space="preserve">      - Шаповалова Алина, обучающаяся МБОУ Селивановская</w:t>
      </w:r>
      <w:r w:rsidR="00487823" w:rsidRPr="00C57F88">
        <w:rPr>
          <w:b w:val="0"/>
          <w:szCs w:val="28"/>
        </w:rPr>
        <w:t xml:space="preserve"> СОШ.</w:t>
      </w:r>
    </w:p>
    <w:p w:rsidR="00487823" w:rsidRPr="00C57F88" w:rsidRDefault="00487823" w:rsidP="00487823">
      <w:pPr>
        <w:pStyle w:val="31"/>
        <w:jc w:val="both"/>
        <w:rPr>
          <w:b w:val="0"/>
          <w:szCs w:val="28"/>
        </w:rPr>
      </w:pPr>
      <w:r w:rsidRPr="00C57F88">
        <w:rPr>
          <w:b w:val="0"/>
          <w:szCs w:val="28"/>
        </w:rPr>
        <w:tab/>
        <w:t xml:space="preserve"> </w:t>
      </w:r>
    </w:p>
    <w:p w:rsidR="00487823" w:rsidRPr="00C57F88" w:rsidRDefault="00487823" w:rsidP="00487823">
      <w:pPr>
        <w:pStyle w:val="31"/>
        <w:jc w:val="both"/>
        <w:rPr>
          <w:b w:val="0"/>
          <w:szCs w:val="28"/>
        </w:rPr>
      </w:pPr>
      <w:r w:rsidRPr="00C57F88">
        <w:rPr>
          <w:b w:val="0"/>
          <w:szCs w:val="28"/>
        </w:rPr>
        <w:t xml:space="preserve"> </w:t>
      </w:r>
      <w:r w:rsidRPr="00C57F88">
        <w:rPr>
          <w:b w:val="0"/>
          <w:szCs w:val="28"/>
          <w:lang w:val="en-US"/>
        </w:rPr>
        <w:t>III</w:t>
      </w:r>
      <w:r w:rsidRPr="00C57F88">
        <w:rPr>
          <w:b w:val="0"/>
          <w:szCs w:val="28"/>
        </w:rPr>
        <w:t xml:space="preserve"> место  </w:t>
      </w:r>
      <w:r w:rsidR="00B37320" w:rsidRPr="00C57F88">
        <w:rPr>
          <w:b w:val="0"/>
          <w:szCs w:val="28"/>
        </w:rPr>
        <w:t>-Усачев Александр, обучающийся МБОУ Кутейниковская</w:t>
      </w:r>
      <w:r w:rsidRPr="00C57F88">
        <w:rPr>
          <w:b w:val="0"/>
          <w:szCs w:val="28"/>
        </w:rPr>
        <w:t xml:space="preserve"> СОШ;</w:t>
      </w:r>
    </w:p>
    <w:p w:rsidR="00487823" w:rsidRPr="00C57F88" w:rsidRDefault="00B37320" w:rsidP="00487823">
      <w:pPr>
        <w:pStyle w:val="31"/>
        <w:jc w:val="both"/>
        <w:rPr>
          <w:b w:val="0"/>
          <w:szCs w:val="28"/>
        </w:rPr>
      </w:pPr>
      <w:r w:rsidRPr="00C57F88">
        <w:rPr>
          <w:b w:val="0"/>
          <w:szCs w:val="28"/>
        </w:rPr>
        <w:t xml:space="preserve">                  -Сёмин Никита, обучающийся </w:t>
      </w:r>
      <w:r w:rsidR="00487823" w:rsidRPr="00C57F88">
        <w:rPr>
          <w:b w:val="0"/>
          <w:szCs w:val="28"/>
        </w:rPr>
        <w:t>МБОУ Каменная СОШ.</w:t>
      </w:r>
    </w:p>
    <w:p w:rsidR="00484129" w:rsidRPr="00C57F88" w:rsidRDefault="00484129" w:rsidP="00487823">
      <w:pPr>
        <w:pStyle w:val="31"/>
        <w:jc w:val="both"/>
        <w:rPr>
          <w:b w:val="0"/>
          <w:szCs w:val="28"/>
        </w:rPr>
      </w:pPr>
      <w:r w:rsidRPr="00C57F88">
        <w:rPr>
          <w:b w:val="0"/>
          <w:szCs w:val="28"/>
        </w:rPr>
        <w:t xml:space="preserve"> </w:t>
      </w:r>
      <w:r w:rsidR="00B37320" w:rsidRPr="00C57F88">
        <w:rPr>
          <w:b w:val="0"/>
          <w:szCs w:val="28"/>
        </w:rPr>
        <w:t xml:space="preserve">   Победители и призеры</w:t>
      </w:r>
      <w:r w:rsidR="00487823" w:rsidRPr="00C57F88">
        <w:rPr>
          <w:b w:val="0"/>
          <w:szCs w:val="28"/>
        </w:rPr>
        <w:t xml:space="preserve"> конкурса </w:t>
      </w:r>
      <w:r w:rsidR="00B37320" w:rsidRPr="00C57F88">
        <w:rPr>
          <w:b w:val="0"/>
          <w:szCs w:val="28"/>
        </w:rPr>
        <w:t xml:space="preserve"> были </w:t>
      </w:r>
      <w:r w:rsidR="00487823" w:rsidRPr="00C57F88">
        <w:rPr>
          <w:b w:val="0"/>
          <w:szCs w:val="28"/>
        </w:rPr>
        <w:t>наг</w:t>
      </w:r>
      <w:r w:rsidR="00B37320" w:rsidRPr="00C57F88">
        <w:rPr>
          <w:b w:val="0"/>
          <w:szCs w:val="28"/>
        </w:rPr>
        <w:t>раждены</w:t>
      </w:r>
      <w:r w:rsidR="00487823" w:rsidRPr="00C57F88">
        <w:rPr>
          <w:b w:val="0"/>
          <w:szCs w:val="28"/>
        </w:rPr>
        <w:t xml:space="preserve"> грамотами МБУ «МК и ЦБ </w:t>
      </w:r>
    </w:p>
    <w:p w:rsidR="00487823" w:rsidRPr="00C57F88" w:rsidRDefault="00484129" w:rsidP="00487823">
      <w:pPr>
        <w:pStyle w:val="31"/>
        <w:jc w:val="both"/>
        <w:rPr>
          <w:b w:val="0"/>
          <w:szCs w:val="28"/>
        </w:rPr>
      </w:pPr>
      <w:r w:rsidRPr="00C57F88">
        <w:rPr>
          <w:b w:val="0"/>
          <w:szCs w:val="28"/>
        </w:rPr>
        <w:t xml:space="preserve">     </w:t>
      </w:r>
      <w:r w:rsidR="00487823" w:rsidRPr="00C57F88">
        <w:rPr>
          <w:b w:val="0"/>
          <w:szCs w:val="28"/>
        </w:rPr>
        <w:t>отдела образования Администрации Милютинского района».</w:t>
      </w:r>
    </w:p>
    <w:p w:rsidR="00B37320" w:rsidRPr="00C57F88" w:rsidRDefault="00B37320" w:rsidP="00B37320">
      <w:pPr>
        <w:overflowPunct w:val="0"/>
        <w:autoSpaceDE w:val="0"/>
        <w:autoSpaceDN w:val="0"/>
        <w:adjustRightInd w:val="0"/>
        <w:jc w:val="both"/>
        <w:textAlignment w:val="baseline"/>
        <w:rPr>
          <w:sz w:val="28"/>
          <w:szCs w:val="28"/>
        </w:rPr>
      </w:pPr>
      <w:r w:rsidRPr="00C57F88">
        <w:rPr>
          <w:sz w:val="28"/>
          <w:szCs w:val="28"/>
        </w:rPr>
        <w:t xml:space="preserve">     </w:t>
      </w:r>
    </w:p>
    <w:p w:rsidR="00B37320" w:rsidRPr="00C57F88" w:rsidRDefault="00B37320" w:rsidP="00B37320">
      <w:pPr>
        <w:overflowPunct w:val="0"/>
        <w:autoSpaceDE w:val="0"/>
        <w:autoSpaceDN w:val="0"/>
        <w:adjustRightInd w:val="0"/>
        <w:jc w:val="both"/>
        <w:textAlignment w:val="baseline"/>
        <w:rPr>
          <w:bCs/>
          <w:sz w:val="28"/>
          <w:szCs w:val="28"/>
        </w:rPr>
      </w:pPr>
      <w:r w:rsidRPr="00C57F88">
        <w:rPr>
          <w:sz w:val="28"/>
          <w:szCs w:val="28"/>
        </w:rPr>
        <w:t xml:space="preserve">27.11.2017года </w:t>
      </w:r>
      <w:r w:rsidR="000D40F6" w:rsidRPr="00C57F88">
        <w:rPr>
          <w:sz w:val="28"/>
          <w:szCs w:val="28"/>
        </w:rPr>
        <w:t>-</w:t>
      </w:r>
      <w:r w:rsidRPr="00C57F88">
        <w:rPr>
          <w:bCs/>
          <w:sz w:val="28"/>
          <w:szCs w:val="28"/>
        </w:rPr>
        <w:t xml:space="preserve">муниципальный конкур сочинений </w:t>
      </w:r>
    </w:p>
    <w:p w:rsidR="00B37320" w:rsidRPr="00C57F88" w:rsidRDefault="00B37320" w:rsidP="00B37320">
      <w:pPr>
        <w:overflowPunct w:val="0"/>
        <w:autoSpaceDE w:val="0"/>
        <w:autoSpaceDN w:val="0"/>
        <w:adjustRightInd w:val="0"/>
        <w:jc w:val="both"/>
        <w:textAlignment w:val="baseline"/>
        <w:rPr>
          <w:bCs/>
          <w:sz w:val="28"/>
          <w:szCs w:val="28"/>
        </w:rPr>
      </w:pPr>
      <w:r w:rsidRPr="00C57F88">
        <w:rPr>
          <w:bCs/>
          <w:sz w:val="28"/>
          <w:szCs w:val="28"/>
        </w:rPr>
        <w:t>« Что я знаю о революции 1917года?» и « Россия в период революции?».</w:t>
      </w:r>
    </w:p>
    <w:p w:rsidR="00B37320" w:rsidRPr="00C57F88" w:rsidRDefault="00484129" w:rsidP="00B37320">
      <w:pPr>
        <w:overflowPunct w:val="0"/>
        <w:autoSpaceDE w:val="0"/>
        <w:autoSpaceDN w:val="0"/>
        <w:adjustRightInd w:val="0"/>
        <w:jc w:val="both"/>
        <w:textAlignment w:val="baseline"/>
        <w:rPr>
          <w:bCs/>
          <w:sz w:val="28"/>
          <w:szCs w:val="28"/>
        </w:rPr>
      </w:pPr>
      <w:r w:rsidRPr="00C57F88">
        <w:rPr>
          <w:bCs/>
          <w:sz w:val="28"/>
          <w:szCs w:val="28"/>
        </w:rPr>
        <w:t xml:space="preserve">    </w:t>
      </w:r>
    </w:p>
    <w:p w:rsidR="00484129" w:rsidRPr="00C57F88" w:rsidRDefault="00484129" w:rsidP="00484129">
      <w:pPr>
        <w:overflowPunct w:val="0"/>
        <w:autoSpaceDE w:val="0"/>
        <w:autoSpaceDN w:val="0"/>
        <w:adjustRightInd w:val="0"/>
        <w:jc w:val="both"/>
        <w:textAlignment w:val="baseline"/>
        <w:rPr>
          <w:sz w:val="28"/>
          <w:szCs w:val="28"/>
        </w:rPr>
      </w:pPr>
      <w:r w:rsidRPr="00C57F88">
        <w:rPr>
          <w:bCs/>
          <w:sz w:val="28"/>
          <w:szCs w:val="28"/>
        </w:rPr>
        <w:t xml:space="preserve">   </w:t>
      </w:r>
      <w:r w:rsidRPr="00C57F88">
        <w:rPr>
          <w:sz w:val="28"/>
          <w:szCs w:val="28"/>
        </w:rPr>
        <w:t>На основании решения жюри победителями и призерами были признаны:</w:t>
      </w:r>
    </w:p>
    <w:p w:rsidR="00484129" w:rsidRPr="00C57F88" w:rsidRDefault="00484129" w:rsidP="00484129">
      <w:pPr>
        <w:rPr>
          <w:sz w:val="28"/>
          <w:szCs w:val="28"/>
        </w:rPr>
      </w:pPr>
      <w:r w:rsidRPr="00C57F88">
        <w:rPr>
          <w:sz w:val="28"/>
          <w:szCs w:val="28"/>
          <w:lang w:eastAsia="x-none"/>
        </w:rPr>
        <w:t xml:space="preserve">            </w:t>
      </w:r>
      <w:r w:rsidRPr="00C57F88">
        <w:rPr>
          <w:sz w:val="28"/>
          <w:szCs w:val="28"/>
        </w:rPr>
        <w:t xml:space="preserve"> 1 место:                                                                                                                                                                                                                                                                                                                                                                                                                                                                                                                                                                                   </w:t>
      </w:r>
    </w:p>
    <w:p w:rsidR="00484129" w:rsidRPr="00C57F88" w:rsidRDefault="00484129" w:rsidP="00484129">
      <w:pPr>
        <w:pStyle w:val="a9"/>
        <w:shd w:val="clear" w:color="auto" w:fill="FFFFFF"/>
        <w:spacing w:before="0" w:after="0"/>
        <w:ind w:left="-57"/>
        <w:rPr>
          <w:sz w:val="28"/>
          <w:szCs w:val="28"/>
        </w:rPr>
      </w:pPr>
      <w:r w:rsidRPr="00C57F88">
        <w:rPr>
          <w:sz w:val="28"/>
          <w:szCs w:val="28"/>
        </w:rPr>
        <w:t xml:space="preserve">                  -Бабичев Андрей , обучающийся МБОУ Маньково-Березовская СОШ;</w:t>
      </w:r>
    </w:p>
    <w:p w:rsidR="00484129" w:rsidRPr="00C57F88" w:rsidRDefault="00484129" w:rsidP="00484129">
      <w:pPr>
        <w:pStyle w:val="a9"/>
        <w:shd w:val="clear" w:color="auto" w:fill="FFFFFF"/>
        <w:tabs>
          <w:tab w:val="left" w:pos="9165"/>
        </w:tabs>
        <w:spacing w:before="0" w:after="0"/>
        <w:ind w:left="-57"/>
        <w:rPr>
          <w:sz w:val="28"/>
          <w:szCs w:val="28"/>
        </w:rPr>
      </w:pPr>
      <w:r w:rsidRPr="00C57F88">
        <w:rPr>
          <w:sz w:val="28"/>
          <w:szCs w:val="28"/>
        </w:rPr>
        <w:t xml:space="preserve">                  -Новиков  Иван, обучающийся  МБОУ Лукичевская  СОШ;</w:t>
      </w:r>
      <w:r w:rsidRPr="00C57F88">
        <w:rPr>
          <w:sz w:val="28"/>
          <w:szCs w:val="28"/>
        </w:rPr>
        <w:tab/>
      </w:r>
    </w:p>
    <w:p w:rsidR="00484129" w:rsidRPr="00C57F88" w:rsidRDefault="00484129" w:rsidP="00484129">
      <w:pPr>
        <w:pStyle w:val="a9"/>
        <w:shd w:val="clear" w:color="auto" w:fill="FFFFFF"/>
        <w:spacing w:before="0" w:after="0"/>
        <w:ind w:left="-57"/>
        <w:rPr>
          <w:sz w:val="28"/>
          <w:szCs w:val="28"/>
        </w:rPr>
      </w:pPr>
      <w:r w:rsidRPr="00C57F88">
        <w:rPr>
          <w:sz w:val="28"/>
          <w:szCs w:val="28"/>
        </w:rPr>
        <w:t xml:space="preserve">              2 место:</w:t>
      </w:r>
    </w:p>
    <w:p w:rsidR="00484129" w:rsidRPr="00C57F88" w:rsidRDefault="00484129" w:rsidP="00484129">
      <w:pPr>
        <w:pStyle w:val="a9"/>
        <w:shd w:val="clear" w:color="auto" w:fill="FFFFFF"/>
        <w:spacing w:before="0" w:after="0"/>
        <w:ind w:left="-57"/>
        <w:rPr>
          <w:sz w:val="28"/>
          <w:szCs w:val="28"/>
        </w:rPr>
      </w:pPr>
      <w:r w:rsidRPr="00C57F88">
        <w:rPr>
          <w:sz w:val="28"/>
          <w:szCs w:val="28"/>
        </w:rPr>
        <w:t xml:space="preserve">                 -Кравцова Ольга, обучающийся  МБОУ Николо-Березовская СОШ;</w:t>
      </w:r>
    </w:p>
    <w:p w:rsidR="00484129" w:rsidRPr="00C57F88" w:rsidRDefault="00484129" w:rsidP="00484129">
      <w:pPr>
        <w:pStyle w:val="a9"/>
        <w:shd w:val="clear" w:color="auto" w:fill="FFFFFF"/>
        <w:spacing w:before="0" w:after="0"/>
        <w:ind w:left="-57"/>
        <w:rPr>
          <w:sz w:val="28"/>
          <w:szCs w:val="28"/>
        </w:rPr>
      </w:pPr>
      <w:r w:rsidRPr="00C57F88">
        <w:rPr>
          <w:sz w:val="28"/>
          <w:szCs w:val="28"/>
        </w:rPr>
        <w:t xml:space="preserve">                 -Кандакова Юлия, обучающаяся  МБОУ Милютинская СОШ;</w:t>
      </w:r>
    </w:p>
    <w:p w:rsidR="00484129" w:rsidRPr="00C57F88" w:rsidRDefault="00484129" w:rsidP="00484129">
      <w:pPr>
        <w:pStyle w:val="a9"/>
        <w:shd w:val="clear" w:color="auto" w:fill="FFFFFF"/>
        <w:spacing w:before="0" w:after="0"/>
        <w:ind w:left="-57"/>
        <w:rPr>
          <w:sz w:val="28"/>
          <w:szCs w:val="28"/>
        </w:rPr>
      </w:pPr>
      <w:r w:rsidRPr="00C57F88">
        <w:rPr>
          <w:sz w:val="28"/>
          <w:szCs w:val="28"/>
        </w:rPr>
        <w:t xml:space="preserve">              3 место: </w:t>
      </w:r>
    </w:p>
    <w:p w:rsidR="00484129" w:rsidRPr="00C57F88" w:rsidRDefault="00484129" w:rsidP="00484129">
      <w:pPr>
        <w:pStyle w:val="a9"/>
        <w:shd w:val="clear" w:color="auto" w:fill="FFFFFF"/>
        <w:spacing w:before="0" w:after="0"/>
        <w:ind w:left="-57"/>
        <w:rPr>
          <w:sz w:val="28"/>
          <w:szCs w:val="28"/>
        </w:rPr>
      </w:pPr>
      <w:r w:rsidRPr="00C57F88">
        <w:rPr>
          <w:sz w:val="28"/>
          <w:szCs w:val="28"/>
        </w:rPr>
        <w:t xml:space="preserve">                -Пучкова Алина, обучающаяся  МБОУ Терновская ООШ.</w:t>
      </w:r>
    </w:p>
    <w:p w:rsidR="00484129" w:rsidRPr="00C57F88" w:rsidRDefault="00484129" w:rsidP="00484129">
      <w:pPr>
        <w:pStyle w:val="a9"/>
        <w:shd w:val="clear" w:color="auto" w:fill="FFFFFF"/>
        <w:spacing w:before="0" w:after="0"/>
        <w:ind w:left="-57"/>
        <w:rPr>
          <w:sz w:val="28"/>
          <w:szCs w:val="28"/>
        </w:rPr>
      </w:pPr>
      <w:r w:rsidRPr="00C57F88">
        <w:rPr>
          <w:sz w:val="28"/>
          <w:szCs w:val="28"/>
        </w:rPr>
        <w:t xml:space="preserve">  Победители и призеры конкурса  награждены грамотами МБУ «МК и ЦБ отдела образования Администрации Милютинского района».</w:t>
      </w:r>
    </w:p>
    <w:p w:rsidR="00484129" w:rsidRPr="00C57F88" w:rsidRDefault="00484129" w:rsidP="00484129">
      <w:pPr>
        <w:pStyle w:val="a9"/>
        <w:shd w:val="clear" w:color="auto" w:fill="FFFFFF"/>
        <w:spacing w:before="0" w:after="0"/>
        <w:ind w:left="-57"/>
        <w:rPr>
          <w:sz w:val="28"/>
          <w:szCs w:val="28"/>
        </w:rPr>
      </w:pPr>
    </w:p>
    <w:p w:rsidR="00484129" w:rsidRPr="00C57F88" w:rsidRDefault="00484129" w:rsidP="00F9112C">
      <w:pPr>
        <w:pStyle w:val="a9"/>
        <w:shd w:val="clear" w:color="auto" w:fill="FFFFFF"/>
        <w:spacing w:before="0" w:after="0"/>
        <w:ind w:left="-57"/>
        <w:jc w:val="both"/>
        <w:rPr>
          <w:sz w:val="28"/>
          <w:szCs w:val="28"/>
        </w:rPr>
      </w:pPr>
      <w:r w:rsidRPr="00C57F88">
        <w:rPr>
          <w:sz w:val="28"/>
          <w:szCs w:val="28"/>
        </w:rPr>
        <w:t xml:space="preserve">    </w:t>
      </w:r>
      <w:r w:rsidR="00F9112C" w:rsidRPr="00C57F88">
        <w:rPr>
          <w:sz w:val="28"/>
          <w:szCs w:val="28"/>
        </w:rPr>
        <w:t xml:space="preserve">Также </w:t>
      </w:r>
      <w:r w:rsidRPr="00C57F88">
        <w:rPr>
          <w:sz w:val="28"/>
          <w:szCs w:val="28"/>
        </w:rPr>
        <w:t>27 ноября  2017 г. в малом зале  районного Дома культуры станицы Милютинской состоялся муниципальный конкурс литературного творчества « Октябрь в судьбе моей страны».</w:t>
      </w:r>
    </w:p>
    <w:p w:rsidR="00E72E31" w:rsidRPr="00C57F88" w:rsidRDefault="00484129" w:rsidP="00F9112C">
      <w:pPr>
        <w:overflowPunct w:val="0"/>
        <w:autoSpaceDE w:val="0"/>
        <w:autoSpaceDN w:val="0"/>
        <w:adjustRightInd w:val="0"/>
        <w:jc w:val="both"/>
        <w:textAlignment w:val="baseline"/>
        <w:rPr>
          <w:sz w:val="28"/>
          <w:szCs w:val="28"/>
        </w:rPr>
      </w:pPr>
      <w:r w:rsidRPr="00C57F88">
        <w:rPr>
          <w:bCs/>
          <w:sz w:val="28"/>
          <w:szCs w:val="28"/>
        </w:rPr>
        <w:t xml:space="preserve">   </w:t>
      </w:r>
      <w:r w:rsidR="00E72E31" w:rsidRPr="00C57F88">
        <w:rPr>
          <w:sz w:val="28"/>
          <w:szCs w:val="28"/>
        </w:rPr>
        <w:t xml:space="preserve">    На основании решения жюри победителями и призерами были признаны:</w:t>
      </w:r>
    </w:p>
    <w:p w:rsidR="00E72E31" w:rsidRPr="00C57F88" w:rsidRDefault="00E72E31" w:rsidP="00F9112C">
      <w:pPr>
        <w:pStyle w:val="31"/>
        <w:tabs>
          <w:tab w:val="left" w:pos="1365"/>
        </w:tabs>
        <w:jc w:val="both"/>
        <w:rPr>
          <w:b w:val="0"/>
          <w:szCs w:val="28"/>
        </w:rPr>
      </w:pPr>
      <w:r w:rsidRPr="00C57F88">
        <w:rPr>
          <w:b w:val="0"/>
          <w:szCs w:val="28"/>
        </w:rPr>
        <w:tab/>
        <w:t>1 место</w:t>
      </w:r>
    </w:p>
    <w:p w:rsidR="00E72E31" w:rsidRPr="00C57F88" w:rsidRDefault="00E72E31" w:rsidP="00F9112C">
      <w:pPr>
        <w:pStyle w:val="31"/>
        <w:tabs>
          <w:tab w:val="left" w:pos="2805"/>
        </w:tabs>
        <w:jc w:val="both"/>
        <w:rPr>
          <w:b w:val="0"/>
          <w:szCs w:val="28"/>
        </w:rPr>
      </w:pPr>
      <w:r w:rsidRPr="00C57F88">
        <w:rPr>
          <w:b w:val="0"/>
          <w:szCs w:val="28"/>
        </w:rPr>
        <w:t>-Аль Гандур Дарья, обучающаяся  МБОУ Милютинская СОШ;</w:t>
      </w:r>
    </w:p>
    <w:p w:rsidR="00E72E31" w:rsidRPr="00C57F88" w:rsidRDefault="00E72E31" w:rsidP="00F9112C">
      <w:pPr>
        <w:pStyle w:val="31"/>
        <w:tabs>
          <w:tab w:val="left" w:pos="2805"/>
        </w:tabs>
        <w:jc w:val="both"/>
        <w:rPr>
          <w:b w:val="0"/>
          <w:szCs w:val="28"/>
        </w:rPr>
      </w:pPr>
      <w:r w:rsidRPr="00C57F88">
        <w:rPr>
          <w:b w:val="0"/>
          <w:szCs w:val="28"/>
        </w:rPr>
        <w:t>-Бобик Диана, обучающаяся МБОУ Селивановская СОШ;</w:t>
      </w:r>
    </w:p>
    <w:p w:rsidR="00E72E31" w:rsidRPr="00C57F88" w:rsidRDefault="00E72E31" w:rsidP="00F9112C">
      <w:pPr>
        <w:pStyle w:val="31"/>
        <w:tabs>
          <w:tab w:val="left" w:pos="2805"/>
        </w:tabs>
        <w:jc w:val="both"/>
        <w:rPr>
          <w:b w:val="0"/>
          <w:szCs w:val="28"/>
        </w:rPr>
      </w:pPr>
      <w:r w:rsidRPr="00C57F88">
        <w:rPr>
          <w:b w:val="0"/>
          <w:szCs w:val="28"/>
        </w:rPr>
        <w:t xml:space="preserve">                  2 место</w:t>
      </w:r>
      <w:r w:rsidRPr="00C57F88">
        <w:rPr>
          <w:b w:val="0"/>
          <w:szCs w:val="28"/>
        </w:rPr>
        <w:tab/>
      </w:r>
    </w:p>
    <w:p w:rsidR="00E72E31" w:rsidRPr="00C57F88" w:rsidRDefault="00E72E31" w:rsidP="00F9112C">
      <w:pPr>
        <w:pStyle w:val="31"/>
        <w:tabs>
          <w:tab w:val="left" w:pos="2805"/>
        </w:tabs>
        <w:jc w:val="both"/>
        <w:rPr>
          <w:b w:val="0"/>
          <w:szCs w:val="28"/>
        </w:rPr>
      </w:pPr>
      <w:r w:rsidRPr="00C57F88">
        <w:rPr>
          <w:b w:val="0"/>
          <w:szCs w:val="28"/>
        </w:rPr>
        <w:lastRenderedPageBreak/>
        <w:t>-Кравцова Ольга, обучающаяся МБОУ Николо-Березовская СОШ;</w:t>
      </w:r>
    </w:p>
    <w:p w:rsidR="00E72E31" w:rsidRPr="00C57F88" w:rsidRDefault="00E72E31" w:rsidP="00F9112C">
      <w:pPr>
        <w:pStyle w:val="31"/>
        <w:tabs>
          <w:tab w:val="left" w:pos="2805"/>
        </w:tabs>
        <w:jc w:val="both"/>
        <w:rPr>
          <w:b w:val="0"/>
          <w:szCs w:val="28"/>
        </w:rPr>
      </w:pPr>
      <w:r w:rsidRPr="00C57F88">
        <w:rPr>
          <w:b w:val="0"/>
          <w:szCs w:val="28"/>
        </w:rPr>
        <w:t>-Пучкова Алина, обучающаяся МБОУ Терновская ООШ;</w:t>
      </w:r>
    </w:p>
    <w:p w:rsidR="00E72E31" w:rsidRPr="00C57F88" w:rsidRDefault="00E72E31" w:rsidP="00F9112C">
      <w:pPr>
        <w:pStyle w:val="31"/>
        <w:tabs>
          <w:tab w:val="left" w:pos="2805"/>
        </w:tabs>
        <w:jc w:val="both"/>
        <w:rPr>
          <w:b w:val="0"/>
          <w:szCs w:val="28"/>
        </w:rPr>
      </w:pPr>
      <w:r w:rsidRPr="00C57F88">
        <w:rPr>
          <w:b w:val="0"/>
          <w:szCs w:val="28"/>
        </w:rPr>
        <w:t xml:space="preserve">                  3 место</w:t>
      </w:r>
    </w:p>
    <w:p w:rsidR="00E72E31" w:rsidRPr="00C57F88" w:rsidRDefault="00E72E31" w:rsidP="00F9112C">
      <w:pPr>
        <w:pStyle w:val="31"/>
        <w:tabs>
          <w:tab w:val="left" w:pos="2805"/>
        </w:tabs>
        <w:jc w:val="both"/>
        <w:rPr>
          <w:b w:val="0"/>
          <w:szCs w:val="28"/>
        </w:rPr>
      </w:pPr>
      <w:r w:rsidRPr="00C57F88">
        <w:rPr>
          <w:b w:val="0"/>
          <w:szCs w:val="28"/>
        </w:rPr>
        <w:t>-Шумский Денис, обучающийся МБОУ Селивановская СОШ.</w:t>
      </w:r>
    </w:p>
    <w:p w:rsidR="00E72E31" w:rsidRPr="00C57F88" w:rsidRDefault="00E72E31" w:rsidP="00F9112C">
      <w:pPr>
        <w:pStyle w:val="a9"/>
        <w:shd w:val="clear" w:color="auto" w:fill="FFFFFF"/>
        <w:spacing w:before="0" w:after="0"/>
        <w:jc w:val="both"/>
        <w:rPr>
          <w:sz w:val="28"/>
          <w:szCs w:val="28"/>
        </w:rPr>
      </w:pPr>
      <w:r w:rsidRPr="00C57F88">
        <w:rPr>
          <w:sz w:val="28"/>
          <w:szCs w:val="28"/>
        </w:rPr>
        <w:t>Победители и призеры конкурса  были награждены грамотами МБУ «МК и ЦБ отдела образования Администрации Милютинского района».</w:t>
      </w:r>
    </w:p>
    <w:p w:rsidR="007C354C" w:rsidRPr="00C57F88" w:rsidRDefault="007C354C" w:rsidP="00484129">
      <w:pPr>
        <w:overflowPunct w:val="0"/>
        <w:autoSpaceDE w:val="0"/>
        <w:autoSpaceDN w:val="0"/>
        <w:adjustRightInd w:val="0"/>
        <w:jc w:val="both"/>
        <w:textAlignment w:val="baseline"/>
        <w:rPr>
          <w:bCs/>
          <w:sz w:val="28"/>
          <w:szCs w:val="28"/>
        </w:rPr>
      </w:pPr>
    </w:p>
    <w:p w:rsidR="00484129" w:rsidRPr="00C57F88" w:rsidRDefault="00E72E31" w:rsidP="00484129">
      <w:pPr>
        <w:overflowPunct w:val="0"/>
        <w:autoSpaceDE w:val="0"/>
        <w:autoSpaceDN w:val="0"/>
        <w:adjustRightInd w:val="0"/>
        <w:jc w:val="both"/>
        <w:textAlignment w:val="baseline"/>
        <w:rPr>
          <w:bCs/>
          <w:sz w:val="28"/>
          <w:szCs w:val="28"/>
        </w:rPr>
      </w:pPr>
      <w:r w:rsidRPr="00C57F88">
        <w:rPr>
          <w:bCs/>
          <w:color w:val="FF0000"/>
          <w:sz w:val="28"/>
          <w:szCs w:val="28"/>
        </w:rPr>
        <w:t xml:space="preserve">   </w:t>
      </w:r>
      <w:r w:rsidRPr="00C57F88">
        <w:rPr>
          <w:bCs/>
          <w:sz w:val="28"/>
          <w:szCs w:val="28"/>
        </w:rPr>
        <w:t>28 ноября 2017 года состоялся муниципальный этап областного (заочного) конкурса методических разработок «Хранители воинской славы».</w:t>
      </w:r>
    </w:p>
    <w:p w:rsidR="00E72E31" w:rsidRPr="00C57F88" w:rsidRDefault="00E72E31" w:rsidP="007C354C">
      <w:pPr>
        <w:overflowPunct w:val="0"/>
        <w:autoSpaceDE w:val="0"/>
        <w:autoSpaceDN w:val="0"/>
        <w:adjustRightInd w:val="0"/>
        <w:jc w:val="both"/>
        <w:textAlignment w:val="baseline"/>
        <w:rPr>
          <w:bCs/>
          <w:sz w:val="28"/>
          <w:szCs w:val="28"/>
        </w:rPr>
      </w:pPr>
      <w:r w:rsidRPr="00C57F88">
        <w:rPr>
          <w:bCs/>
          <w:sz w:val="28"/>
          <w:szCs w:val="28"/>
        </w:rPr>
        <w:t xml:space="preserve">   </w:t>
      </w:r>
      <w:r w:rsidRPr="00C57F88">
        <w:rPr>
          <w:sz w:val="28"/>
          <w:szCs w:val="28"/>
        </w:rPr>
        <w:t>В конкурсе приняли участие  8 педагогов общеобразовательных организаций  (МБОУ Милютинская СОШ, МБОУ Николо-Березовская   СОШ, МБОУ Лукичевская СОШ , МБОУ Россошанская ООШ, МБОУ Петровская СОШ, МБОУ Маньково-Березовская СОШ, МБОУ Первомайская ООШ, МБОУ Степано-Савченская ООШ).</w:t>
      </w:r>
    </w:p>
    <w:p w:rsidR="00E72E31" w:rsidRPr="00C57F88" w:rsidRDefault="007C354C" w:rsidP="00E72E31">
      <w:pPr>
        <w:jc w:val="both"/>
        <w:rPr>
          <w:sz w:val="28"/>
          <w:szCs w:val="28"/>
        </w:rPr>
      </w:pPr>
      <w:r w:rsidRPr="00C57F88">
        <w:rPr>
          <w:sz w:val="28"/>
          <w:szCs w:val="28"/>
        </w:rPr>
        <w:t xml:space="preserve">   На основании решения жюри победителями  были признаны:</w:t>
      </w:r>
    </w:p>
    <w:p w:rsidR="007C354C" w:rsidRPr="00C57F88" w:rsidRDefault="007C354C" w:rsidP="007C354C">
      <w:pPr>
        <w:jc w:val="both"/>
        <w:rPr>
          <w:sz w:val="28"/>
          <w:szCs w:val="28"/>
        </w:rPr>
      </w:pPr>
      <w:r w:rsidRPr="00C57F88">
        <w:rPr>
          <w:sz w:val="28"/>
          <w:szCs w:val="28"/>
        </w:rPr>
        <w:t xml:space="preserve">       1 место:</w:t>
      </w:r>
    </w:p>
    <w:p w:rsidR="007C354C" w:rsidRPr="00C57F88" w:rsidRDefault="007C354C" w:rsidP="007C354C">
      <w:pPr>
        <w:jc w:val="both"/>
        <w:rPr>
          <w:sz w:val="28"/>
          <w:szCs w:val="28"/>
        </w:rPr>
      </w:pPr>
      <w:r w:rsidRPr="00C57F88">
        <w:rPr>
          <w:sz w:val="28"/>
          <w:szCs w:val="28"/>
        </w:rPr>
        <w:t xml:space="preserve">          -Хижняк Анна Викторовна, учитель истории и обществознания МБОУ </w:t>
      </w:r>
    </w:p>
    <w:p w:rsidR="007C354C" w:rsidRPr="00C57F88" w:rsidRDefault="007C354C" w:rsidP="007C354C">
      <w:pPr>
        <w:jc w:val="both"/>
        <w:rPr>
          <w:sz w:val="28"/>
          <w:szCs w:val="28"/>
        </w:rPr>
      </w:pPr>
      <w:r w:rsidRPr="00C57F88">
        <w:rPr>
          <w:sz w:val="28"/>
          <w:szCs w:val="28"/>
        </w:rPr>
        <w:t xml:space="preserve">               Милютинская СОШ;</w:t>
      </w:r>
    </w:p>
    <w:p w:rsidR="007C354C" w:rsidRPr="00C57F88" w:rsidRDefault="007C354C" w:rsidP="007C354C">
      <w:pPr>
        <w:jc w:val="both"/>
        <w:rPr>
          <w:sz w:val="28"/>
          <w:szCs w:val="28"/>
        </w:rPr>
      </w:pPr>
      <w:r w:rsidRPr="00C57F88">
        <w:rPr>
          <w:sz w:val="28"/>
          <w:szCs w:val="28"/>
        </w:rPr>
        <w:t xml:space="preserve">        2</w:t>
      </w:r>
      <w:r w:rsidR="00033DC5" w:rsidRPr="00C57F88">
        <w:rPr>
          <w:sz w:val="28"/>
          <w:szCs w:val="28"/>
        </w:rPr>
        <w:t xml:space="preserve"> </w:t>
      </w:r>
      <w:r w:rsidRPr="00C57F88">
        <w:rPr>
          <w:sz w:val="28"/>
          <w:szCs w:val="28"/>
        </w:rPr>
        <w:t>место:</w:t>
      </w:r>
    </w:p>
    <w:p w:rsidR="007C354C" w:rsidRPr="00C57F88" w:rsidRDefault="007C354C" w:rsidP="007C354C">
      <w:pPr>
        <w:jc w:val="both"/>
        <w:rPr>
          <w:sz w:val="28"/>
          <w:szCs w:val="28"/>
        </w:rPr>
      </w:pPr>
      <w:r w:rsidRPr="00C57F88">
        <w:rPr>
          <w:sz w:val="28"/>
          <w:szCs w:val="28"/>
        </w:rPr>
        <w:t xml:space="preserve">          -Медведева Ирина Александровна , учитель истории и обществознания МБОУ</w:t>
      </w:r>
    </w:p>
    <w:p w:rsidR="007C354C" w:rsidRPr="00C57F88" w:rsidRDefault="007C354C" w:rsidP="007C354C">
      <w:pPr>
        <w:jc w:val="both"/>
        <w:rPr>
          <w:sz w:val="28"/>
          <w:szCs w:val="28"/>
        </w:rPr>
      </w:pPr>
      <w:r w:rsidRPr="00C57F88">
        <w:rPr>
          <w:sz w:val="28"/>
          <w:szCs w:val="28"/>
        </w:rPr>
        <w:t xml:space="preserve">               Россошанская  ООШ  ;</w:t>
      </w:r>
    </w:p>
    <w:p w:rsidR="007C354C" w:rsidRPr="00C57F88" w:rsidRDefault="007C354C" w:rsidP="007C354C">
      <w:pPr>
        <w:jc w:val="both"/>
        <w:rPr>
          <w:sz w:val="28"/>
          <w:szCs w:val="28"/>
        </w:rPr>
      </w:pPr>
      <w:r w:rsidRPr="00C57F88">
        <w:rPr>
          <w:sz w:val="28"/>
          <w:szCs w:val="28"/>
        </w:rPr>
        <w:t xml:space="preserve">        3 место:</w:t>
      </w:r>
    </w:p>
    <w:p w:rsidR="007C354C" w:rsidRPr="00C57F88" w:rsidRDefault="007C354C" w:rsidP="007C354C">
      <w:pPr>
        <w:jc w:val="both"/>
        <w:rPr>
          <w:sz w:val="28"/>
          <w:szCs w:val="28"/>
        </w:rPr>
      </w:pPr>
      <w:r w:rsidRPr="00C57F88">
        <w:rPr>
          <w:sz w:val="28"/>
          <w:szCs w:val="28"/>
        </w:rPr>
        <w:t xml:space="preserve">          -Лесняк Вера Борисовна, учитель истории и обществознания МБОУ Степано-</w:t>
      </w:r>
    </w:p>
    <w:p w:rsidR="007C354C" w:rsidRPr="00C57F88" w:rsidRDefault="007C354C" w:rsidP="007C354C">
      <w:pPr>
        <w:jc w:val="both"/>
        <w:rPr>
          <w:sz w:val="28"/>
          <w:szCs w:val="28"/>
        </w:rPr>
      </w:pPr>
      <w:r w:rsidRPr="00C57F88">
        <w:rPr>
          <w:sz w:val="28"/>
          <w:szCs w:val="28"/>
        </w:rPr>
        <w:t xml:space="preserve">              Савченская  ООШ.</w:t>
      </w:r>
    </w:p>
    <w:p w:rsidR="007C354C" w:rsidRPr="00C57F88" w:rsidRDefault="007C354C" w:rsidP="00033DC5">
      <w:pPr>
        <w:pStyle w:val="a9"/>
        <w:shd w:val="clear" w:color="auto" w:fill="FFFFFF"/>
        <w:spacing w:before="0" w:after="0"/>
        <w:ind w:left="-57"/>
        <w:jc w:val="both"/>
        <w:rPr>
          <w:sz w:val="28"/>
          <w:szCs w:val="28"/>
        </w:rPr>
      </w:pPr>
      <w:r w:rsidRPr="00C57F88">
        <w:rPr>
          <w:sz w:val="28"/>
          <w:szCs w:val="28"/>
        </w:rPr>
        <w:t xml:space="preserve">   Победители  конкурса  были награждены грамотами МБУ «МК и ЦБ отдела образования Администрации Милютинского района».</w:t>
      </w:r>
    </w:p>
    <w:p w:rsidR="007C354C" w:rsidRPr="00C57F88" w:rsidRDefault="007C354C" w:rsidP="00033DC5">
      <w:pPr>
        <w:pStyle w:val="31"/>
        <w:jc w:val="both"/>
        <w:rPr>
          <w:b w:val="0"/>
          <w:szCs w:val="28"/>
        </w:rPr>
      </w:pPr>
      <w:r w:rsidRPr="00C57F88">
        <w:rPr>
          <w:szCs w:val="28"/>
        </w:rPr>
        <w:t xml:space="preserve">  </w:t>
      </w:r>
      <w:r w:rsidRPr="00C57F88">
        <w:rPr>
          <w:b w:val="0"/>
          <w:szCs w:val="28"/>
        </w:rPr>
        <w:t>Работы, набравшие наибольшее количество баллов были направлены для участия в областном (заочном) конкурсе в отдел краеведения и гражданско-патриотического воспитания  ГБУ ДО РО  ОЭЦУ.</w:t>
      </w:r>
    </w:p>
    <w:p w:rsidR="007C354C" w:rsidRPr="00C57F88" w:rsidRDefault="007C354C" w:rsidP="00E72E31">
      <w:pPr>
        <w:jc w:val="both"/>
        <w:rPr>
          <w:sz w:val="28"/>
          <w:szCs w:val="28"/>
        </w:rPr>
      </w:pPr>
    </w:p>
    <w:p w:rsidR="00F27846" w:rsidRPr="00C57F88" w:rsidRDefault="00536864" w:rsidP="003F4EBB">
      <w:pPr>
        <w:overflowPunct w:val="0"/>
        <w:autoSpaceDE w:val="0"/>
        <w:autoSpaceDN w:val="0"/>
        <w:adjustRightInd w:val="0"/>
        <w:jc w:val="both"/>
        <w:textAlignment w:val="baseline"/>
        <w:rPr>
          <w:sz w:val="28"/>
          <w:szCs w:val="28"/>
        </w:rPr>
      </w:pPr>
      <w:r w:rsidRPr="00C57F88">
        <w:rPr>
          <w:sz w:val="28"/>
          <w:szCs w:val="28"/>
        </w:rPr>
        <w:t xml:space="preserve">    </w:t>
      </w:r>
      <w:r w:rsidR="00DF737F" w:rsidRPr="00C57F88">
        <w:rPr>
          <w:sz w:val="28"/>
          <w:szCs w:val="28"/>
        </w:rPr>
        <w:t xml:space="preserve">В период </w:t>
      </w:r>
      <w:r w:rsidR="00F27846" w:rsidRPr="00C57F88">
        <w:rPr>
          <w:sz w:val="28"/>
          <w:szCs w:val="28"/>
        </w:rPr>
        <w:t>с</w:t>
      </w:r>
      <w:r w:rsidR="00DF737F" w:rsidRPr="00C57F88">
        <w:rPr>
          <w:sz w:val="28"/>
          <w:szCs w:val="28"/>
        </w:rPr>
        <w:t xml:space="preserve"> </w:t>
      </w:r>
      <w:r w:rsidR="00F27846" w:rsidRPr="00C57F88">
        <w:rPr>
          <w:sz w:val="28"/>
          <w:szCs w:val="28"/>
        </w:rPr>
        <w:t>20.02.2017 г.</w:t>
      </w:r>
      <w:r w:rsidR="00DF737F" w:rsidRPr="00C57F88">
        <w:rPr>
          <w:sz w:val="28"/>
          <w:szCs w:val="28"/>
        </w:rPr>
        <w:t xml:space="preserve"> </w:t>
      </w:r>
      <w:r w:rsidR="00F27846" w:rsidRPr="00C57F88">
        <w:rPr>
          <w:sz w:val="28"/>
          <w:szCs w:val="28"/>
        </w:rPr>
        <w:t>по</w:t>
      </w:r>
      <w:r w:rsidR="00DF737F" w:rsidRPr="00C57F88">
        <w:rPr>
          <w:sz w:val="28"/>
          <w:szCs w:val="28"/>
        </w:rPr>
        <w:t xml:space="preserve"> </w:t>
      </w:r>
      <w:r w:rsidR="00F27846" w:rsidRPr="00C57F88">
        <w:rPr>
          <w:sz w:val="28"/>
          <w:szCs w:val="28"/>
        </w:rPr>
        <w:t>03.03.2017</w:t>
      </w:r>
      <w:r w:rsidR="00DF737F" w:rsidRPr="00C57F88">
        <w:rPr>
          <w:sz w:val="28"/>
          <w:szCs w:val="28"/>
        </w:rPr>
        <w:t xml:space="preserve">г. </w:t>
      </w:r>
      <w:r w:rsidR="00F27846" w:rsidRPr="00C57F88">
        <w:rPr>
          <w:sz w:val="28"/>
          <w:szCs w:val="28"/>
        </w:rPr>
        <w:t>был</w:t>
      </w:r>
      <w:r w:rsidR="00DF737F" w:rsidRPr="00C57F88">
        <w:rPr>
          <w:sz w:val="28"/>
          <w:szCs w:val="28"/>
        </w:rPr>
        <w:t xml:space="preserve"> </w:t>
      </w:r>
      <w:r w:rsidR="00F27846" w:rsidRPr="00C57F88">
        <w:rPr>
          <w:sz w:val="28"/>
          <w:szCs w:val="28"/>
        </w:rPr>
        <w:t xml:space="preserve">организован и проведен муниципальный конкурс </w:t>
      </w:r>
      <w:r w:rsidR="00DF737F" w:rsidRPr="00C57F88">
        <w:rPr>
          <w:sz w:val="28"/>
          <w:szCs w:val="28"/>
        </w:rPr>
        <w:t>поделок воспитанников о</w:t>
      </w:r>
      <w:r w:rsidR="00F27846" w:rsidRPr="00C57F88">
        <w:rPr>
          <w:sz w:val="28"/>
          <w:szCs w:val="28"/>
        </w:rPr>
        <w:t>бразовательных</w:t>
      </w:r>
      <w:r w:rsidR="00DF737F" w:rsidRPr="00C57F88">
        <w:rPr>
          <w:sz w:val="28"/>
          <w:szCs w:val="28"/>
        </w:rPr>
        <w:t xml:space="preserve"> </w:t>
      </w:r>
      <w:r w:rsidR="00F27846" w:rsidRPr="00C57F88">
        <w:rPr>
          <w:sz w:val="28"/>
          <w:szCs w:val="28"/>
        </w:rPr>
        <w:t>организаций,  реализующих  программу  дошкольного  образования   «Букет  для мамы».</w:t>
      </w:r>
    </w:p>
    <w:p w:rsidR="00F27846" w:rsidRPr="00C57F88" w:rsidRDefault="00EA2A67" w:rsidP="00EA2A67">
      <w:pPr>
        <w:overflowPunct w:val="0"/>
        <w:autoSpaceDE w:val="0"/>
        <w:autoSpaceDN w:val="0"/>
        <w:adjustRightInd w:val="0"/>
        <w:ind w:firstLine="708"/>
        <w:jc w:val="both"/>
        <w:textAlignment w:val="baseline"/>
        <w:rPr>
          <w:sz w:val="28"/>
          <w:szCs w:val="28"/>
        </w:rPr>
      </w:pPr>
      <w:r w:rsidRPr="00C57F88">
        <w:rPr>
          <w:sz w:val="28"/>
          <w:szCs w:val="28"/>
        </w:rPr>
        <w:t>Конкурс проводился по трем номинациям, в котором на основании решения жюри победителями и призерами конкурса стали работы 28 участников.</w:t>
      </w:r>
    </w:p>
    <w:p w:rsidR="00F27846" w:rsidRPr="00C57F88" w:rsidRDefault="00F27846" w:rsidP="003F4EBB">
      <w:pPr>
        <w:overflowPunct w:val="0"/>
        <w:autoSpaceDE w:val="0"/>
        <w:autoSpaceDN w:val="0"/>
        <w:adjustRightInd w:val="0"/>
        <w:jc w:val="both"/>
        <w:textAlignment w:val="baseline"/>
        <w:rPr>
          <w:sz w:val="28"/>
          <w:szCs w:val="28"/>
        </w:rPr>
      </w:pPr>
      <w:r w:rsidRPr="00C57F88">
        <w:rPr>
          <w:sz w:val="28"/>
          <w:szCs w:val="28"/>
        </w:rPr>
        <w:t xml:space="preserve"> </w:t>
      </w:r>
      <w:r w:rsidR="00B63281" w:rsidRPr="00C57F88">
        <w:rPr>
          <w:sz w:val="28"/>
          <w:szCs w:val="28"/>
        </w:rPr>
        <w:tab/>
      </w:r>
      <w:r w:rsidRPr="00C57F88">
        <w:rPr>
          <w:sz w:val="28"/>
          <w:szCs w:val="28"/>
        </w:rPr>
        <w:t>Победител</w:t>
      </w:r>
      <w:r w:rsidR="00B63281" w:rsidRPr="00C57F88">
        <w:rPr>
          <w:sz w:val="28"/>
          <w:szCs w:val="28"/>
        </w:rPr>
        <w:t>и</w:t>
      </w:r>
      <w:r w:rsidR="00EA2A67" w:rsidRPr="00C57F88">
        <w:rPr>
          <w:sz w:val="28"/>
          <w:szCs w:val="28"/>
        </w:rPr>
        <w:t xml:space="preserve"> и призеры</w:t>
      </w:r>
      <w:r w:rsidRPr="00C57F88">
        <w:rPr>
          <w:sz w:val="28"/>
          <w:szCs w:val="28"/>
        </w:rPr>
        <w:t xml:space="preserve"> конкурса</w:t>
      </w:r>
      <w:r w:rsidR="00B63281" w:rsidRPr="00C57F88">
        <w:rPr>
          <w:sz w:val="28"/>
          <w:szCs w:val="28"/>
        </w:rPr>
        <w:t xml:space="preserve"> были награждены грамотами </w:t>
      </w:r>
      <w:r w:rsidRPr="00C57F88">
        <w:rPr>
          <w:sz w:val="28"/>
          <w:szCs w:val="28"/>
        </w:rPr>
        <w:t>МБУ  «МК  и  ЦБ отдела  образования  Администрации  Милютинского  района».</w:t>
      </w:r>
    </w:p>
    <w:p w:rsidR="00511E69" w:rsidRPr="00C57F88" w:rsidRDefault="00511E69" w:rsidP="00F52AD1">
      <w:pPr>
        <w:overflowPunct w:val="0"/>
        <w:autoSpaceDE w:val="0"/>
        <w:autoSpaceDN w:val="0"/>
        <w:adjustRightInd w:val="0"/>
        <w:ind w:right="84" w:firstLine="708"/>
        <w:jc w:val="both"/>
        <w:textAlignment w:val="baseline"/>
        <w:rPr>
          <w:sz w:val="28"/>
          <w:szCs w:val="28"/>
        </w:rPr>
      </w:pPr>
      <w:r w:rsidRPr="00C57F88">
        <w:rPr>
          <w:sz w:val="28"/>
          <w:szCs w:val="28"/>
        </w:rPr>
        <w:t>В период с  20  марта 2017  года  по  12  мая  2017  года  был  организован  и  проведен  муниципальный  этап  областного  конкурса  «Лучший  педагогический  работник   дошкольного  образования  Ростовской  области  в  2017  году».</w:t>
      </w:r>
    </w:p>
    <w:p w:rsidR="00511E69" w:rsidRPr="00C57F88" w:rsidRDefault="00511E69" w:rsidP="00511E69">
      <w:pPr>
        <w:overflowPunct w:val="0"/>
        <w:autoSpaceDE w:val="0"/>
        <w:autoSpaceDN w:val="0"/>
        <w:adjustRightInd w:val="0"/>
        <w:ind w:firstLine="720"/>
        <w:jc w:val="both"/>
        <w:textAlignment w:val="baseline"/>
        <w:rPr>
          <w:sz w:val="28"/>
          <w:szCs w:val="28"/>
        </w:rPr>
      </w:pPr>
      <w:r w:rsidRPr="00C57F88">
        <w:rPr>
          <w:sz w:val="28"/>
          <w:szCs w:val="28"/>
        </w:rPr>
        <w:t>В конкурсе приняли участие три педагогических работника муниципальных дошкольных образовательных организаций района: Попова Светлана Леонидовна,  воспитатель МБДОУ детского сада №</w:t>
      </w:r>
      <w:r w:rsidR="00E22383" w:rsidRPr="00C57F88">
        <w:rPr>
          <w:sz w:val="28"/>
          <w:szCs w:val="28"/>
        </w:rPr>
        <w:t xml:space="preserve"> </w:t>
      </w:r>
      <w:r w:rsidRPr="00C57F88">
        <w:rPr>
          <w:sz w:val="28"/>
          <w:szCs w:val="28"/>
        </w:rPr>
        <w:t>10 сл.Маньково-Березовской; Рудакова Наталья Юрьевна, воспитатель  МБДОУ детского сада №</w:t>
      </w:r>
      <w:r w:rsidR="00E22383" w:rsidRPr="00C57F88">
        <w:rPr>
          <w:sz w:val="28"/>
          <w:szCs w:val="28"/>
        </w:rPr>
        <w:t xml:space="preserve"> </w:t>
      </w:r>
      <w:r w:rsidRPr="00C57F88">
        <w:rPr>
          <w:sz w:val="28"/>
          <w:szCs w:val="28"/>
        </w:rPr>
        <w:t xml:space="preserve">2 ст.Селивановской; Титовец Ольга Васильевна, учитель </w:t>
      </w:r>
      <w:r w:rsidR="00D94CE0" w:rsidRPr="00C57F88">
        <w:rPr>
          <w:sz w:val="28"/>
          <w:szCs w:val="28"/>
        </w:rPr>
        <w:t>–</w:t>
      </w:r>
      <w:r w:rsidR="00033DC5" w:rsidRPr="00C57F88">
        <w:rPr>
          <w:sz w:val="28"/>
          <w:szCs w:val="28"/>
        </w:rPr>
        <w:t xml:space="preserve"> </w:t>
      </w:r>
      <w:r w:rsidRPr="00C57F88">
        <w:rPr>
          <w:sz w:val="28"/>
          <w:szCs w:val="28"/>
        </w:rPr>
        <w:t>лог</w:t>
      </w:r>
      <w:r w:rsidR="00D94CE0" w:rsidRPr="00C57F88">
        <w:rPr>
          <w:sz w:val="28"/>
          <w:szCs w:val="28"/>
        </w:rPr>
        <w:t>о</w:t>
      </w:r>
      <w:r w:rsidRPr="00C57F88">
        <w:rPr>
          <w:sz w:val="28"/>
          <w:szCs w:val="28"/>
        </w:rPr>
        <w:t>пед</w:t>
      </w:r>
      <w:r w:rsidR="00D94CE0" w:rsidRPr="00C57F88">
        <w:rPr>
          <w:sz w:val="28"/>
          <w:szCs w:val="28"/>
        </w:rPr>
        <w:t xml:space="preserve"> МБДОУ детского сада №1 ст.Милютинская.</w:t>
      </w:r>
    </w:p>
    <w:p w:rsidR="00511E69" w:rsidRPr="00C57F88" w:rsidRDefault="00D94CE0" w:rsidP="00511E69">
      <w:pPr>
        <w:spacing w:line="0" w:lineRule="atLeast"/>
        <w:ind w:left="45"/>
        <w:contextualSpacing/>
        <w:jc w:val="both"/>
        <w:rPr>
          <w:sz w:val="28"/>
          <w:szCs w:val="28"/>
        </w:rPr>
      </w:pPr>
      <w:r w:rsidRPr="00C57F88">
        <w:rPr>
          <w:sz w:val="28"/>
          <w:szCs w:val="28"/>
        </w:rPr>
        <w:t xml:space="preserve"> </w:t>
      </w:r>
      <w:r w:rsidRPr="00C57F88">
        <w:rPr>
          <w:sz w:val="28"/>
          <w:szCs w:val="28"/>
        </w:rPr>
        <w:tab/>
      </w:r>
      <w:r w:rsidR="00511E69" w:rsidRPr="00C57F88">
        <w:rPr>
          <w:sz w:val="28"/>
          <w:szCs w:val="28"/>
        </w:rPr>
        <w:t>На основании решения жюри победителем была признана Попова Светлана Леонидовна, воспитатель муниципального бюджетного дошкольного образовательного учреждения детского сада №</w:t>
      </w:r>
      <w:r w:rsidR="00CA0071" w:rsidRPr="00C57F88">
        <w:rPr>
          <w:sz w:val="28"/>
          <w:szCs w:val="28"/>
        </w:rPr>
        <w:t xml:space="preserve"> </w:t>
      </w:r>
      <w:r w:rsidR="00511E69" w:rsidRPr="00C57F88">
        <w:rPr>
          <w:sz w:val="28"/>
          <w:szCs w:val="28"/>
        </w:rPr>
        <w:t xml:space="preserve">10 сл.Маньково-Березовской.  </w:t>
      </w:r>
    </w:p>
    <w:p w:rsidR="00511E69" w:rsidRPr="00C57F88" w:rsidRDefault="00511E69" w:rsidP="00511E69">
      <w:pPr>
        <w:spacing w:line="0" w:lineRule="atLeast"/>
        <w:ind w:left="45" w:firstLine="663"/>
        <w:contextualSpacing/>
        <w:jc w:val="both"/>
        <w:rPr>
          <w:sz w:val="28"/>
          <w:szCs w:val="28"/>
        </w:rPr>
      </w:pPr>
      <w:r w:rsidRPr="00C57F88">
        <w:rPr>
          <w:sz w:val="28"/>
          <w:szCs w:val="28"/>
        </w:rPr>
        <w:lastRenderedPageBreak/>
        <w:t>Документы победителя были</w:t>
      </w:r>
      <w:r w:rsidR="00D94CE0" w:rsidRPr="00C57F88">
        <w:rPr>
          <w:sz w:val="28"/>
          <w:szCs w:val="28"/>
        </w:rPr>
        <w:t xml:space="preserve"> </w:t>
      </w:r>
      <w:r w:rsidRPr="00C57F88">
        <w:rPr>
          <w:sz w:val="28"/>
          <w:szCs w:val="28"/>
        </w:rPr>
        <w:t>направлены для  участия  в  областном  конкурсе  «Лучший  педагогический  работник  дошкольного обра</w:t>
      </w:r>
      <w:r w:rsidR="00033DC5" w:rsidRPr="00C57F88">
        <w:rPr>
          <w:sz w:val="28"/>
          <w:szCs w:val="28"/>
        </w:rPr>
        <w:t xml:space="preserve">зования  Ростовской  области». </w:t>
      </w:r>
    </w:p>
    <w:p w:rsidR="00293408" w:rsidRPr="00C57F88" w:rsidRDefault="00293408" w:rsidP="00511E69">
      <w:pPr>
        <w:spacing w:line="0" w:lineRule="atLeast"/>
        <w:ind w:left="45" w:firstLine="663"/>
        <w:contextualSpacing/>
        <w:jc w:val="both"/>
        <w:rPr>
          <w:sz w:val="28"/>
          <w:szCs w:val="28"/>
        </w:rPr>
      </w:pPr>
    </w:p>
    <w:p w:rsidR="00293408" w:rsidRPr="00C57F88" w:rsidRDefault="00293408" w:rsidP="00293408">
      <w:pPr>
        <w:keepNext/>
        <w:overflowPunct w:val="0"/>
        <w:autoSpaceDE w:val="0"/>
        <w:autoSpaceDN w:val="0"/>
        <w:adjustRightInd w:val="0"/>
        <w:jc w:val="both"/>
        <w:textAlignment w:val="baseline"/>
        <w:outlineLvl w:val="0"/>
        <w:rPr>
          <w:bCs/>
          <w:sz w:val="28"/>
          <w:szCs w:val="28"/>
        </w:rPr>
      </w:pPr>
      <w:r w:rsidRPr="00C57F88">
        <w:rPr>
          <w:bCs/>
          <w:sz w:val="28"/>
          <w:szCs w:val="28"/>
        </w:rPr>
        <w:t xml:space="preserve"> 22.08.2017г. года был  организован  и проведен муниципальный конкурс  детско-юношеского творчества «Дон-наш дом», посвященный 80-летию Ростовской области.</w:t>
      </w:r>
    </w:p>
    <w:p w:rsidR="00293408" w:rsidRPr="00C57F88" w:rsidRDefault="00293408" w:rsidP="00293408">
      <w:pPr>
        <w:overflowPunct w:val="0"/>
        <w:autoSpaceDE w:val="0"/>
        <w:autoSpaceDN w:val="0"/>
        <w:adjustRightInd w:val="0"/>
        <w:jc w:val="both"/>
        <w:textAlignment w:val="baseline"/>
        <w:rPr>
          <w:sz w:val="28"/>
          <w:szCs w:val="28"/>
        </w:rPr>
      </w:pPr>
      <w:r w:rsidRPr="00C57F88">
        <w:rPr>
          <w:sz w:val="28"/>
          <w:szCs w:val="28"/>
        </w:rPr>
        <w:t xml:space="preserve">   </w:t>
      </w:r>
      <w:r w:rsidR="004A0003" w:rsidRPr="00C57F88">
        <w:rPr>
          <w:sz w:val="28"/>
          <w:szCs w:val="28"/>
        </w:rPr>
        <w:t xml:space="preserve">Конкурс проводился в рамках празднования 80-летия Ростовской области, в котором приняли участие </w:t>
      </w:r>
      <w:r w:rsidRPr="00C57F88">
        <w:rPr>
          <w:sz w:val="28"/>
          <w:szCs w:val="28"/>
        </w:rPr>
        <w:t>обучающиеся образовательных организаций и  воспитанники образовательных  организаций, реализующие образовательную программу дошкольного образования.</w:t>
      </w:r>
    </w:p>
    <w:p w:rsidR="004A0003" w:rsidRPr="00C57F88" w:rsidRDefault="004A0003" w:rsidP="004A0003">
      <w:pPr>
        <w:overflowPunct w:val="0"/>
        <w:autoSpaceDE w:val="0"/>
        <w:autoSpaceDN w:val="0"/>
        <w:adjustRightInd w:val="0"/>
        <w:ind w:firstLine="708"/>
        <w:jc w:val="both"/>
        <w:textAlignment w:val="baseline"/>
        <w:rPr>
          <w:sz w:val="28"/>
          <w:szCs w:val="28"/>
        </w:rPr>
      </w:pPr>
      <w:r w:rsidRPr="00C57F88">
        <w:rPr>
          <w:sz w:val="28"/>
          <w:szCs w:val="28"/>
        </w:rPr>
        <w:t>Конкурс проводился по трем возрастным категориям, в котором на основании решения жюри</w:t>
      </w:r>
      <w:r w:rsidR="00A80B60" w:rsidRPr="00C57F88">
        <w:rPr>
          <w:sz w:val="28"/>
          <w:szCs w:val="28"/>
        </w:rPr>
        <w:t xml:space="preserve"> 51 работе </w:t>
      </w:r>
      <w:r w:rsidRPr="00C57F88">
        <w:rPr>
          <w:sz w:val="28"/>
          <w:szCs w:val="28"/>
        </w:rPr>
        <w:t xml:space="preserve"> </w:t>
      </w:r>
      <w:r w:rsidR="00A80B60" w:rsidRPr="00C57F88">
        <w:rPr>
          <w:sz w:val="28"/>
          <w:szCs w:val="28"/>
        </w:rPr>
        <w:t>были присуждены призовые места</w:t>
      </w:r>
      <w:r w:rsidRPr="00C57F88">
        <w:rPr>
          <w:sz w:val="28"/>
          <w:szCs w:val="28"/>
        </w:rPr>
        <w:t>.</w:t>
      </w:r>
    </w:p>
    <w:p w:rsidR="004A0003" w:rsidRPr="00C57F88" w:rsidRDefault="004A0003" w:rsidP="004A0003">
      <w:pPr>
        <w:overflowPunct w:val="0"/>
        <w:autoSpaceDE w:val="0"/>
        <w:autoSpaceDN w:val="0"/>
        <w:adjustRightInd w:val="0"/>
        <w:jc w:val="both"/>
        <w:textAlignment w:val="baseline"/>
        <w:rPr>
          <w:sz w:val="28"/>
          <w:szCs w:val="28"/>
        </w:rPr>
      </w:pPr>
      <w:r w:rsidRPr="00C57F88">
        <w:rPr>
          <w:sz w:val="28"/>
          <w:szCs w:val="28"/>
        </w:rPr>
        <w:t xml:space="preserve"> </w:t>
      </w:r>
      <w:r w:rsidRPr="00C57F88">
        <w:rPr>
          <w:sz w:val="28"/>
          <w:szCs w:val="28"/>
        </w:rPr>
        <w:tab/>
        <w:t>Победители и призеры конкурса были награждены грамотами МБУ  «МК  и  ЦБ отдела  образования  Администрации  Милютинского  района».</w:t>
      </w:r>
    </w:p>
    <w:p w:rsidR="004A0003" w:rsidRPr="00C57F88" w:rsidRDefault="004A0003" w:rsidP="004A0003">
      <w:pPr>
        <w:overflowPunct w:val="0"/>
        <w:autoSpaceDE w:val="0"/>
        <w:autoSpaceDN w:val="0"/>
        <w:adjustRightInd w:val="0"/>
        <w:ind w:right="84"/>
        <w:jc w:val="both"/>
        <w:textAlignment w:val="baseline"/>
        <w:rPr>
          <w:sz w:val="28"/>
          <w:szCs w:val="28"/>
        </w:rPr>
      </w:pPr>
      <w:r w:rsidRPr="00C57F88">
        <w:t xml:space="preserve"> </w:t>
      </w:r>
      <w:r w:rsidRPr="00C57F88">
        <w:rPr>
          <w:b/>
          <w:sz w:val="28"/>
          <w:szCs w:val="28"/>
        </w:rPr>
        <w:t xml:space="preserve"> </w:t>
      </w:r>
      <w:r w:rsidRPr="00C57F88">
        <w:rPr>
          <w:sz w:val="28"/>
          <w:szCs w:val="28"/>
        </w:rPr>
        <w:tab/>
      </w:r>
    </w:p>
    <w:p w:rsidR="004A0003" w:rsidRPr="00C57F88" w:rsidRDefault="00A80B60" w:rsidP="001A1594">
      <w:pPr>
        <w:overflowPunct w:val="0"/>
        <w:autoSpaceDE w:val="0"/>
        <w:autoSpaceDN w:val="0"/>
        <w:adjustRightInd w:val="0"/>
        <w:ind w:firstLine="708"/>
        <w:jc w:val="both"/>
        <w:textAlignment w:val="baseline"/>
        <w:rPr>
          <w:sz w:val="28"/>
          <w:szCs w:val="28"/>
        </w:rPr>
      </w:pPr>
      <w:r w:rsidRPr="00C57F88">
        <w:rPr>
          <w:sz w:val="28"/>
          <w:szCs w:val="28"/>
        </w:rPr>
        <w:t>В рамках года</w:t>
      </w:r>
      <w:r w:rsidR="001A1594" w:rsidRPr="00C57F88">
        <w:rPr>
          <w:sz w:val="28"/>
          <w:szCs w:val="28"/>
        </w:rPr>
        <w:t xml:space="preserve"> экологии в период с 18.11.2017г. по 27.11.2017 г. был организован и проведен муниципальный конкурс среди воспитанников организаций, реализующих образовательную программу дошкольного образования «Наш дом –планета Земля»</w:t>
      </w:r>
    </w:p>
    <w:p w:rsidR="001A1594" w:rsidRPr="00C57F88" w:rsidRDefault="001A1594" w:rsidP="001A1594">
      <w:pPr>
        <w:overflowPunct w:val="0"/>
        <w:autoSpaceDE w:val="0"/>
        <w:autoSpaceDN w:val="0"/>
        <w:adjustRightInd w:val="0"/>
        <w:ind w:firstLine="708"/>
        <w:jc w:val="both"/>
        <w:textAlignment w:val="baseline"/>
        <w:rPr>
          <w:sz w:val="28"/>
          <w:szCs w:val="28"/>
        </w:rPr>
      </w:pPr>
      <w:r w:rsidRPr="00C57F88">
        <w:rPr>
          <w:sz w:val="28"/>
          <w:szCs w:val="28"/>
        </w:rPr>
        <w:t>Конкурс проводился по двум номинациям, в котором на основании решения жюри победителями и призерами конкурса стали работы 25 участников.</w:t>
      </w:r>
    </w:p>
    <w:p w:rsidR="001A1594" w:rsidRPr="00C57F88" w:rsidRDefault="001A1594" w:rsidP="001A1594">
      <w:pPr>
        <w:overflowPunct w:val="0"/>
        <w:autoSpaceDE w:val="0"/>
        <w:autoSpaceDN w:val="0"/>
        <w:adjustRightInd w:val="0"/>
        <w:jc w:val="both"/>
        <w:textAlignment w:val="baseline"/>
        <w:rPr>
          <w:sz w:val="28"/>
          <w:szCs w:val="28"/>
        </w:rPr>
      </w:pPr>
      <w:r w:rsidRPr="00C57F88">
        <w:rPr>
          <w:sz w:val="28"/>
          <w:szCs w:val="28"/>
        </w:rPr>
        <w:t xml:space="preserve"> </w:t>
      </w:r>
      <w:r w:rsidRPr="00C57F88">
        <w:rPr>
          <w:sz w:val="28"/>
          <w:szCs w:val="28"/>
        </w:rPr>
        <w:tab/>
        <w:t>Победители и призеры конкурса были награждены грамотами МБУ «МК и ЦБ отдела  образования Администрации Милютинского  района».</w:t>
      </w:r>
    </w:p>
    <w:p w:rsidR="001A1594" w:rsidRPr="00C57F88" w:rsidRDefault="00681C5D" w:rsidP="00681C5D">
      <w:pPr>
        <w:overflowPunct w:val="0"/>
        <w:autoSpaceDE w:val="0"/>
        <w:autoSpaceDN w:val="0"/>
        <w:adjustRightInd w:val="0"/>
        <w:jc w:val="both"/>
        <w:textAlignment w:val="baseline"/>
        <w:rPr>
          <w:sz w:val="28"/>
          <w:szCs w:val="28"/>
        </w:rPr>
      </w:pPr>
      <w:r w:rsidRPr="00C57F88">
        <w:rPr>
          <w:sz w:val="28"/>
          <w:szCs w:val="28"/>
        </w:rPr>
        <w:tab/>
        <w:t xml:space="preserve">В целях выявления поддержки способных и творчески одаренных детей в области художественного творчества 25.12.2017 года был организован и проведен конкурс для дошкольников и младших школьников на лучшую поделку «Символ года 2018». В данном конкурсе </w:t>
      </w:r>
      <w:r w:rsidR="00817066" w:rsidRPr="00C57F88">
        <w:rPr>
          <w:sz w:val="28"/>
          <w:szCs w:val="28"/>
        </w:rPr>
        <w:t>приняли участие 1</w:t>
      </w:r>
      <w:r w:rsidRPr="00C57F88">
        <w:rPr>
          <w:sz w:val="28"/>
          <w:szCs w:val="28"/>
        </w:rPr>
        <w:t>22</w:t>
      </w:r>
      <w:r w:rsidR="00817066" w:rsidRPr="00C57F88">
        <w:rPr>
          <w:sz w:val="28"/>
          <w:szCs w:val="28"/>
        </w:rPr>
        <w:t xml:space="preserve"> работы</w:t>
      </w:r>
      <w:r w:rsidR="00033DC5" w:rsidRPr="00C57F88">
        <w:rPr>
          <w:sz w:val="28"/>
          <w:szCs w:val="28"/>
        </w:rPr>
        <w:t xml:space="preserve"> обучающихся школ и воспитанников</w:t>
      </w:r>
      <w:r w:rsidR="00817066" w:rsidRPr="00C57F88">
        <w:rPr>
          <w:sz w:val="28"/>
          <w:szCs w:val="28"/>
        </w:rPr>
        <w:t xml:space="preserve"> </w:t>
      </w:r>
      <w:r w:rsidR="00033DC5" w:rsidRPr="00C57F88">
        <w:rPr>
          <w:sz w:val="28"/>
          <w:szCs w:val="28"/>
        </w:rPr>
        <w:t xml:space="preserve">учреждений, реализующих программу дошкольного образования </w:t>
      </w:r>
      <w:r w:rsidR="00817066" w:rsidRPr="00C57F88">
        <w:rPr>
          <w:sz w:val="28"/>
          <w:szCs w:val="28"/>
        </w:rPr>
        <w:t>из которых победителями и призерами стали</w:t>
      </w:r>
      <w:r w:rsidR="00F52AD1" w:rsidRPr="00C57F88">
        <w:rPr>
          <w:sz w:val="28"/>
          <w:szCs w:val="28"/>
        </w:rPr>
        <w:t>: -</w:t>
      </w:r>
      <w:r w:rsidR="00033DC5" w:rsidRPr="00C57F88">
        <w:rPr>
          <w:sz w:val="28"/>
          <w:szCs w:val="28"/>
        </w:rPr>
        <w:t xml:space="preserve"> </w:t>
      </w:r>
      <w:r w:rsidR="00817066" w:rsidRPr="00C57F88">
        <w:rPr>
          <w:sz w:val="28"/>
          <w:szCs w:val="28"/>
        </w:rPr>
        <w:t>ср</w:t>
      </w:r>
      <w:r w:rsidR="00033DC5" w:rsidRPr="00C57F88">
        <w:rPr>
          <w:sz w:val="28"/>
          <w:szCs w:val="28"/>
        </w:rPr>
        <w:t>еди образовательных организаций</w:t>
      </w:r>
      <w:r w:rsidR="00817066" w:rsidRPr="00C57F88">
        <w:rPr>
          <w:sz w:val="28"/>
          <w:szCs w:val="28"/>
        </w:rPr>
        <w:t>, реализующих программу дошкольного образования 15</w:t>
      </w:r>
      <w:r w:rsidR="001A1594" w:rsidRPr="00C57F88">
        <w:t xml:space="preserve"> </w:t>
      </w:r>
      <w:r w:rsidR="00F52AD1" w:rsidRPr="00C57F88">
        <w:rPr>
          <w:sz w:val="28"/>
          <w:szCs w:val="28"/>
        </w:rPr>
        <w:t xml:space="preserve">работ; среди </w:t>
      </w:r>
      <w:r w:rsidR="00033DC5" w:rsidRPr="00C57F88">
        <w:rPr>
          <w:sz w:val="28"/>
          <w:szCs w:val="28"/>
        </w:rPr>
        <w:t>общеобразовательных организаций</w:t>
      </w:r>
      <w:r w:rsidR="00F52AD1" w:rsidRPr="00C57F88">
        <w:rPr>
          <w:sz w:val="28"/>
          <w:szCs w:val="28"/>
        </w:rPr>
        <w:t xml:space="preserve"> </w:t>
      </w:r>
      <w:r w:rsidR="00033DC5" w:rsidRPr="00C57F88">
        <w:rPr>
          <w:sz w:val="28"/>
          <w:szCs w:val="28"/>
        </w:rPr>
        <w:t xml:space="preserve">- </w:t>
      </w:r>
      <w:r w:rsidR="00F52AD1" w:rsidRPr="00C57F88">
        <w:rPr>
          <w:sz w:val="28"/>
          <w:szCs w:val="28"/>
        </w:rPr>
        <w:t>22 работы</w:t>
      </w:r>
      <w:r w:rsidR="00033DC5" w:rsidRPr="00C57F88">
        <w:rPr>
          <w:sz w:val="28"/>
          <w:szCs w:val="28"/>
        </w:rPr>
        <w:t xml:space="preserve"> учеников</w:t>
      </w:r>
      <w:r w:rsidR="00F52AD1" w:rsidRPr="00C57F88">
        <w:rPr>
          <w:sz w:val="28"/>
          <w:szCs w:val="28"/>
        </w:rPr>
        <w:t>.</w:t>
      </w:r>
    </w:p>
    <w:p w:rsidR="00F52AD1" w:rsidRPr="00C57F88" w:rsidRDefault="00F52AD1" w:rsidP="00681C5D">
      <w:pPr>
        <w:overflowPunct w:val="0"/>
        <w:autoSpaceDE w:val="0"/>
        <w:autoSpaceDN w:val="0"/>
        <w:adjustRightInd w:val="0"/>
        <w:jc w:val="both"/>
        <w:textAlignment w:val="baseline"/>
        <w:rPr>
          <w:sz w:val="28"/>
          <w:szCs w:val="28"/>
        </w:rPr>
      </w:pPr>
      <w:r w:rsidRPr="00C57F88">
        <w:rPr>
          <w:sz w:val="28"/>
          <w:szCs w:val="28"/>
        </w:rPr>
        <w:tab/>
        <w:t>Все участники конкурса были награждены грамотами и благодарственными письмами.</w:t>
      </w:r>
    </w:p>
    <w:p w:rsidR="00BC3EFA" w:rsidRPr="00C57F88" w:rsidRDefault="00BC3EFA" w:rsidP="00BC3EFA">
      <w:pPr>
        <w:pStyle w:val="31"/>
        <w:overflowPunct w:val="0"/>
        <w:autoSpaceDE w:val="0"/>
        <w:autoSpaceDN w:val="0"/>
        <w:adjustRightInd w:val="0"/>
        <w:ind w:firstLine="708"/>
        <w:jc w:val="both"/>
        <w:rPr>
          <w:szCs w:val="28"/>
        </w:rPr>
      </w:pPr>
      <w:r w:rsidRPr="00C57F88">
        <w:rPr>
          <w:b w:val="0"/>
          <w:szCs w:val="28"/>
        </w:rPr>
        <w:t xml:space="preserve">В  рамках реализации муниципальной долгосрочной целевой подпрограммы «Комплексные меры противодействия злоупотреблению наркотиками и их незаконному обороту» программы «Обеспечение общественного порядка и противодействие преступности на 2014-2020 годы»  за 12 месяцев 2017 года были организованы и проведены: </w:t>
      </w:r>
    </w:p>
    <w:p w:rsidR="00BC3EFA" w:rsidRPr="00C57F88" w:rsidRDefault="00BC3EFA" w:rsidP="00BC3EFA">
      <w:pPr>
        <w:jc w:val="both"/>
        <w:rPr>
          <w:sz w:val="28"/>
          <w:szCs w:val="28"/>
        </w:rPr>
      </w:pPr>
      <w:r w:rsidRPr="00C57F88">
        <w:rPr>
          <w:sz w:val="28"/>
          <w:szCs w:val="28"/>
        </w:rPr>
        <w:t>- 31.03.2017 г. – РМО</w:t>
      </w:r>
      <w:r w:rsidRPr="00C57F88">
        <w:rPr>
          <w:b/>
          <w:sz w:val="28"/>
          <w:szCs w:val="28"/>
        </w:rPr>
        <w:t xml:space="preserve"> </w:t>
      </w:r>
      <w:r w:rsidRPr="00C57F88">
        <w:rPr>
          <w:sz w:val="28"/>
          <w:szCs w:val="28"/>
        </w:rPr>
        <w:t>уполномоченных по правам ребёнка и ответственных лиц за профилактику наркомании в общеобразовательных организациях по теме:</w:t>
      </w:r>
      <w:r w:rsidRPr="00C57F88">
        <w:rPr>
          <w:b/>
          <w:sz w:val="28"/>
          <w:szCs w:val="28"/>
        </w:rPr>
        <w:t xml:space="preserve"> </w:t>
      </w:r>
      <w:r w:rsidRPr="00C57F88">
        <w:rPr>
          <w:sz w:val="28"/>
          <w:szCs w:val="28"/>
        </w:rPr>
        <w:t xml:space="preserve">«Оказание комплексной помощи семьям и несовершеннолетним, находящимся в социально опасном положении. Предупреждение самовольных уходов несовершеннолетних из семьи и дома. Конструктивное решение семейных конфликтов. Духовно-нравственный аспект в воспитании несовершеннолетних. Эффективные формы работы с детьми и подростками по профилактике наркозависимости и правонарушений в ОО. Обмен опытом»».  В рамках данного районного методобъединения рассмотрены вопросы по профилактике суицидов среди несовершеннолетних: «Способы контроля несовершеннолетних в сети интернет. </w:t>
      </w:r>
      <w:r w:rsidRPr="00C57F88">
        <w:rPr>
          <w:sz w:val="28"/>
          <w:szCs w:val="28"/>
        </w:rPr>
        <w:lastRenderedPageBreak/>
        <w:t>Профилактика суицидов посредством манипуляций в социальных сетях» (выступивший:  Шурупов М.А., педагог-психолог МБОУ Лукичевской СОШ); «Духовно-нравственный аспект в воспитании несовершеннолетних. Недопущение суицидальных наклонностей и суицидов у несовершеннолетних» (выступивший: настоятель храма Вознесение Господне, иерей Александр Персиянов).</w:t>
      </w:r>
    </w:p>
    <w:p w:rsidR="00BC3EFA" w:rsidRPr="00C57F88" w:rsidRDefault="00BC3EFA" w:rsidP="00BC3EFA">
      <w:pPr>
        <w:jc w:val="both"/>
        <w:rPr>
          <w:sz w:val="28"/>
          <w:szCs w:val="28"/>
        </w:rPr>
      </w:pPr>
      <w:r w:rsidRPr="00C57F88">
        <w:rPr>
          <w:rFonts w:eastAsia="Calibri"/>
          <w:sz w:val="28"/>
          <w:szCs w:val="28"/>
          <w:lang w:eastAsia="en-US"/>
        </w:rPr>
        <w:t xml:space="preserve">- 05.06.2017 г. – совещание для </w:t>
      </w:r>
      <w:r w:rsidRPr="00C57F88">
        <w:rPr>
          <w:sz w:val="28"/>
          <w:szCs w:val="28"/>
        </w:rPr>
        <w:t xml:space="preserve">членов рабочей группы по обработке и анализу результатов социально-психологического тестирования для подведения итогов по тестированию 2 (приказ МБУ «МК и ЦБ отдела образования Администрации Милютинского района» от 30.05.2017 г. №62 «О </w:t>
      </w:r>
      <w:r w:rsidRPr="00C57F88">
        <w:rPr>
          <w:bCs/>
          <w:sz w:val="28"/>
          <w:szCs w:val="28"/>
        </w:rPr>
        <w:t xml:space="preserve">создании и деятельности рабочей группы по </w:t>
      </w:r>
      <w:r w:rsidRPr="00C57F88">
        <w:rPr>
          <w:sz w:val="28"/>
          <w:szCs w:val="28"/>
        </w:rPr>
        <w:t>обработке и анализу результатов социально-психологического тестирования»).</w:t>
      </w:r>
    </w:p>
    <w:p w:rsidR="00BC3EFA" w:rsidRPr="00C57F88" w:rsidRDefault="00BC3EFA" w:rsidP="00BC3EFA">
      <w:pPr>
        <w:jc w:val="both"/>
        <w:rPr>
          <w:sz w:val="28"/>
          <w:szCs w:val="28"/>
        </w:rPr>
      </w:pPr>
      <w:r w:rsidRPr="00C57F88">
        <w:rPr>
          <w:sz w:val="28"/>
          <w:szCs w:val="28"/>
        </w:rPr>
        <w:t>- 09.11.2017 г. – РМО уполномоченных по правам ребенка и ответственных лиц за профилактику наркомании</w:t>
      </w:r>
      <w:r w:rsidRPr="00C57F88">
        <w:rPr>
          <w:b/>
          <w:sz w:val="28"/>
          <w:szCs w:val="28"/>
        </w:rPr>
        <w:t xml:space="preserve"> </w:t>
      </w:r>
      <w:r w:rsidRPr="00C57F88">
        <w:rPr>
          <w:sz w:val="28"/>
          <w:szCs w:val="28"/>
        </w:rPr>
        <w:t>и суицидов в общеобразовательных организациях  по теме: «Наши трудные дети. Работа по профилактике беспризорности, безнадзорности и правонарушений среди несовершеннолетних.  Ответственность перед законом за совершение преступлений несовершеннолетними. Административная и уголовная ответственность за употребление и распространение ПАВ. Эффективные формы работы по проведению Дней большой профилактики в ОО. Эффективные формы работы по предупреждению суицидов и суицидального поведения у детей и подростков.  Обмен опытом». В рамках данного районного методобъединения рассмотрены вопросы по профилактике суицидов среди несовершеннолетних:</w:t>
      </w:r>
      <w:r w:rsidRPr="00C57F88">
        <w:t xml:space="preserve"> </w:t>
      </w:r>
      <w:r w:rsidRPr="00C57F88">
        <w:rPr>
          <w:sz w:val="28"/>
          <w:szCs w:val="28"/>
        </w:rPr>
        <w:t>«Эффективные формы работы по предупреждению суицидов и суицидального поведения у детей и подростков»</w:t>
      </w:r>
      <w:r w:rsidRPr="00C57F88">
        <w:t xml:space="preserve"> </w:t>
      </w:r>
      <w:r w:rsidRPr="00C57F88">
        <w:rPr>
          <w:sz w:val="28"/>
          <w:szCs w:val="28"/>
        </w:rPr>
        <w:t xml:space="preserve">(выступившая: Парфёнова Ю.Н., педагог-психолог МБОУ Маньково-Берёзовской СОШ); «Особенности выявления группы суицидального риска обучающихся общеобразовательных организаций» </w:t>
      </w:r>
      <w:r w:rsidRPr="00C57F88">
        <w:rPr>
          <w:noProof/>
          <w:sz w:val="28"/>
          <w:szCs w:val="28"/>
        </w:rPr>
        <w:t>(выступивший: Шурупов М.А., педагог-психолог МБОУ Лукичевской СОШ).</w:t>
      </w:r>
    </w:p>
    <w:p w:rsidR="00BC3EFA" w:rsidRPr="00C57F88" w:rsidRDefault="00BC3EFA" w:rsidP="00BC3EFA">
      <w:pPr>
        <w:jc w:val="both"/>
        <w:rPr>
          <w:i/>
          <w:sz w:val="28"/>
          <w:szCs w:val="28"/>
        </w:rPr>
      </w:pPr>
      <w:r w:rsidRPr="00C57F88">
        <w:rPr>
          <w:i/>
          <w:sz w:val="28"/>
          <w:szCs w:val="28"/>
        </w:rPr>
        <w:t xml:space="preserve">          4 мероприятия проведены совместно с общественными и религиозными объединениями и организациями: </w:t>
      </w:r>
    </w:p>
    <w:p w:rsidR="00BC3EFA" w:rsidRPr="00C57F88" w:rsidRDefault="00BC3EFA" w:rsidP="00BC3EFA">
      <w:pPr>
        <w:jc w:val="both"/>
        <w:rPr>
          <w:sz w:val="28"/>
          <w:szCs w:val="28"/>
        </w:rPr>
      </w:pPr>
      <w:r w:rsidRPr="00C57F88">
        <w:rPr>
          <w:sz w:val="28"/>
          <w:szCs w:val="28"/>
        </w:rPr>
        <w:t>- 23.03.2017 г. - встреча настоятеля храма Вознесение Господне иерея Александра Персиянова с педагогическими работниками и обучающимися 9 классов МБОУ Милютинской  СОШ в количестве  26 чел. (обучающихся), 3 чел. (педработников) по теме «Осуждение добровольного ухода из жизни, как способа решения жизненных проблем».</w:t>
      </w:r>
    </w:p>
    <w:p w:rsidR="00BC3EFA" w:rsidRPr="00C57F88" w:rsidRDefault="00BC3EFA" w:rsidP="00BC3EFA">
      <w:pPr>
        <w:jc w:val="both"/>
        <w:rPr>
          <w:sz w:val="28"/>
          <w:szCs w:val="28"/>
        </w:rPr>
      </w:pPr>
      <w:r w:rsidRPr="00C57F88">
        <w:rPr>
          <w:sz w:val="28"/>
          <w:szCs w:val="28"/>
        </w:rPr>
        <w:t xml:space="preserve">- 26.10.2017  г.  – встречи настоятеля храма Вознесение Господне иерея Александра Персиянова с педагогическими работниками и обучающимися МБОУ Петровской СОШ, МБОУ Степано-Савченской ООШ, посвящённые профилактике суицидов по теме «Христианский взгляд на добровольный уход из жизни. О смысле жизни и человеческих ценностях». В МБОУ Петровской СОШ в вышеуказанной встрече приняли участие обучающиеся 8-11 кл. в количестве 33 чел., педагоги -7 чел.; в Степано-Савченской ООШ в вышеуказанной встрече приняли участие обучающиеся 7-9 кл. в количестве 21 чел., педагоги - 10 чел.     </w:t>
      </w:r>
    </w:p>
    <w:p w:rsidR="00BC3EFA" w:rsidRPr="00C57F88" w:rsidRDefault="00BC3EFA" w:rsidP="00BC3EFA">
      <w:pPr>
        <w:jc w:val="both"/>
        <w:rPr>
          <w:color w:val="FF0000"/>
          <w:sz w:val="28"/>
          <w:szCs w:val="28"/>
        </w:rPr>
      </w:pPr>
      <w:r w:rsidRPr="00C57F88">
        <w:rPr>
          <w:sz w:val="28"/>
          <w:szCs w:val="28"/>
        </w:rPr>
        <w:t xml:space="preserve">- 22.12.2017  г.  – встреча настоятеля храма Вознесение Господне иерея Александра Персиянова с педагогическими работниками и обучающимися </w:t>
      </w:r>
      <w:r w:rsidR="00710504" w:rsidRPr="00C57F88">
        <w:rPr>
          <w:sz w:val="28"/>
          <w:szCs w:val="28"/>
        </w:rPr>
        <w:t>МБОУ Терновской ООШ, посвящённая</w:t>
      </w:r>
      <w:r w:rsidRPr="00C57F88">
        <w:rPr>
          <w:sz w:val="28"/>
          <w:szCs w:val="28"/>
        </w:rPr>
        <w:t xml:space="preserve"> профилактике суицидов по теме «Как победить людские пороки, разрушающие сознание  человека. </w:t>
      </w:r>
      <w:r w:rsidRPr="00C57F88">
        <w:rPr>
          <w:sz w:val="28"/>
          <w:szCs w:val="28"/>
          <w:lang w:eastAsia="en-US"/>
        </w:rPr>
        <w:t>Христианский взгляд на добровольный уход из жизни</w:t>
      </w:r>
      <w:r w:rsidRPr="00C57F88">
        <w:rPr>
          <w:sz w:val="28"/>
          <w:szCs w:val="28"/>
        </w:rPr>
        <w:t>».</w:t>
      </w:r>
      <w:r w:rsidRPr="00C57F88">
        <w:rPr>
          <w:color w:val="FF0000"/>
          <w:sz w:val="28"/>
          <w:szCs w:val="28"/>
        </w:rPr>
        <w:t xml:space="preserve"> </w:t>
      </w:r>
      <w:r w:rsidRPr="00C57F88">
        <w:rPr>
          <w:sz w:val="28"/>
          <w:szCs w:val="28"/>
        </w:rPr>
        <w:t>В МБОУ Терновской ООШ в вышеуказанной встрече приняли участие обучающиеся 7-9  кл. в количестве 17 чел., педагоги -6 чел.</w:t>
      </w:r>
    </w:p>
    <w:p w:rsidR="00BC3EFA" w:rsidRPr="00C57F88" w:rsidRDefault="00BC3EFA" w:rsidP="00BC3EFA">
      <w:pPr>
        <w:jc w:val="both"/>
        <w:rPr>
          <w:sz w:val="28"/>
          <w:szCs w:val="28"/>
        </w:rPr>
      </w:pPr>
    </w:p>
    <w:p w:rsidR="00BC3EFA" w:rsidRPr="00C57F88" w:rsidRDefault="00BC3EFA" w:rsidP="00BC3EFA">
      <w:pPr>
        <w:ind w:firstLine="708"/>
        <w:jc w:val="both"/>
        <w:rPr>
          <w:i/>
          <w:sz w:val="28"/>
          <w:szCs w:val="28"/>
          <w:lang w:eastAsia="en-US"/>
        </w:rPr>
      </w:pPr>
      <w:r w:rsidRPr="00C57F88">
        <w:rPr>
          <w:i/>
          <w:sz w:val="28"/>
          <w:szCs w:val="28"/>
        </w:rPr>
        <w:lastRenderedPageBreak/>
        <w:t>12  профилактических мероприятий: тестирование, акции</w:t>
      </w:r>
      <w:r w:rsidRPr="00C57F88">
        <w:rPr>
          <w:i/>
          <w:sz w:val="28"/>
          <w:szCs w:val="28"/>
          <w:lang w:eastAsia="en-US"/>
        </w:rPr>
        <w:t xml:space="preserve"> и др.: </w:t>
      </w:r>
    </w:p>
    <w:p w:rsidR="00BC3EFA" w:rsidRPr="00C57F88" w:rsidRDefault="00BC3EFA" w:rsidP="00BC3EFA">
      <w:pPr>
        <w:jc w:val="both"/>
        <w:rPr>
          <w:rFonts w:eastAsia="Calibri"/>
          <w:sz w:val="28"/>
          <w:szCs w:val="28"/>
          <w:lang w:eastAsia="en-US"/>
        </w:rPr>
      </w:pPr>
      <w:r w:rsidRPr="00C57F88">
        <w:rPr>
          <w:noProof/>
          <w:sz w:val="28"/>
          <w:szCs w:val="28"/>
        </w:rPr>
        <w:t xml:space="preserve">1. В период с </w:t>
      </w:r>
      <w:r w:rsidRPr="00C57F88">
        <w:rPr>
          <w:sz w:val="28"/>
          <w:szCs w:val="28"/>
        </w:rPr>
        <w:t xml:space="preserve">17.04.2017 г. по 17.05.2017 г. организовано и проведено социально-психологическое тестирование обучающихся Милютинского района в соответствии с рекомендациями, утвержденными решением заседания антинаркотической комиссии Ростовской области от 17.03.2015 №1, в части касающейся «Рекомендации по проведению социально-психологического тестирования лиц, обучающихся в общеобразовательных организациях, профессиональных образовательных организациях, расположенных на территории Ростовской области, с целью раннего выявления незаконного потребления наркотических средств и психотропных веществ обучающимися». </w:t>
      </w:r>
      <w:r w:rsidRPr="00C57F88">
        <w:rPr>
          <w:sz w:val="28"/>
          <w:szCs w:val="28"/>
          <w:lang w:eastAsia="en-US"/>
        </w:rPr>
        <w:t xml:space="preserve">Тестированию подлежали обучающиеся образовательных организаций,  достигшие возраста  13 лет (и от 15 лет и старше). </w:t>
      </w:r>
      <w:r w:rsidRPr="00C57F88">
        <w:rPr>
          <w:rFonts w:eastAsia="Calibri"/>
          <w:sz w:val="28"/>
          <w:szCs w:val="28"/>
          <w:lang w:eastAsia="en-US"/>
        </w:rPr>
        <w:t xml:space="preserve">Тестирование бланковым методом не проводилось в отношении обучающихся 11 классов общеобразовательных организаций, а также не проводилось в отношении тех общеобразовательных организаций, которые имеют программно-комплексное обеспечение «Армис» (МБОУ Милютинская СОШ, МБОУ Селивановская СОШ, МБОУ Лукичёвская СОШ, участвующие в Проекте по здоровьесбережению в Ростовской области - социально-психологическое тестирование  проходили через информационную программу «Наша здоровая школа» в режиме он-лайн, с автоматической передачей результатов тестирования в Центр). </w:t>
      </w:r>
    </w:p>
    <w:p w:rsidR="00BC3EFA" w:rsidRPr="00C57F88" w:rsidRDefault="00BC3EFA" w:rsidP="00BC3EFA">
      <w:pPr>
        <w:jc w:val="both"/>
        <w:rPr>
          <w:sz w:val="28"/>
          <w:szCs w:val="28"/>
        </w:rPr>
      </w:pPr>
      <w:r w:rsidRPr="00C57F88">
        <w:rPr>
          <w:sz w:val="28"/>
          <w:szCs w:val="28"/>
          <w:lang w:eastAsia="en-US"/>
        </w:rPr>
        <w:t xml:space="preserve">      Обучающиеся 12 общеобразовательных организаций приняли участие в добровольном социально–психологическом тестировании бланковым методом (приказ отдела образования Администрации Милютинского района от 14.04.2017 №83 «Об участии обучающихся общеобразовательных организаций района в ежегодном социально-психологическом тестировании»). Общее количество обучающихся в возрасте от 13 до 15 лет и старше (кроме обучающихся 11 кл.) – 269 чел. </w:t>
      </w:r>
    </w:p>
    <w:p w:rsidR="00BC3EFA" w:rsidRPr="00C57F88" w:rsidRDefault="00BC3EFA" w:rsidP="00BC3EFA">
      <w:pPr>
        <w:jc w:val="both"/>
        <w:rPr>
          <w:sz w:val="28"/>
          <w:szCs w:val="28"/>
          <w:lang w:eastAsia="en-US"/>
        </w:rPr>
      </w:pPr>
      <w:r w:rsidRPr="00C57F88">
        <w:rPr>
          <w:sz w:val="28"/>
          <w:szCs w:val="28"/>
          <w:lang w:eastAsia="en-US"/>
        </w:rPr>
        <w:t xml:space="preserve">     Всего обучающихся в возрасте от 13 до 15 лет и старше, прошедших тестирование – 269 чел., из них нет ни одного человека, отнесенных к «группе риска». </w:t>
      </w:r>
    </w:p>
    <w:p w:rsidR="00BC3EFA" w:rsidRPr="00C57F88" w:rsidRDefault="00BC3EFA" w:rsidP="00BC3EFA">
      <w:pPr>
        <w:jc w:val="both"/>
        <w:rPr>
          <w:sz w:val="28"/>
          <w:szCs w:val="28"/>
        </w:rPr>
      </w:pPr>
      <w:r w:rsidRPr="00C57F88">
        <w:rPr>
          <w:sz w:val="28"/>
          <w:szCs w:val="28"/>
        </w:rPr>
        <w:t xml:space="preserve"> 2. В период с 13.03.2017 по 24.03.2017  в   общеобразовательных организациях района организована и проведена  Всероссийская антинаркотическая акция «Сообщи, где торгуют смертью!». </w:t>
      </w:r>
    </w:p>
    <w:p w:rsidR="00BC3EFA" w:rsidRPr="00C57F88" w:rsidRDefault="00BC3EFA" w:rsidP="00BC3EFA">
      <w:pPr>
        <w:jc w:val="both"/>
        <w:rPr>
          <w:rFonts w:eastAsia="Calibri"/>
          <w:sz w:val="28"/>
          <w:szCs w:val="28"/>
          <w:lang w:eastAsia="en-US"/>
        </w:rPr>
      </w:pPr>
      <w:r w:rsidRPr="00C57F88">
        <w:rPr>
          <w:sz w:val="28"/>
          <w:szCs w:val="28"/>
        </w:rPr>
        <w:t xml:space="preserve"> 3. 07.04.2017 г. - акция «Здоровье в порядке, спасибо зарядке!»</w:t>
      </w:r>
      <w:r w:rsidRPr="00C57F88">
        <w:rPr>
          <w:noProof/>
          <w:sz w:val="28"/>
          <w:szCs w:val="28"/>
        </w:rPr>
        <w:t xml:space="preserve">, организована в общеобразовательных организациях в рамках Всемирного дня здоровья. </w:t>
      </w:r>
      <w:r w:rsidRPr="00C57F88">
        <w:rPr>
          <w:rFonts w:eastAsia="Calibri"/>
          <w:sz w:val="28"/>
          <w:szCs w:val="28"/>
          <w:lang w:eastAsia="en-US"/>
        </w:rPr>
        <w:t>Данная акция была организована, как на свежем воздухе на территории образовательных организаций, так и в рекреациях, спортивных залах общеобразовательных организаций. Акция была проведена с участием всех обучающихся и педагогов под музыкальное сопровождение  в форме флэш-моба (с исполнением определенных спортивных упражнений, способствующих формированию культуры здорового и безопасного образа жизни).</w:t>
      </w:r>
    </w:p>
    <w:p w:rsidR="00BC3EFA" w:rsidRPr="00C57F88" w:rsidRDefault="00BC3EFA" w:rsidP="00BC3EFA">
      <w:pPr>
        <w:ind w:firstLine="708"/>
        <w:jc w:val="both"/>
        <w:rPr>
          <w:rFonts w:eastAsia="Calibri"/>
          <w:sz w:val="28"/>
          <w:szCs w:val="28"/>
          <w:lang w:eastAsia="en-US"/>
        </w:rPr>
      </w:pPr>
      <w:r w:rsidRPr="00C57F88">
        <w:rPr>
          <w:rFonts w:eastAsia="Calibri"/>
          <w:sz w:val="28"/>
          <w:szCs w:val="28"/>
          <w:lang w:eastAsia="en-US"/>
        </w:rPr>
        <w:t xml:space="preserve">В вышеуказанных мероприятиях приняли участие: 16 школ, из них - 1295 человек обучающихся, 224 педагога.   </w:t>
      </w:r>
    </w:p>
    <w:p w:rsidR="00BC3EFA" w:rsidRPr="00C57F88" w:rsidRDefault="00BC3EFA" w:rsidP="00BC3EFA">
      <w:pPr>
        <w:ind w:firstLine="708"/>
        <w:rPr>
          <w:rFonts w:eastAsia="Calibri"/>
          <w:sz w:val="28"/>
          <w:szCs w:val="28"/>
          <w:lang w:eastAsia="en-US"/>
        </w:rPr>
      </w:pPr>
      <w:r w:rsidRPr="00C57F88">
        <w:rPr>
          <w:rFonts w:eastAsia="Calibri"/>
          <w:sz w:val="28"/>
          <w:szCs w:val="28"/>
          <w:lang w:eastAsia="en-US"/>
        </w:rPr>
        <w:t>Лучшие фотоматериалы размещены на сайте отдела образования Администрации Милютинского района.</w:t>
      </w:r>
    </w:p>
    <w:p w:rsidR="00BC3EFA" w:rsidRPr="00C57F88" w:rsidRDefault="00BC3EFA" w:rsidP="00BC3EFA">
      <w:pPr>
        <w:jc w:val="both"/>
        <w:rPr>
          <w:sz w:val="28"/>
          <w:szCs w:val="28"/>
        </w:rPr>
      </w:pPr>
      <w:r w:rsidRPr="00C57F88">
        <w:rPr>
          <w:sz w:val="28"/>
          <w:szCs w:val="28"/>
        </w:rPr>
        <w:t>4. С 15.05.- 21.05.2017 г. - Всероссийская акция «СТОП ВИЧ/СПИД», приуроченная к Всемирному дню памяти жертв СПИДа (21 мая 2017), направленная на информирова</w:t>
      </w:r>
      <w:r w:rsidR="00710504" w:rsidRPr="00C57F88">
        <w:rPr>
          <w:sz w:val="28"/>
          <w:szCs w:val="28"/>
        </w:rPr>
        <w:t>ние несовершеннолетних 7-11 кл.</w:t>
      </w:r>
      <w:r w:rsidRPr="00C57F88">
        <w:rPr>
          <w:sz w:val="28"/>
          <w:szCs w:val="28"/>
        </w:rPr>
        <w:t xml:space="preserve"> о противодействии распространению ВИЧ-инфекции: путях передачи, механизмах инфицирования, социально-гуманитарных последствиях распространения, а также современных способах </w:t>
      </w:r>
      <w:r w:rsidRPr="00C57F88">
        <w:rPr>
          <w:sz w:val="28"/>
          <w:szCs w:val="28"/>
        </w:rPr>
        <w:lastRenderedPageBreak/>
        <w:t>профилактики, лечения и тематических информационных ресурсах, ориентированных на формирование у детей и молодежи стойких поведенческих навыков, способствующих сохранению здоровья и уменьшению риска ВИЧ-инфицирования. В данной акции приняли участие 523 обучающихся с 7 по 11 кл.</w:t>
      </w:r>
    </w:p>
    <w:p w:rsidR="00BC3EFA" w:rsidRPr="00C57F88" w:rsidRDefault="00BC3EFA" w:rsidP="00BC3EFA">
      <w:pPr>
        <w:jc w:val="both"/>
      </w:pPr>
      <w:r w:rsidRPr="00C57F88">
        <w:rPr>
          <w:sz w:val="28"/>
          <w:szCs w:val="28"/>
        </w:rPr>
        <w:t xml:space="preserve">5. </w:t>
      </w:r>
      <w:r w:rsidR="00710504" w:rsidRPr="00C57F88">
        <w:rPr>
          <w:sz w:val="28"/>
          <w:szCs w:val="28"/>
        </w:rPr>
        <w:t xml:space="preserve">С </w:t>
      </w:r>
      <w:r w:rsidRPr="00C57F88">
        <w:rPr>
          <w:sz w:val="28"/>
          <w:szCs w:val="28"/>
        </w:rPr>
        <w:t>01.09.2017 по 10.10.2017 г. участие обучающихся старших классов общеобразовательных организаций в интернет-опросе по самоисследованию уровня компетенции в области профилактики распространения ВИЧ-инфекции в рамках реализации мероприятий профилактической работы в сфере немедицинского потребления ПАВ несовершеннолетними, а также Всероссийской акции «День единых действий по информированию детей и молодёжи против ВИЧ/СПИДа «Знание – ответственность – здоровье».</w:t>
      </w:r>
    </w:p>
    <w:p w:rsidR="00BC3EFA" w:rsidRPr="00C57F88" w:rsidRDefault="00710504" w:rsidP="00BC3EFA">
      <w:pPr>
        <w:tabs>
          <w:tab w:val="left" w:pos="1120"/>
        </w:tabs>
        <w:jc w:val="both"/>
        <w:rPr>
          <w:sz w:val="28"/>
          <w:szCs w:val="28"/>
        </w:rPr>
      </w:pPr>
      <w:r w:rsidRPr="00C57F88">
        <w:rPr>
          <w:rFonts w:eastAsia="Calibri"/>
          <w:sz w:val="28"/>
          <w:szCs w:val="28"/>
          <w:lang w:eastAsia="en-US"/>
        </w:rPr>
        <w:t>6,</w:t>
      </w:r>
      <w:r w:rsidR="00BC3EFA" w:rsidRPr="00C57F88">
        <w:rPr>
          <w:rFonts w:eastAsia="Calibri"/>
          <w:sz w:val="28"/>
          <w:szCs w:val="28"/>
          <w:lang w:eastAsia="en-US"/>
        </w:rPr>
        <w:t xml:space="preserve">7. </w:t>
      </w:r>
      <w:r w:rsidR="00BC3EFA" w:rsidRPr="00C57F88">
        <w:rPr>
          <w:sz w:val="28"/>
          <w:szCs w:val="28"/>
        </w:rPr>
        <w:t>В сентябре, октябре  2017 г. в общеобразовательных организациях района организованы и проведены тематические родительские собрания по вопросам раннего выявления причин и признаков потребления наркотиков и психоактивных веществ, активизации антинаркотического воспитания в семьях. Общешкольные и классные родительские собрания в общеобразовательных организациях проведены по следующим темам: «Раннее выявление причин и признаков потребления наркотиков и психоактивных веществ, активизации антинаркотического  воспитания в семье»,</w:t>
      </w:r>
      <w:r w:rsidR="00BC3EFA" w:rsidRPr="00C57F88">
        <w:rPr>
          <w:b/>
          <w:sz w:val="28"/>
          <w:szCs w:val="28"/>
        </w:rPr>
        <w:t xml:space="preserve"> «</w:t>
      </w:r>
      <w:r w:rsidR="00BC3EFA" w:rsidRPr="00C57F88">
        <w:rPr>
          <w:color w:val="000000"/>
          <w:sz w:val="28"/>
          <w:szCs w:val="28"/>
          <w:shd w:val="clear" w:color="auto" w:fill="FFFFFF"/>
        </w:rPr>
        <w:t xml:space="preserve">Как уберечь детей от наркотиков. Ранние признаки употребления наркотических средств и психотропных веществ </w:t>
      </w:r>
      <w:r w:rsidR="00BC3EFA" w:rsidRPr="00C57F88">
        <w:rPr>
          <w:color w:val="000000"/>
          <w:sz w:val="28"/>
          <w:szCs w:val="28"/>
        </w:rPr>
        <w:t xml:space="preserve">подростками и молодежью» и др. Родители (законные представители несовершеннолетних 7-11 кл.) ознакомлены с </w:t>
      </w:r>
      <w:r w:rsidR="00BC3EFA" w:rsidRPr="00C57F88">
        <w:rPr>
          <w:sz w:val="28"/>
          <w:szCs w:val="28"/>
        </w:rPr>
        <w:t xml:space="preserve">содержанием памятки «Меры профилактики наркозависимости среди подростков». Всего в родительских собраниях приняли участие - 523 чел. </w:t>
      </w:r>
    </w:p>
    <w:p w:rsidR="00BC3EFA" w:rsidRPr="00C57F88" w:rsidRDefault="00BC3EFA" w:rsidP="00BC3EFA">
      <w:pPr>
        <w:pStyle w:val="a7"/>
        <w:tabs>
          <w:tab w:val="clear" w:pos="4677"/>
          <w:tab w:val="left" w:pos="640"/>
          <w:tab w:val="left" w:pos="1720"/>
          <w:tab w:val="left" w:pos="4980"/>
          <w:tab w:val="left" w:pos="5925"/>
          <w:tab w:val="left" w:pos="7680"/>
        </w:tabs>
        <w:jc w:val="both"/>
        <w:rPr>
          <w:noProof/>
          <w:sz w:val="28"/>
          <w:szCs w:val="28"/>
        </w:rPr>
      </w:pPr>
      <w:r w:rsidRPr="00C57F88">
        <w:rPr>
          <w:sz w:val="28"/>
          <w:szCs w:val="28"/>
        </w:rPr>
        <w:t xml:space="preserve">8.   30.10.2017 г. - </w:t>
      </w:r>
      <w:r w:rsidRPr="00C57F88">
        <w:rPr>
          <w:noProof/>
          <w:sz w:val="28"/>
          <w:szCs w:val="28"/>
        </w:rPr>
        <w:t xml:space="preserve">социальная акция по профилактике наркозависимости «Мы – против алкоголя!» среди обучающихся 7-11 кл. общеобразовательных организаций района. В рамках акции организованы и проведены лектории для обучающихся 7-11 кл. по темам: «Алкоголь: мифы и реальность», «Пивной алкоголизм», </w:t>
      </w:r>
      <w:r w:rsidRPr="00C57F88">
        <w:rPr>
          <w:sz w:val="28"/>
          <w:szCs w:val="28"/>
        </w:rPr>
        <w:t>«Профилактика алкогольной зависимости среди несовершеннолетних»</w:t>
      </w:r>
      <w:r w:rsidRPr="00C57F88">
        <w:rPr>
          <w:noProof/>
          <w:sz w:val="28"/>
          <w:szCs w:val="28"/>
        </w:rPr>
        <w:t xml:space="preserve"> и др.; распостранение памяток среди обучаюихся 7-11 кл. «Моё здоровье в моих руках!»; просмотр презентаций, видеофильмов о вреде алкоголя; классные родительские собрания по темам «Алкоголизм в подростковой среде и меры его профилактики», «</w:t>
      </w:r>
      <w:r w:rsidRPr="00C57F88">
        <w:rPr>
          <w:sz w:val="28"/>
          <w:szCs w:val="28"/>
        </w:rPr>
        <w:t>Правовая ответственность несовершеннолетних за употребление спиртных напитков»</w:t>
      </w:r>
      <w:r w:rsidRPr="00C57F88">
        <w:rPr>
          <w:noProof/>
          <w:sz w:val="28"/>
          <w:szCs w:val="28"/>
        </w:rPr>
        <w:t xml:space="preserve">; спортивные состязания «Выше! Смелее! Ловче!»; тематические выставки по темам </w:t>
      </w:r>
      <w:r w:rsidRPr="00C57F88">
        <w:rPr>
          <w:sz w:val="28"/>
          <w:szCs w:val="28"/>
        </w:rPr>
        <w:t>«Профилактика и предупреждение алкоголизма среди несовершеннолетних»; «Сохраним здоровье вместе»;</w:t>
      </w:r>
      <w:r w:rsidRPr="00C57F88">
        <w:rPr>
          <w:noProof/>
          <w:sz w:val="28"/>
          <w:szCs w:val="28"/>
        </w:rPr>
        <w:t xml:space="preserve"> </w:t>
      </w:r>
      <w:r w:rsidRPr="00C57F88">
        <w:rPr>
          <w:sz w:val="28"/>
          <w:szCs w:val="28"/>
        </w:rPr>
        <w:t>деловые игры или тренинги: «Скажи «Нет!» алкоголю», «Как сказать «Нет»; выступление школьных агитбригад «Мы – против алкоголя!» и др. Количество обучающихся, принявших участие  в социальной акции – 520 чел. (информационные материалы о проведении Акции размещены на  сайтах общеобразовательных организаций).</w:t>
      </w:r>
    </w:p>
    <w:p w:rsidR="00BC3EFA" w:rsidRPr="00C57F88" w:rsidRDefault="00BC3EFA" w:rsidP="00BC3EFA">
      <w:pPr>
        <w:pStyle w:val="a7"/>
        <w:jc w:val="both"/>
        <w:rPr>
          <w:noProof/>
          <w:sz w:val="28"/>
          <w:szCs w:val="28"/>
        </w:rPr>
      </w:pPr>
      <w:r w:rsidRPr="00C57F88">
        <w:rPr>
          <w:sz w:val="28"/>
          <w:szCs w:val="28"/>
        </w:rPr>
        <w:t>9-10.   С 13 по 24 ноября 2017 г. – проведение  второго этапа Общероссийской акции «Сообщи, где торгуют смертью»;  с  13 по 22 ноября 2017 г.  – проведение второго этапа межведомственной комплексной оперативно-профилактической операции «Дети России – 2017».</w:t>
      </w:r>
      <w:r w:rsidRPr="00C57F88">
        <w:rPr>
          <w:noProof/>
          <w:sz w:val="28"/>
          <w:szCs w:val="28"/>
        </w:rPr>
        <w:t xml:space="preserve"> В рамках Акций организованы и проведены: </w:t>
      </w:r>
    </w:p>
    <w:p w:rsidR="00BC3EFA" w:rsidRPr="00C57F88" w:rsidRDefault="00BC3EFA" w:rsidP="00BC3EFA">
      <w:pPr>
        <w:pStyle w:val="a7"/>
        <w:jc w:val="both"/>
        <w:rPr>
          <w:noProof/>
          <w:sz w:val="28"/>
          <w:szCs w:val="28"/>
        </w:rPr>
      </w:pPr>
      <w:r w:rsidRPr="00C57F88">
        <w:rPr>
          <w:noProof/>
          <w:sz w:val="28"/>
          <w:szCs w:val="28"/>
        </w:rPr>
        <w:t>- выставки книг, пропагандирующих здоровый образ жизни «Уберечь от беды»;</w:t>
      </w:r>
    </w:p>
    <w:p w:rsidR="00BC3EFA" w:rsidRPr="00C57F88" w:rsidRDefault="00BC3EFA" w:rsidP="00BC3EFA">
      <w:pPr>
        <w:pStyle w:val="a7"/>
        <w:jc w:val="both"/>
        <w:rPr>
          <w:noProof/>
          <w:sz w:val="28"/>
          <w:szCs w:val="28"/>
        </w:rPr>
      </w:pPr>
      <w:r w:rsidRPr="00C57F88">
        <w:rPr>
          <w:noProof/>
          <w:sz w:val="28"/>
          <w:szCs w:val="28"/>
        </w:rPr>
        <w:t xml:space="preserve"> - профилактические беседы: «За облаком табачного дыма», «Горькие плоды «сладкой жизни»», «Скажем вредным привычкам «Нет!»», «Курить – здоровью вредить», «Наркомания – угроза человечеству». «Наркомания – это беда, наркомания – путь в никуда»;</w:t>
      </w:r>
    </w:p>
    <w:p w:rsidR="00BC3EFA" w:rsidRPr="00C57F88" w:rsidRDefault="00BC3EFA" w:rsidP="00BC3EFA">
      <w:pPr>
        <w:pStyle w:val="a7"/>
        <w:jc w:val="both"/>
        <w:rPr>
          <w:noProof/>
          <w:sz w:val="28"/>
          <w:szCs w:val="28"/>
        </w:rPr>
      </w:pPr>
      <w:r w:rsidRPr="00C57F88">
        <w:rPr>
          <w:noProof/>
          <w:sz w:val="28"/>
          <w:szCs w:val="28"/>
        </w:rPr>
        <w:lastRenderedPageBreak/>
        <w:t xml:space="preserve">-  лекции о вреде психоактивных веществ «Спасём себя и мир от зла»; </w:t>
      </w:r>
    </w:p>
    <w:p w:rsidR="00BC3EFA" w:rsidRPr="00C57F88" w:rsidRDefault="00BC3EFA" w:rsidP="00BC3EFA">
      <w:pPr>
        <w:pStyle w:val="a7"/>
        <w:jc w:val="both"/>
        <w:rPr>
          <w:noProof/>
          <w:sz w:val="28"/>
          <w:szCs w:val="28"/>
        </w:rPr>
      </w:pPr>
      <w:r w:rsidRPr="00C57F88">
        <w:rPr>
          <w:noProof/>
          <w:sz w:val="28"/>
          <w:szCs w:val="28"/>
        </w:rPr>
        <w:t xml:space="preserve">- просмотр презентаций и видеофильмов: «Наркомания: правда и мифы», «Профилактика наркотической зависимости», «О вреде наркотиков», «О вреде алкоголя», «Наркомания и её последствия»; </w:t>
      </w:r>
    </w:p>
    <w:p w:rsidR="00BC3EFA" w:rsidRPr="00C57F88" w:rsidRDefault="00BC3EFA" w:rsidP="00BC3EFA">
      <w:pPr>
        <w:pStyle w:val="a7"/>
        <w:jc w:val="both"/>
        <w:rPr>
          <w:noProof/>
          <w:sz w:val="28"/>
          <w:szCs w:val="28"/>
        </w:rPr>
      </w:pPr>
      <w:r w:rsidRPr="00C57F88">
        <w:rPr>
          <w:noProof/>
          <w:sz w:val="28"/>
          <w:szCs w:val="28"/>
        </w:rPr>
        <w:t xml:space="preserve">- круглые столы: «Бездна, в которую надо заглянуть», «Как жить сегодня, чтобы иметь шанс увидеть завтра»; </w:t>
      </w:r>
    </w:p>
    <w:p w:rsidR="00BC3EFA" w:rsidRPr="00C57F88" w:rsidRDefault="00BC3EFA" w:rsidP="00BC3EFA">
      <w:pPr>
        <w:pStyle w:val="a7"/>
        <w:jc w:val="both"/>
        <w:rPr>
          <w:noProof/>
          <w:sz w:val="28"/>
          <w:szCs w:val="28"/>
        </w:rPr>
      </w:pPr>
      <w:r w:rsidRPr="00C57F88">
        <w:rPr>
          <w:noProof/>
          <w:sz w:val="28"/>
          <w:szCs w:val="28"/>
        </w:rPr>
        <w:t xml:space="preserve">- спортивные состязания: «Сильнее. Выше. Быстрее!», «Мы любим спорт», «Быть здоровым – это здорово!», «Спорт – это здорово!»; </w:t>
      </w:r>
    </w:p>
    <w:p w:rsidR="00BC3EFA" w:rsidRPr="00C57F88" w:rsidRDefault="00BC3EFA" w:rsidP="00BC3EFA">
      <w:pPr>
        <w:pStyle w:val="a7"/>
        <w:jc w:val="both"/>
        <w:rPr>
          <w:noProof/>
          <w:sz w:val="28"/>
          <w:szCs w:val="28"/>
        </w:rPr>
      </w:pPr>
      <w:r w:rsidRPr="00C57F88">
        <w:rPr>
          <w:noProof/>
          <w:sz w:val="28"/>
          <w:szCs w:val="28"/>
        </w:rPr>
        <w:t xml:space="preserve">- флеш-мобы: «Раз, два, три, четыре!», «Будь здоров!»; </w:t>
      </w:r>
    </w:p>
    <w:p w:rsidR="00BC3EFA" w:rsidRPr="00C57F88" w:rsidRDefault="00BC3EFA" w:rsidP="00BC3EFA">
      <w:pPr>
        <w:pStyle w:val="a7"/>
        <w:jc w:val="both"/>
        <w:rPr>
          <w:noProof/>
          <w:sz w:val="28"/>
          <w:szCs w:val="28"/>
        </w:rPr>
      </w:pPr>
      <w:r w:rsidRPr="00C57F88">
        <w:rPr>
          <w:noProof/>
          <w:sz w:val="28"/>
          <w:szCs w:val="28"/>
        </w:rPr>
        <w:t xml:space="preserve">- информационные (классные) часы: «Сохраним здоровье смолоду», «Мода на здоровье», «Кто курит табак, тот сам себе враг», Сделай свой выбор», «Здоровье – это жизнь», «Мой жизненный выбор», «Имя беды наркомания»; </w:t>
      </w:r>
    </w:p>
    <w:p w:rsidR="00BC3EFA" w:rsidRPr="00C57F88" w:rsidRDefault="00BC3EFA" w:rsidP="00BC3EFA">
      <w:pPr>
        <w:pStyle w:val="a7"/>
        <w:jc w:val="both"/>
        <w:rPr>
          <w:noProof/>
          <w:sz w:val="28"/>
          <w:szCs w:val="28"/>
        </w:rPr>
      </w:pPr>
      <w:r w:rsidRPr="00C57F88">
        <w:rPr>
          <w:noProof/>
          <w:sz w:val="28"/>
          <w:szCs w:val="28"/>
        </w:rPr>
        <w:t xml:space="preserve">- выпуск стенгазет: «Наша школа – территория здоровья»; выступление агитбригад «Мы за здоровый образ жизни»; </w:t>
      </w:r>
    </w:p>
    <w:p w:rsidR="00BC3EFA" w:rsidRPr="00C57F88" w:rsidRDefault="00BC3EFA" w:rsidP="00BC3EFA">
      <w:pPr>
        <w:pStyle w:val="a7"/>
        <w:jc w:val="both"/>
        <w:rPr>
          <w:noProof/>
          <w:sz w:val="28"/>
          <w:szCs w:val="28"/>
        </w:rPr>
      </w:pPr>
      <w:r w:rsidRPr="00C57F88">
        <w:rPr>
          <w:noProof/>
          <w:sz w:val="28"/>
          <w:szCs w:val="28"/>
        </w:rPr>
        <w:t xml:space="preserve">- распростанение буклетов среди родителей (законных представителей) «Наркомания – угроза жизни»; </w:t>
      </w:r>
    </w:p>
    <w:p w:rsidR="00BC3EFA" w:rsidRPr="00C57F88" w:rsidRDefault="00BC3EFA" w:rsidP="00BC3EFA">
      <w:pPr>
        <w:pStyle w:val="a7"/>
        <w:jc w:val="both"/>
        <w:rPr>
          <w:noProof/>
          <w:sz w:val="28"/>
          <w:szCs w:val="28"/>
        </w:rPr>
      </w:pPr>
      <w:r w:rsidRPr="00C57F88">
        <w:rPr>
          <w:noProof/>
          <w:sz w:val="28"/>
          <w:szCs w:val="28"/>
        </w:rPr>
        <w:t xml:space="preserve">- распростанение буклетов среди подростков: «Новое поколение выбирает «Жизнь!», «Мы против наркотиков», «Выбери здоровый образ жизни». «Осторожно – наркотики!»; </w:t>
      </w:r>
    </w:p>
    <w:p w:rsidR="00BC3EFA" w:rsidRPr="00C57F88" w:rsidRDefault="00BC3EFA" w:rsidP="00BC3EFA">
      <w:pPr>
        <w:pStyle w:val="a7"/>
        <w:jc w:val="both"/>
        <w:rPr>
          <w:noProof/>
          <w:sz w:val="28"/>
          <w:szCs w:val="28"/>
        </w:rPr>
      </w:pPr>
      <w:r w:rsidRPr="00C57F88">
        <w:rPr>
          <w:noProof/>
          <w:sz w:val="28"/>
          <w:szCs w:val="28"/>
        </w:rPr>
        <w:t xml:space="preserve">- интернет-уроки «Город без наркотиков» и др. </w:t>
      </w:r>
    </w:p>
    <w:p w:rsidR="00BC3EFA" w:rsidRPr="00C57F88" w:rsidRDefault="00BC3EFA" w:rsidP="00BC3EFA">
      <w:pPr>
        <w:pStyle w:val="a7"/>
        <w:jc w:val="both"/>
        <w:rPr>
          <w:noProof/>
          <w:sz w:val="28"/>
          <w:szCs w:val="28"/>
        </w:rPr>
      </w:pPr>
      <w:r w:rsidRPr="00C57F88">
        <w:rPr>
          <w:noProof/>
          <w:sz w:val="28"/>
          <w:szCs w:val="28"/>
        </w:rPr>
        <w:t xml:space="preserve">      Количество проведенных мероприятий в общеобразовательных организациях – 71, количество обучающихся, принявших участие в мероприятиях – 669 чел.     </w:t>
      </w:r>
    </w:p>
    <w:p w:rsidR="00BC3EFA" w:rsidRPr="00C57F88" w:rsidRDefault="0077313E" w:rsidP="00BC3EFA">
      <w:pPr>
        <w:jc w:val="both"/>
        <w:rPr>
          <w:sz w:val="28"/>
          <w:szCs w:val="28"/>
        </w:rPr>
      </w:pPr>
      <w:r w:rsidRPr="00C57F88">
        <w:rPr>
          <w:noProof/>
          <w:sz w:val="28"/>
          <w:szCs w:val="28"/>
        </w:rPr>
        <w:t xml:space="preserve"> 11.</w:t>
      </w:r>
      <w:r w:rsidR="00BC3EFA" w:rsidRPr="00C57F88">
        <w:rPr>
          <w:noProof/>
          <w:sz w:val="28"/>
          <w:szCs w:val="28"/>
        </w:rPr>
        <w:t xml:space="preserve"> С 28.11. по 02.12.2017 – мероприятия </w:t>
      </w:r>
      <w:r w:rsidR="00BC3EFA" w:rsidRPr="00C57F88">
        <w:rPr>
          <w:sz w:val="28"/>
          <w:szCs w:val="28"/>
        </w:rPr>
        <w:t xml:space="preserve">IV Всероссийской акции по борьбе с ВИЧ-инфекцией, приуроченной к Всемирному дню борьбы со СПИДом (1 декабря). В общеобразовательных организациях организованы и проведены круглые столы, лектории, деловые игры, тренинги, конкурсы, соревнования, акции, тематические занятия и т.д. На сайтах и стендах образовательных организаций размещены информационные материалы, скаченные с официального сайта Всероссийской акции </w:t>
      </w:r>
      <w:r w:rsidR="00BC3EFA" w:rsidRPr="00C57F88">
        <w:rPr>
          <w:i/>
          <w:sz w:val="28"/>
          <w:szCs w:val="28"/>
        </w:rPr>
        <w:t>стопвичспид.рф</w:t>
      </w:r>
      <w:r w:rsidR="00BC3EFA" w:rsidRPr="00C57F88">
        <w:rPr>
          <w:sz w:val="28"/>
          <w:szCs w:val="28"/>
        </w:rPr>
        <w:t>. В данных мероприятиях приняли участие обучающиеся 7-11 кл., в количестве – 527 чел.</w:t>
      </w:r>
    </w:p>
    <w:p w:rsidR="00BC3EFA" w:rsidRPr="00C57F88" w:rsidRDefault="00BC3EFA" w:rsidP="00BC3EFA">
      <w:pPr>
        <w:jc w:val="both"/>
        <w:rPr>
          <w:sz w:val="28"/>
          <w:szCs w:val="28"/>
        </w:rPr>
      </w:pPr>
      <w:r w:rsidRPr="00C57F88">
        <w:rPr>
          <w:sz w:val="28"/>
          <w:szCs w:val="28"/>
        </w:rPr>
        <w:t>12.    01.12.2017 г. – участие обучающихся общеобразовательных организаций с 7 по 11 кл. в  муниципальном конкурсе среди администраций сельских поселений Милютинского района на лучшую организацию антинаркотической работы в подростково-молодежной среде. Количество обучающихся общеобразовательных организаций , принявших участие в данном мероприятии – 320 чел.</w:t>
      </w:r>
    </w:p>
    <w:p w:rsidR="00BC3EFA" w:rsidRPr="00C57F88" w:rsidRDefault="00BC3EFA" w:rsidP="00BC3EFA">
      <w:pPr>
        <w:ind w:firstLine="708"/>
        <w:jc w:val="both"/>
        <w:rPr>
          <w:i/>
          <w:sz w:val="28"/>
          <w:szCs w:val="28"/>
        </w:rPr>
      </w:pPr>
      <w:r w:rsidRPr="00C57F88">
        <w:rPr>
          <w:i/>
          <w:sz w:val="28"/>
          <w:szCs w:val="28"/>
        </w:rPr>
        <w:t>4  конкурса антинаркотической направленности:</w:t>
      </w:r>
    </w:p>
    <w:p w:rsidR="00BC3EFA" w:rsidRPr="00C57F88" w:rsidRDefault="00BC3EFA" w:rsidP="00BC3EFA">
      <w:pPr>
        <w:jc w:val="both"/>
        <w:rPr>
          <w:sz w:val="28"/>
          <w:szCs w:val="28"/>
        </w:rPr>
      </w:pPr>
      <w:r w:rsidRPr="00C57F88">
        <w:rPr>
          <w:bCs/>
          <w:sz w:val="28"/>
          <w:szCs w:val="28"/>
        </w:rPr>
        <w:t xml:space="preserve">- В период с 14.12.2016 по 07.04.2017 – муниципальный этап областного конкурса проектов, направленных на профилактику незаконного потребления наркотических средств и психотропных веществ, наркомании и токсикомании на территории Милютинского района среди педагогов общеобразовательных организаций (ответственных лиц) за профилактику наркомании (приказ МБУ «МК и ЦБ отдела образования Администрации Милютинского района» от 12.12.2016 №92). Для участия в муниципальном этапе областного конкурса были представлены работы 2 педагогов общеобразовательных организаций. </w:t>
      </w:r>
      <w:r w:rsidRPr="00C57F88">
        <w:rPr>
          <w:sz w:val="28"/>
          <w:szCs w:val="28"/>
        </w:rPr>
        <w:t>Работа победителя – Парфёновой Ю.Н., педагога-психолога МБОУ Манько</w:t>
      </w:r>
      <w:r w:rsidR="0077313E" w:rsidRPr="00C57F88">
        <w:rPr>
          <w:sz w:val="28"/>
          <w:szCs w:val="28"/>
        </w:rPr>
        <w:t>во-Берёзовской СОШ, занявшая I</w:t>
      </w:r>
      <w:r w:rsidRPr="00C57F88">
        <w:rPr>
          <w:sz w:val="28"/>
          <w:szCs w:val="28"/>
        </w:rPr>
        <w:t xml:space="preserve"> место в муниципальном этапе областного конкурса, направлена в  г. Ростов-на-Дону для участия в областном конкурсе проектов.  </w:t>
      </w:r>
    </w:p>
    <w:p w:rsidR="00BC3EFA" w:rsidRPr="00C57F88" w:rsidRDefault="00BC3EFA" w:rsidP="00BC3EFA">
      <w:pPr>
        <w:jc w:val="both"/>
        <w:rPr>
          <w:bCs/>
          <w:sz w:val="28"/>
          <w:szCs w:val="28"/>
        </w:rPr>
      </w:pPr>
      <w:r w:rsidRPr="00C57F88">
        <w:rPr>
          <w:bCs/>
          <w:sz w:val="28"/>
          <w:szCs w:val="28"/>
        </w:rPr>
        <w:lastRenderedPageBreak/>
        <w:t xml:space="preserve">- В период с </w:t>
      </w:r>
      <w:r w:rsidRPr="00C57F88">
        <w:rPr>
          <w:sz w:val="28"/>
          <w:szCs w:val="28"/>
        </w:rPr>
        <w:t xml:space="preserve">09.03.2017 г. по 28.03.2017 г. - </w:t>
      </w:r>
      <w:r w:rsidRPr="00C57F88">
        <w:rPr>
          <w:bCs/>
          <w:sz w:val="28"/>
          <w:szCs w:val="28"/>
        </w:rPr>
        <w:t xml:space="preserve">муниципальный конкурс стенгазет «Я люблю тебя, жизнь!» среди обучающихся 7-11 классов (приказ МБУ «МК и ЦБ отдела образования Администрации Милютинского района </w:t>
      </w:r>
      <w:r w:rsidRPr="00C57F88">
        <w:rPr>
          <w:sz w:val="28"/>
          <w:szCs w:val="28"/>
        </w:rPr>
        <w:t>от</w:t>
      </w:r>
      <w:r w:rsidRPr="00C57F88">
        <w:rPr>
          <w:bCs/>
          <w:sz w:val="28"/>
          <w:szCs w:val="28"/>
        </w:rPr>
        <w:t xml:space="preserve"> 07.03.2017 №23 «О проведении муниципального конкурса стенгазет «Я люблю тебя, жизнь!»»). Для участия в конкурсе были представлены работы 12 общеобразовательных организаций. По итогам конкурса обучающиеся, занявшие призовые места награждены грамотами МБУ «МК и ЦБ отдела образования Администрации Милютинского района» и</w:t>
      </w:r>
      <w:r w:rsidRPr="00C57F88">
        <w:t xml:space="preserve"> </w:t>
      </w:r>
      <w:r w:rsidRPr="00C57F88">
        <w:rPr>
          <w:sz w:val="28"/>
          <w:szCs w:val="28"/>
        </w:rPr>
        <w:t>поощрительными выплатами денежных средств</w:t>
      </w:r>
      <w:r w:rsidRPr="00C57F88">
        <w:rPr>
          <w:bCs/>
          <w:sz w:val="28"/>
          <w:szCs w:val="28"/>
        </w:rPr>
        <w:t>.</w:t>
      </w:r>
    </w:p>
    <w:p w:rsidR="00BC3EFA" w:rsidRPr="00C57F88" w:rsidRDefault="00BC3EFA" w:rsidP="00BC3EFA">
      <w:pPr>
        <w:jc w:val="both"/>
        <w:rPr>
          <w:sz w:val="28"/>
          <w:szCs w:val="28"/>
        </w:rPr>
      </w:pPr>
      <w:r w:rsidRPr="00C57F88">
        <w:rPr>
          <w:bCs/>
          <w:sz w:val="28"/>
          <w:szCs w:val="28"/>
        </w:rPr>
        <w:t xml:space="preserve"> - В период с 09.06.2017 г. по 23.06.2017 г. - муниципальный конкурс рисунков «В здоровом теле – здоровый дух» среди обучающихся 7-11 классов пришкольных лагерей (приказ МБУ «МК и ЦБ отдела образования Администрации Милютинского района </w:t>
      </w:r>
      <w:r w:rsidRPr="00C57F88">
        <w:rPr>
          <w:sz w:val="28"/>
          <w:szCs w:val="28"/>
        </w:rPr>
        <w:t>от</w:t>
      </w:r>
      <w:r w:rsidRPr="00C57F88">
        <w:rPr>
          <w:bCs/>
          <w:sz w:val="28"/>
          <w:szCs w:val="28"/>
        </w:rPr>
        <w:t xml:space="preserve"> 08.06.2017 №66 «О проведении муниципального конкурса рисунков «В здоровом теле – здоровый дух»»).</w:t>
      </w:r>
      <w:r w:rsidRPr="00C57F88">
        <w:rPr>
          <w:sz w:val="28"/>
          <w:szCs w:val="28"/>
        </w:rPr>
        <w:t xml:space="preserve"> Для участия в конкурсе были представлены работы 7 пришкольных лагерей. По </w:t>
      </w:r>
      <w:r w:rsidRPr="00C57F88">
        <w:rPr>
          <w:bCs/>
          <w:sz w:val="28"/>
          <w:szCs w:val="28"/>
        </w:rPr>
        <w:t xml:space="preserve">итогам </w:t>
      </w:r>
      <w:r w:rsidRPr="00C57F88">
        <w:rPr>
          <w:sz w:val="28"/>
          <w:szCs w:val="28"/>
        </w:rPr>
        <w:t xml:space="preserve">конкурса обучающиеся, занявшие призовые места награждены грамотами МБУ «МК и ЦБ отдела образования Администрации Милютинского района». </w:t>
      </w:r>
    </w:p>
    <w:p w:rsidR="00BC3EFA" w:rsidRPr="00C57F88" w:rsidRDefault="006B281C" w:rsidP="00BC3EFA">
      <w:pPr>
        <w:jc w:val="both"/>
        <w:rPr>
          <w:bCs/>
          <w:sz w:val="28"/>
          <w:szCs w:val="28"/>
        </w:rPr>
      </w:pPr>
      <w:r w:rsidRPr="00C57F88">
        <w:rPr>
          <w:sz w:val="28"/>
          <w:szCs w:val="28"/>
        </w:rPr>
        <w:t xml:space="preserve">- </w:t>
      </w:r>
      <w:r w:rsidR="00BC3EFA" w:rsidRPr="00C57F88">
        <w:rPr>
          <w:sz w:val="28"/>
          <w:szCs w:val="28"/>
        </w:rPr>
        <w:t xml:space="preserve">В период с 18.10.2017 г. по 10.11.2017 г. </w:t>
      </w:r>
      <w:r w:rsidR="00BC3EFA" w:rsidRPr="00C57F88">
        <w:rPr>
          <w:bCs/>
          <w:sz w:val="28"/>
          <w:szCs w:val="28"/>
        </w:rPr>
        <w:t>- муниципальный конкурс фоторепортажей</w:t>
      </w:r>
      <w:r w:rsidR="00BC3EFA" w:rsidRPr="00C57F88">
        <w:rPr>
          <w:bCs/>
        </w:rPr>
        <w:t xml:space="preserve"> </w:t>
      </w:r>
      <w:r w:rsidR="00BC3EFA" w:rsidRPr="00C57F88">
        <w:rPr>
          <w:bCs/>
          <w:sz w:val="28"/>
          <w:szCs w:val="28"/>
        </w:rPr>
        <w:t xml:space="preserve">«Быть здоровым – это модно!» среди обучающихся 8-11 классов (приказ МБУ «МК и ЦБ отдела образования Администрации Милютинского района </w:t>
      </w:r>
      <w:r w:rsidR="00BC3EFA" w:rsidRPr="00C57F88">
        <w:rPr>
          <w:sz w:val="28"/>
          <w:szCs w:val="28"/>
        </w:rPr>
        <w:t>от</w:t>
      </w:r>
      <w:r w:rsidR="00BC3EFA" w:rsidRPr="00C57F88">
        <w:rPr>
          <w:bCs/>
          <w:sz w:val="28"/>
          <w:szCs w:val="28"/>
        </w:rPr>
        <w:t xml:space="preserve"> 17.10.2017 №92 «О проведении муниципального конкурса фоторепортажей «Быть здоровым – это модно!»»). Для участия в Конкурсе были представлены работы 12 общеобразовательных организаций. По итогам конкурса обучающиеся, занявшие призовые места награждены грамотами МБУ «МК и ЦБ отдела образования Администрации Милютинского района» и</w:t>
      </w:r>
      <w:r w:rsidR="00BC3EFA" w:rsidRPr="00C57F88">
        <w:t xml:space="preserve"> </w:t>
      </w:r>
      <w:r w:rsidR="00BC3EFA" w:rsidRPr="00C57F88">
        <w:rPr>
          <w:sz w:val="28"/>
          <w:szCs w:val="28"/>
        </w:rPr>
        <w:t>поощрительными выплатами денежных средств</w:t>
      </w:r>
      <w:r w:rsidR="00BC3EFA" w:rsidRPr="00C57F88">
        <w:rPr>
          <w:bCs/>
          <w:sz w:val="28"/>
          <w:szCs w:val="28"/>
        </w:rPr>
        <w:t>.</w:t>
      </w:r>
    </w:p>
    <w:p w:rsidR="00BC3EFA" w:rsidRPr="00C57F88" w:rsidRDefault="00BC3EFA" w:rsidP="00BC3EFA">
      <w:pPr>
        <w:jc w:val="both"/>
        <w:rPr>
          <w:i/>
          <w:sz w:val="28"/>
          <w:szCs w:val="28"/>
        </w:rPr>
      </w:pPr>
      <w:r w:rsidRPr="00C57F88">
        <w:rPr>
          <w:i/>
          <w:sz w:val="28"/>
          <w:szCs w:val="28"/>
        </w:rPr>
        <w:t xml:space="preserve">        О функционировании 6 –ти профильных антинаркотических смен в летний период: </w:t>
      </w:r>
    </w:p>
    <w:p w:rsidR="00BC3EFA" w:rsidRPr="00C57F88" w:rsidRDefault="00BC3EFA" w:rsidP="00BC3EFA">
      <w:pPr>
        <w:jc w:val="both"/>
        <w:rPr>
          <w:sz w:val="28"/>
          <w:szCs w:val="28"/>
        </w:rPr>
      </w:pPr>
      <w:r w:rsidRPr="00C57F88">
        <w:rPr>
          <w:sz w:val="28"/>
          <w:szCs w:val="28"/>
        </w:rPr>
        <w:t xml:space="preserve">      В летний период (июнь) на базе 12 общеобразовательных организаций района были организованы пришкольные лагеря, в которых оздоровились 253 ребёнка. Из них, на базе 6 –ти пришкольных  лагерей (МБОУ </w:t>
      </w:r>
      <w:r w:rsidRPr="00C57F88">
        <w:rPr>
          <w:bCs/>
          <w:sz w:val="28"/>
          <w:szCs w:val="28"/>
        </w:rPr>
        <w:t>Светочниковская СОШ, МБОУ Селивановская СОШ, МБОУ  Николо-Берёзовская СОШ, МБОУ Петровская СОШ, МБОУ Маньково-Берёзовская СОШ, МБОУ Степано-Савченская ООШ)</w:t>
      </w:r>
      <w:r w:rsidRPr="00C57F88">
        <w:rPr>
          <w:sz w:val="28"/>
          <w:szCs w:val="28"/>
        </w:rPr>
        <w:t xml:space="preserve"> функционировали профильные антинаркотические смены</w:t>
      </w:r>
      <w:r w:rsidRPr="00C57F88">
        <w:rPr>
          <w:bCs/>
          <w:sz w:val="28"/>
          <w:szCs w:val="28"/>
        </w:rPr>
        <w:t xml:space="preserve">, которые посещали 176 детей (в возрасте  от 6 до 14 лет).  </w:t>
      </w:r>
    </w:p>
    <w:p w:rsidR="00BC3EFA" w:rsidRPr="00C57F88" w:rsidRDefault="00BC3EFA" w:rsidP="00BC3EFA">
      <w:pPr>
        <w:shd w:val="clear" w:color="auto" w:fill="FFFFFF"/>
        <w:jc w:val="both"/>
        <w:rPr>
          <w:sz w:val="28"/>
          <w:szCs w:val="28"/>
        </w:rPr>
      </w:pPr>
      <w:r w:rsidRPr="00C57F88">
        <w:rPr>
          <w:sz w:val="28"/>
          <w:szCs w:val="28"/>
        </w:rPr>
        <w:t xml:space="preserve">       </w:t>
      </w:r>
      <w:r w:rsidRPr="00C57F88">
        <w:rPr>
          <w:bCs/>
          <w:sz w:val="28"/>
          <w:szCs w:val="28"/>
        </w:rPr>
        <w:t xml:space="preserve">Основная идея антинаркотических смен заключалась в </w:t>
      </w:r>
      <w:r w:rsidRPr="00C57F88">
        <w:rPr>
          <w:sz w:val="28"/>
          <w:szCs w:val="28"/>
        </w:rPr>
        <w:t>профилактической  работе, направленной на формирование знаний, умений и навыков, развитие качеств личности, образцов ответственного поведения, препятствующих формированию у детей различных форм асоциального, деструктивного поведения.</w:t>
      </w:r>
    </w:p>
    <w:p w:rsidR="00BC3EFA" w:rsidRPr="00C57F88" w:rsidRDefault="00BC3EFA" w:rsidP="00BC3EFA">
      <w:pPr>
        <w:jc w:val="both"/>
        <w:rPr>
          <w:bCs/>
          <w:sz w:val="28"/>
          <w:szCs w:val="28"/>
        </w:rPr>
      </w:pPr>
      <w:r w:rsidRPr="00C57F88">
        <w:rPr>
          <w:sz w:val="28"/>
          <w:szCs w:val="28"/>
        </w:rPr>
        <w:t xml:space="preserve">      Руководителями пришкольных лагерей, в которых функционировали профильные антинаркотические смены, были разработаны и представлены в МБУ «МК и ЦБ отдела образования Администрации Милютинского района» программы антинаркотической направленности, в содержание которых были включены различные мероприятия, направленные на формирование у детей здорового образа жизни, </w:t>
      </w:r>
      <w:r w:rsidRPr="00C57F88">
        <w:rPr>
          <w:bCs/>
          <w:sz w:val="28"/>
          <w:szCs w:val="28"/>
        </w:rPr>
        <w:t xml:space="preserve">правовой культуры и </w:t>
      </w:r>
      <w:r w:rsidRPr="00C57F88">
        <w:rPr>
          <w:sz w:val="28"/>
          <w:szCs w:val="28"/>
        </w:rPr>
        <w:t>преодоления проблемы одиночества и др. кризисных состояний.</w:t>
      </w:r>
      <w:r w:rsidRPr="00C57F88">
        <w:rPr>
          <w:bCs/>
          <w:sz w:val="28"/>
          <w:szCs w:val="28"/>
        </w:rPr>
        <w:t xml:space="preserve"> </w:t>
      </w:r>
    </w:p>
    <w:p w:rsidR="00BC3EFA" w:rsidRPr="00C57F88" w:rsidRDefault="00BC3EFA" w:rsidP="00BC3EFA">
      <w:pPr>
        <w:jc w:val="both"/>
        <w:rPr>
          <w:sz w:val="28"/>
          <w:szCs w:val="28"/>
        </w:rPr>
      </w:pPr>
      <w:r w:rsidRPr="00C57F88">
        <w:rPr>
          <w:bCs/>
          <w:sz w:val="28"/>
          <w:szCs w:val="28"/>
        </w:rPr>
        <w:t xml:space="preserve">     В период проведения профильных антинаркотических смен  педагогами  уделялось внимание</w:t>
      </w:r>
      <w:r w:rsidRPr="00C57F88">
        <w:rPr>
          <w:b/>
          <w:sz w:val="28"/>
          <w:szCs w:val="28"/>
        </w:rPr>
        <w:t xml:space="preserve"> </w:t>
      </w:r>
      <w:r w:rsidRPr="00C57F88">
        <w:rPr>
          <w:sz w:val="28"/>
          <w:szCs w:val="28"/>
        </w:rPr>
        <w:t xml:space="preserve">формированию социально-психологической культуры </w:t>
      </w:r>
      <w:r w:rsidRPr="00C57F88">
        <w:rPr>
          <w:sz w:val="28"/>
          <w:szCs w:val="28"/>
        </w:rPr>
        <w:lastRenderedPageBreak/>
        <w:t xml:space="preserve">поведения у несовершеннолетних, их  </w:t>
      </w:r>
      <w:r w:rsidRPr="00C57F88">
        <w:rPr>
          <w:bCs/>
          <w:sz w:val="28"/>
          <w:szCs w:val="28"/>
        </w:rPr>
        <w:t>духовно-нравственному воспитанию, патриотическому и экологическому.</w:t>
      </w:r>
      <w:r w:rsidRPr="00C57F88">
        <w:rPr>
          <w:b/>
          <w:sz w:val="28"/>
          <w:szCs w:val="28"/>
        </w:rPr>
        <w:t xml:space="preserve"> </w:t>
      </w:r>
    </w:p>
    <w:p w:rsidR="00BC3EFA" w:rsidRPr="00C57F88" w:rsidRDefault="00BC3EFA" w:rsidP="00BC3EFA">
      <w:pPr>
        <w:jc w:val="both"/>
        <w:rPr>
          <w:sz w:val="28"/>
          <w:szCs w:val="28"/>
        </w:rPr>
      </w:pPr>
      <w:r w:rsidRPr="00C57F88">
        <w:rPr>
          <w:bCs/>
          <w:sz w:val="28"/>
          <w:szCs w:val="28"/>
        </w:rPr>
        <w:t xml:space="preserve">     </w:t>
      </w:r>
      <w:r w:rsidRPr="00C57F88">
        <w:rPr>
          <w:sz w:val="28"/>
          <w:szCs w:val="28"/>
        </w:rPr>
        <w:t xml:space="preserve">В июне текущего года во всех 12 пришкольных лагерях проведены профилактические мероприятия (информационно-пропагандистские, спортивные и культурно-массовые), посвященные Международному дню борьбы со злоупотреблением наркотическими средствами и их незаконным оборотом (26 июня): </w:t>
      </w:r>
    </w:p>
    <w:p w:rsidR="00BC3EFA" w:rsidRPr="00C57F88" w:rsidRDefault="00BC3EFA" w:rsidP="00BC3EFA">
      <w:pPr>
        <w:jc w:val="both"/>
        <w:rPr>
          <w:bCs/>
          <w:sz w:val="28"/>
          <w:szCs w:val="28"/>
        </w:rPr>
      </w:pPr>
      <w:r w:rsidRPr="00C57F88">
        <w:rPr>
          <w:sz w:val="28"/>
          <w:szCs w:val="28"/>
        </w:rPr>
        <w:t>-</w:t>
      </w:r>
      <w:r w:rsidRPr="00C57F88">
        <w:rPr>
          <w:bCs/>
          <w:sz w:val="28"/>
          <w:szCs w:val="28"/>
        </w:rPr>
        <w:t>профилактические беседы по темам: «Хочу вырасти здоровым»; «Разрушительные последствия алкоголя»; «Волшебные уроки в стране здоровья» (Профилактические беседы о здоровом образе жизни, правдивая информация о последствиях употребления психоактивных веществ (лектории, просмотр презентаций и др.);</w:t>
      </w:r>
    </w:p>
    <w:p w:rsidR="00BC3EFA" w:rsidRPr="00C57F88" w:rsidRDefault="00BC3EFA" w:rsidP="00BC3EFA">
      <w:pPr>
        <w:jc w:val="both"/>
        <w:rPr>
          <w:bCs/>
          <w:sz w:val="28"/>
          <w:szCs w:val="28"/>
        </w:rPr>
      </w:pPr>
      <w:r w:rsidRPr="00C57F88">
        <w:rPr>
          <w:bCs/>
          <w:sz w:val="28"/>
          <w:szCs w:val="28"/>
        </w:rPr>
        <w:t>- просмотр презентации «Альтернатива вредным привычкам»;</w:t>
      </w:r>
    </w:p>
    <w:p w:rsidR="00BC3EFA" w:rsidRPr="00C57F88" w:rsidRDefault="00BC3EFA" w:rsidP="00BC3EFA">
      <w:pPr>
        <w:jc w:val="both"/>
        <w:rPr>
          <w:bCs/>
          <w:sz w:val="28"/>
          <w:szCs w:val="28"/>
        </w:rPr>
      </w:pPr>
      <w:r w:rsidRPr="00C57F88">
        <w:rPr>
          <w:bCs/>
          <w:sz w:val="28"/>
          <w:szCs w:val="28"/>
        </w:rPr>
        <w:t>- выпуск стенгазет «Твори, радуйся, живи!»;</w:t>
      </w:r>
    </w:p>
    <w:p w:rsidR="00BC3EFA" w:rsidRPr="00C57F88" w:rsidRDefault="00BC3EFA" w:rsidP="00BC3EFA">
      <w:pPr>
        <w:jc w:val="both"/>
        <w:rPr>
          <w:bCs/>
          <w:sz w:val="28"/>
          <w:szCs w:val="28"/>
        </w:rPr>
      </w:pPr>
      <w:r w:rsidRPr="00C57F88">
        <w:rPr>
          <w:bCs/>
          <w:sz w:val="28"/>
          <w:szCs w:val="28"/>
        </w:rPr>
        <w:t>- изготовление и распространение буклетов о здоровом образе жизни;</w:t>
      </w:r>
    </w:p>
    <w:p w:rsidR="00BC3EFA" w:rsidRPr="00C57F88" w:rsidRDefault="00BC3EFA" w:rsidP="00BC3EFA">
      <w:pPr>
        <w:jc w:val="both"/>
        <w:rPr>
          <w:bCs/>
          <w:sz w:val="28"/>
          <w:szCs w:val="28"/>
        </w:rPr>
      </w:pPr>
      <w:r w:rsidRPr="00C57F88">
        <w:rPr>
          <w:bCs/>
          <w:sz w:val="28"/>
          <w:szCs w:val="28"/>
        </w:rPr>
        <w:t>- спортивные состязания «Весёлые старты»;</w:t>
      </w:r>
    </w:p>
    <w:p w:rsidR="00BC3EFA" w:rsidRPr="00C57F88" w:rsidRDefault="00BC3EFA" w:rsidP="00BC3EFA">
      <w:pPr>
        <w:jc w:val="both"/>
        <w:rPr>
          <w:bCs/>
          <w:sz w:val="28"/>
          <w:szCs w:val="28"/>
        </w:rPr>
      </w:pPr>
      <w:r w:rsidRPr="00C57F88">
        <w:rPr>
          <w:bCs/>
          <w:sz w:val="28"/>
          <w:szCs w:val="28"/>
        </w:rPr>
        <w:t>- спортивная а</w:t>
      </w:r>
      <w:r w:rsidRPr="00C57F88">
        <w:rPr>
          <w:noProof/>
          <w:sz w:val="28"/>
          <w:szCs w:val="28"/>
        </w:rPr>
        <w:t>кция в форме флеш-моб с музыкальным сопровождением</w:t>
      </w:r>
      <w:r w:rsidRPr="00C57F88">
        <w:rPr>
          <w:bCs/>
          <w:sz w:val="28"/>
          <w:szCs w:val="28"/>
        </w:rPr>
        <w:t xml:space="preserve"> «Делай с нами, делай, как мы, делай лучше нас»;</w:t>
      </w:r>
    </w:p>
    <w:p w:rsidR="00BC3EFA" w:rsidRPr="00C57F88" w:rsidRDefault="00BC3EFA" w:rsidP="00BC3EFA">
      <w:pPr>
        <w:jc w:val="both"/>
        <w:rPr>
          <w:bCs/>
          <w:sz w:val="28"/>
          <w:szCs w:val="28"/>
        </w:rPr>
      </w:pPr>
      <w:r w:rsidRPr="00C57F88">
        <w:rPr>
          <w:bCs/>
          <w:sz w:val="28"/>
          <w:szCs w:val="28"/>
        </w:rPr>
        <w:t>- познавательная викторина «Знатоки пословиц, поговорок, стихов, эпиграфов знаменитых людей о здоровом образе жизни»;</w:t>
      </w:r>
    </w:p>
    <w:p w:rsidR="00BC3EFA" w:rsidRPr="00C57F88" w:rsidRDefault="00BC3EFA" w:rsidP="00BC3EFA">
      <w:pPr>
        <w:jc w:val="both"/>
        <w:rPr>
          <w:bCs/>
          <w:sz w:val="28"/>
          <w:szCs w:val="28"/>
        </w:rPr>
      </w:pPr>
      <w:r w:rsidRPr="00C57F88">
        <w:rPr>
          <w:bCs/>
          <w:sz w:val="28"/>
          <w:szCs w:val="28"/>
        </w:rPr>
        <w:t>-</w:t>
      </w:r>
      <w:r w:rsidRPr="00C57F88">
        <w:rPr>
          <w:sz w:val="28"/>
          <w:szCs w:val="28"/>
        </w:rPr>
        <w:t>муниципальный конкурс  рисунков по профилактике наркозависимости среди обучающихся пришкольных лагерей (1-7  кл.) «В здоровом теле – здоровый дух».</w:t>
      </w:r>
    </w:p>
    <w:p w:rsidR="00BC3EFA" w:rsidRPr="00C57F88" w:rsidRDefault="00BC3EFA" w:rsidP="00BC3EFA">
      <w:pPr>
        <w:jc w:val="both"/>
        <w:rPr>
          <w:bCs/>
          <w:sz w:val="28"/>
          <w:szCs w:val="28"/>
        </w:rPr>
      </w:pPr>
      <w:r w:rsidRPr="00C57F88">
        <w:rPr>
          <w:bCs/>
          <w:sz w:val="28"/>
          <w:szCs w:val="28"/>
        </w:rPr>
        <w:t>- конкурс рисунков на асфальте «Делай зарядку – будешь в порядке!»</w:t>
      </w:r>
    </w:p>
    <w:p w:rsidR="00BC3EFA" w:rsidRPr="00C57F88" w:rsidRDefault="00BC3EFA" w:rsidP="00BC3EFA">
      <w:pPr>
        <w:pStyle w:val="a7"/>
        <w:tabs>
          <w:tab w:val="clear" w:pos="4677"/>
          <w:tab w:val="left" w:pos="640"/>
          <w:tab w:val="left" w:pos="1720"/>
          <w:tab w:val="left" w:pos="4980"/>
          <w:tab w:val="left" w:pos="5925"/>
          <w:tab w:val="left" w:pos="7680"/>
        </w:tabs>
        <w:jc w:val="both"/>
        <w:rPr>
          <w:noProof/>
          <w:sz w:val="28"/>
          <w:szCs w:val="28"/>
        </w:rPr>
      </w:pPr>
      <w:r w:rsidRPr="00C57F88">
        <w:rPr>
          <w:noProof/>
          <w:sz w:val="28"/>
          <w:szCs w:val="28"/>
        </w:rPr>
        <w:t xml:space="preserve">       Всего количество детей, принявших участие в мероприятиях, посвященных </w:t>
      </w:r>
      <w:r w:rsidRPr="00C57F88">
        <w:rPr>
          <w:sz w:val="28"/>
          <w:szCs w:val="28"/>
        </w:rPr>
        <w:t>Международному дню борьбы со злоупотреблением наркотическими средствами и их незаконным оборотом – 253 чел.</w:t>
      </w:r>
    </w:p>
    <w:p w:rsidR="00BC3EFA" w:rsidRPr="00C57F88" w:rsidRDefault="00BC3EFA" w:rsidP="00BC3EFA">
      <w:pPr>
        <w:jc w:val="both"/>
        <w:rPr>
          <w:sz w:val="28"/>
          <w:szCs w:val="28"/>
        </w:rPr>
      </w:pPr>
      <w:r w:rsidRPr="00C57F88">
        <w:rPr>
          <w:sz w:val="28"/>
          <w:szCs w:val="28"/>
        </w:rPr>
        <w:t xml:space="preserve">       Все вышеперечисленные мероприятия способствовали укреплению активной жизненной позиции несовершеннолетних, приобщению их к здоровому образу жизни, умению противостоять антисоциальным явлениям: наркомании, алкоголизму, табакокурению, токсикомании.</w:t>
      </w:r>
    </w:p>
    <w:p w:rsidR="00BC3EFA" w:rsidRPr="00C57F88" w:rsidRDefault="00BC3EFA" w:rsidP="00BC3EFA">
      <w:pPr>
        <w:ind w:firstLine="708"/>
        <w:jc w:val="both"/>
        <w:rPr>
          <w:sz w:val="28"/>
          <w:szCs w:val="28"/>
        </w:rPr>
      </w:pPr>
      <w:r w:rsidRPr="00C57F88">
        <w:rPr>
          <w:sz w:val="28"/>
          <w:szCs w:val="28"/>
        </w:rPr>
        <w:t xml:space="preserve">В соответствии с  </w:t>
      </w:r>
      <w:r w:rsidRPr="00C57F88">
        <w:rPr>
          <w:bCs/>
          <w:sz w:val="28"/>
          <w:szCs w:val="28"/>
        </w:rPr>
        <w:t xml:space="preserve">планами </w:t>
      </w:r>
      <w:r w:rsidRPr="00C57F88">
        <w:rPr>
          <w:sz w:val="28"/>
          <w:szCs w:val="28"/>
        </w:rPr>
        <w:t>совместных мероприятий по профессиональной ориентации обучающихся образовательных организаций Милютинского района МБУ «МК и ЦБ отдела образования Администрации Милютинского района»  и ГКУ РО «Центр занятости населения Милютинского района»</w:t>
      </w:r>
      <w:r w:rsidRPr="00C57F88">
        <w:rPr>
          <w:bCs/>
          <w:sz w:val="28"/>
          <w:szCs w:val="28"/>
        </w:rPr>
        <w:t xml:space="preserve"> </w:t>
      </w:r>
      <w:r w:rsidRPr="00C57F88">
        <w:rPr>
          <w:sz w:val="28"/>
          <w:szCs w:val="28"/>
        </w:rPr>
        <w:t xml:space="preserve">на 2016-2017 уч. г., 2017-2018 уч.г. организованы и проведены следующие мероприятия: </w:t>
      </w:r>
    </w:p>
    <w:p w:rsidR="00BC3EFA" w:rsidRPr="00C57F88" w:rsidRDefault="00BC3EFA" w:rsidP="00BC3EFA">
      <w:pPr>
        <w:jc w:val="both"/>
        <w:rPr>
          <w:sz w:val="28"/>
          <w:szCs w:val="28"/>
        </w:rPr>
      </w:pPr>
      <w:r w:rsidRPr="00C57F88">
        <w:rPr>
          <w:sz w:val="28"/>
          <w:szCs w:val="28"/>
        </w:rPr>
        <w:t xml:space="preserve">- 28.02.2017 г. - профинформационный семинар для педагогов-психологов общеобразовательных организаций района по теме: ««Рынок труда Ростовской области. Профориентационная работа в I полугодии 2017 года». В рамках профинформационного семинара рассмотрение вопроса «Основные направления коррекционно-развивающей работы с обучающимися различных категорий (в соответствии с рекомендациями психолого-медико-педагогической комиссии)» и др. Обмен опытом по психолого-педагогическим вопросам»; </w:t>
      </w:r>
    </w:p>
    <w:p w:rsidR="00BC3EFA" w:rsidRPr="00C57F88" w:rsidRDefault="00BC3EFA" w:rsidP="00BC3EFA">
      <w:pPr>
        <w:jc w:val="both"/>
        <w:rPr>
          <w:sz w:val="28"/>
          <w:szCs w:val="28"/>
        </w:rPr>
      </w:pPr>
      <w:r w:rsidRPr="00C57F88">
        <w:rPr>
          <w:sz w:val="28"/>
          <w:szCs w:val="28"/>
        </w:rPr>
        <w:t xml:space="preserve"> -16.03.2017 - </w:t>
      </w:r>
      <w:r w:rsidRPr="00C57F88">
        <w:rPr>
          <w:color w:val="2E2E2E"/>
          <w:sz w:val="28"/>
          <w:szCs w:val="28"/>
        </w:rPr>
        <w:t>День профориентации молодежи «Сделай свой выбор».</w:t>
      </w:r>
      <w:r w:rsidRPr="00C57F88">
        <w:rPr>
          <w:noProof/>
          <w:sz w:val="28"/>
          <w:szCs w:val="28"/>
        </w:rPr>
        <w:t xml:space="preserve"> В рамках данного мероприятия для обучающихся образовательных организаций района были проведены 17 профориентационных  экскурсий на предприятия Милютинского района, </w:t>
      </w:r>
      <w:r w:rsidRPr="00C57F88">
        <w:rPr>
          <w:sz w:val="28"/>
          <w:szCs w:val="28"/>
        </w:rPr>
        <w:t>в которых приняли участие 210 обучающихся, 16 педагогов образовательных организаций, 12 работодателей.</w:t>
      </w:r>
    </w:p>
    <w:p w:rsidR="00BC3EFA" w:rsidRPr="00C57F88" w:rsidRDefault="00BC3EFA" w:rsidP="00BC3EFA">
      <w:pPr>
        <w:pStyle w:val="a3"/>
        <w:rPr>
          <w:sz w:val="28"/>
          <w:szCs w:val="28"/>
        </w:rPr>
      </w:pPr>
      <w:r w:rsidRPr="00C57F88">
        <w:rPr>
          <w:sz w:val="28"/>
          <w:szCs w:val="28"/>
        </w:rPr>
        <w:t>-24.04.2017 - День открытых дверей и профориентационных экскурсий  для обучающихся  9 классов общеобразовательных организаций Милютинского района на базе  ГБОУ филиала «Морозовский агропромышленный техникум»</w:t>
      </w:r>
      <w:r w:rsidRPr="00C57F88">
        <w:t xml:space="preserve"> </w:t>
      </w:r>
      <w:r w:rsidRPr="00C57F88">
        <w:rPr>
          <w:sz w:val="28"/>
          <w:szCs w:val="28"/>
        </w:rPr>
        <w:t xml:space="preserve">(экскурсия по </w:t>
      </w:r>
      <w:r w:rsidRPr="00C57F88">
        <w:rPr>
          <w:sz w:val="28"/>
          <w:szCs w:val="28"/>
        </w:rPr>
        <w:lastRenderedPageBreak/>
        <w:t>учебному заведению, организация мастер-классов на рабочих местах в мастерских, лабораториях, показ лучших презентаций муниципального конкурса «Самая важная профессия на селе»). В данном мероприятии приняли участие – 95 обучающихся 9 классов общеобразовательных организаций района.</w:t>
      </w:r>
    </w:p>
    <w:p w:rsidR="00BC3EFA" w:rsidRPr="00C57F88" w:rsidRDefault="00BC3EFA" w:rsidP="00BC3EFA">
      <w:pPr>
        <w:pStyle w:val="af4"/>
        <w:jc w:val="both"/>
        <w:rPr>
          <w:rFonts w:ascii="Times New Roman" w:hAnsi="Times New Roman"/>
          <w:sz w:val="28"/>
          <w:szCs w:val="28"/>
        </w:rPr>
      </w:pPr>
      <w:r w:rsidRPr="00C57F88">
        <w:rPr>
          <w:rFonts w:ascii="Times New Roman" w:hAnsi="Times New Roman"/>
          <w:sz w:val="28"/>
          <w:szCs w:val="28"/>
        </w:rPr>
        <w:t xml:space="preserve">- 01.09.2017 -  обучающиеся 9,10,11 кл. МБОУ Милютинской СОШ (36 чел.) приняли участие </w:t>
      </w:r>
      <w:r w:rsidRPr="00C57F88">
        <w:rPr>
          <w:sz w:val="28"/>
          <w:szCs w:val="28"/>
        </w:rPr>
        <w:t xml:space="preserve">во </w:t>
      </w:r>
      <w:r w:rsidRPr="00C57F88">
        <w:rPr>
          <w:rFonts w:ascii="Times New Roman" w:hAnsi="Times New Roman"/>
          <w:sz w:val="28"/>
          <w:szCs w:val="28"/>
        </w:rPr>
        <w:t xml:space="preserve">Всероссийском открытом Уроке </w:t>
      </w:r>
      <w:r w:rsidRPr="00C57F88">
        <w:rPr>
          <w:rFonts w:ascii="Times New Roman" w:hAnsi="Times New Roman"/>
          <w:sz w:val="28"/>
        </w:rPr>
        <w:t>профессиональной навигации «ПроеКТОриЯ»</w:t>
      </w:r>
      <w:r w:rsidRPr="00C57F88">
        <w:rPr>
          <w:sz w:val="28"/>
        </w:rPr>
        <w:t xml:space="preserve"> </w:t>
      </w:r>
      <w:r w:rsidRPr="00C57F88">
        <w:rPr>
          <w:rFonts w:ascii="Times New Roman" w:hAnsi="Times New Roman"/>
          <w:sz w:val="28"/>
        </w:rPr>
        <w:t>Всероссийского форума «Будущие интеллектуальные лидеры России»</w:t>
      </w:r>
      <w:r w:rsidRPr="00C57F88">
        <w:rPr>
          <w:rFonts w:ascii="Times New Roman" w:hAnsi="Times New Roman"/>
          <w:sz w:val="28"/>
          <w:szCs w:val="28"/>
        </w:rPr>
        <w:t>;</w:t>
      </w:r>
    </w:p>
    <w:p w:rsidR="00BC3EFA" w:rsidRPr="00C57F88" w:rsidRDefault="00BC3EFA" w:rsidP="00BC3EFA">
      <w:pPr>
        <w:pStyle w:val="af4"/>
        <w:jc w:val="both"/>
        <w:rPr>
          <w:rFonts w:ascii="Times New Roman" w:hAnsi="Times New Roman"/>
          <w:sz w:val="28"/>
          <w:szCs w:val="28"/>
        </w:rPr>
      </w:pPr>
      <w:r w:rsidRPr="00C57F88">
        <w:rPr>
          <w:rFonts w:ascii="Times New Roman" w:hAnsi="Times New Roman"/>
          <w:sz w:val="28"/>
          <w:szCs w:val="28"/>
        </w:rPr>
        <w:t>- 07.09.2017 - в целях популяризации востребованных в Ростовской области профессий, для обучающихся 8-11 кл. проведён Областной день профессий. Количество обучающихся, принявших участие в данном мероприятии – 522.</w:t>
      </w:r>
    </w:p>
    <w:p w:rsidR="00BC3EFA" w:rsidRPr="00C57F88" w:rsidRDefault="00BC3EFA" w:rsidP="00BC3EFA">
      <w:pPr>
        <w:pStyle w:val="af4"/>
        <w:jc w:val="both"/>
        <w:rPr>
          <w:rFonts w:ascii="Times New Roman" w:hAnsi="Times New Roman"/>
          <w:sz w:val="28"/>
          <w:szCs w:val="28"/>
        </w:rPr>
      </w:pPr>
      <w:r w:rsidRPr="00C57F88">
        <w:rPr>
          <w:rFonts w:ascii="Times New Roman" w:hAnsi="Times New Roman"/>
          <w:sz w:val="28"/>
          <w:szCs w:val="28"/>
        </w:rPr>
        <w:t>- 15.09.2017 - обучающиеся 8-9 кл. с инвалидностью и ОВЗ, совместно с родителями  приняли участие в профинформационном семинаре, который состоялся на базе ГКУ РО «ЦЗН Милютинского района». Количество обучающихся, принявших участие в данном мероприятии – 7.</w:t>
      </w:r>
    </w:p>
    <w:p w:rsidR="00BC3EFA" w:rsidRPr="00C57F88" w:rsidRDefault="00BC3EFA" w:rsidP="00BC3EFA">
      <w:pPr>
        <w:pStyle w:val="af4"/>
        <w:jc w:val="both"/>
        <w:rPr>
          <w:rFonts w:ascii="Times New Roman" w:hAnsi="Times New Roman"/>
          <w:sz w:val="28"/>
          <w:szCs w:val="28"/>
        </w:rPr>
      </w:pPr>
      <w:r w:rsidRPr="00C57F88">
        <w:t xml:space="preserve">- </w:t>
      </w:r>
      <w:r w:rsidRPr="00C57F88">
        <w:rPr>
          <w:rFonts w:ascii="Times New Roman" w:hAnsi="Times New Roman"/>
          <w:sz w:val="28"/>
          <w:szCs w:val="28"/>
        </w:rPr>
        <w:t>02.10.2017 г.  - на базе ГКУ РО «ЦЗН Милютинского района» состоялся профинформационный семинар для педагогов-психологов общеобразовательных организаций района по теме: ««Итоги профориентационной работы за 2016-2017 учебный год, анализ результатов поступления выпускников»; «Рынок труда Ростовской области»; «Определение стратегических задач на 2017-2018 учебный год по профессиональной ориентации обучающихся общеобразовательных организаций»; «Рассмотрение и обсуждение плана работы семинаров и РМО педагогов-психологов общеобразовательных организаций на 2017-2018 учебный год». Обмен опытом по психолого-педагогическим вопросам».</w:t>
      </w:r>
    </w:p>
    <w:p w:rsidR="00BC3EFA" w:rsidRPr="00C57F88" w:rsidRDefault="00BC3EFA" w:rsidP="00BC3EFA">
      <w:pPr>
        <w:pStyle w:val="19"/>
        <w:shd w:val="clear" w:color="auto" w:fill="auto"/>
        <w:spacing w:after="0" w:line="240" w:lineRule="auto"/>
        <w:jc w:val="both"/>
        <w:rPr>
          <w:sz w:val="28"/>
          <w:szCs w:val="28"/>
        </w:rPr>
      </w:pPr>
      <w:r w:rsidRPr="00C57F88">
        <w:rPr>
          <w:sz w:val="28"/>
          <w:szCs w:val="28"/>
        </w:rPr>
        <w:t xml:space="preserve"> (приказ МБУ «МК и ЦБ отдела образования Администрации Милютинского района от 28.09.2017 №83 «Об организации и проведении профинформационного семинара для педагогов-психологов общеобразовательных организаций района»).  Информация о проведении данного  профинформационный семинара педагогов-психологов размещена на сайте отдела образования. В работе данного семинара приняли участие </w:t>
      </w:r>
      <w:r w:rsidRPr="00C57F88">
        <w:rPr>
          <w:noProof/>
          <w:sz w:val="28"/>
          <w:szCs w:val="28"/>
        </w:rPr>
        <w:t xml:space="preserve">старший инспектор </w:t>
      </w:r>
      <w:r w:rsidRPr="00C57F88">
        <w:rPr>
          <w:sz w:val="28"/>
          <w:szCs w:val="28"/>
        </w:rPr>
        <w:t>ГКУ РО «ЦЗН Милютинского района», методист МБУ «МК и ЦБ отдела образования Администрации Милютинского района», 5 педагогов-психологов общеобразовательных организаций.</w:t>
      </w:r>
    </w:p>
    <w:p w:rsidR="00BC3EFA" w:rsidRPr="00C57F88" w:rsidRDefault="00BC3EFA" w:rsidP="00BC3EFA">
      <w:pPr>
        <w:pStyle w:val="19"/>
        <w:shd w:val="clear" w:color="auto" w:fill="auto"/>
        <w:spacing w:after="0" w:line="240" w:lineRule="auto"/>
        <w:jc w:val="both"/>
        <w:rPr>
          <w:noProof/>
          <w:sz w:val="28"/>
          <w:szCs w:val="28"/>
        </w:rPr>
      </w:pPr>
      <w:r w:rsidRPr="00C57F88">
        <w:rPr>
          <w:sz w:val="28"/>
          <w:szCs w:val="28"/>
        </w:rPr>
        <w:t xml:space="preserve">- 12.10.2017 - Урок занятости для обучающихся 9–11 классов общеобразовательных организаций района. В рамках Урока занятости освещены вопросы по ориентации будущих выпускников на получение профессионального образования, по осознанному выбору профессий и востребованным на рынке труда области, района профессий. Обучающиеся информированы о спросе и предложениях на рынке труда в настоящее время, а также прогнозе потребности в кадрах области, района в перспективе на несколько лет вперёд. </w:t>
      </w:r>
      <w:r w:rsidRPr="00C57F88">
        <w:rPr>
          <w:noProof/>
          <w:sz w:val="28"/>
          <w:szCs w:val="28"/>
        </w:rPr>
        <w:t xml:space="preserve">Всего в  Уроке занятости, организованном и проведенном на базе общеобразовательных организаций приняли участие  192 обучающихся 9-11 классов из 15 общеобразовательных организаций, 24 педагога, 1 специалист службы занятости, 1 представитель отдела образования Администрации Милютинского района, 2 работодателя. </w:t>
      </w:r>
    </w:p>
    <w:p w:rsidR="00BC3EFA" w:rsidRPr="00C57F88" w:rsidRDefault="00BC3EFA" w:rsidP="00BC3EFA">
      <w:pPr>
        <w:jc w:val="both"/>
        <w:rPr>
          <w:bCs/>
          <w:sz w:val="28"/>
          <w:szCs w:val="28"/>
        </w:rPr>
      </w:pPr>
      <w:r w:rsidRPr="00C57F88">
        <w:rPr>
          <w:noProof/>
          <w:sz w:val="28"/>
          <w:szCs w:val="28"/>
        </w:rPr>
        <w:t>- 22.10.2017 –</w:t>
      </w:r>
      <w:r w:rsidRPr="00C57F88">
        <w:rPr>
          <w:noProof/>
          <w:color w:val="FF0000"/>
          <w:sz w:val="28"/>
          <w:szCs w:val="28"/>
        </w:rPr>
        <w:t xml:space="preserve"> </w:t>
      </w:r>
      <w:r w:rsidRPr="00C57F88">
        <w:rPr>
          <w:sz w:val="28"/>
          <w:szCs w:val="28"/>
        </w:rPr>
        <w:t xml:space="preserve">профориентационные экскурсии для обучающихся 8-11 кл. «Лучше один раз увидеть, чем сто раз услышать» на предприятия и организации муниципалитета, </w:t>
      </w:r>
      <w:r w:rsidRPr="00C57F88">
        <w:rPr>
          <w:bCs/>
          <w:sz w:val="28"/>
          <w:szCs w:val="28"/>
        </w:rPr>
        <w:t xml:space="preserve">в целях знакомства с востребованными профессиями  непосредственно на рабочих местах. В рамках данного мероприятия обучающимися были посещены: </w:t>
      </w:r>
      <w:r w:rsidRPr="00C57F88">
        <w:rPr>
          <w:noProof/>
          <w:sz w:val="28"/>
          <w:szCs w:val="28"/>
        </w:rPr>
        <w:t xml:space="preserve">ООО «ЗерноДон», Милютинский филиал «Ростелеком», </w:t>
      </w:r>
      <w:r w:rsidRPr="00C57F88">
        <w:rPr>
          <w:noProof/>
          <w:sz w:val="28"/>
          <w:szCs w:val="28"/>
        </w:rPr>
        <w:lastRenderedPageBreak/>
        <w:t xml:space="preserve">Милютинский филиал Морозовского агропромышленного техникума, ФГУ Милютинский филиал ПОЧТАМТ, ООО «Селивановское» и др. </w:t>
      </w:r>
      <w:r w:rsidRPr="00C57F88">
        <w:rPr>
          <w:bCs/>
          <w:sz w:val="28"/>
          <w:szCs w:val="28"/>
        </w:rPr>
        <w:t>Всего проведено 22 экскурсии, в которых  приняли участие 140 обучающихся 8-11 кл.</w:t>
      </w:r>
    </w:p>
    <w:p w:rsidR="00BC3EFA" w:rsidRPr="00C57F88" w:rsidRDefault="00BC3EFA" w:rsidP="00BC3EFA">
      <w:pPr>
        <w:jc w:val="both"/>
        <w:rPr>
          <w:bCs/>
          <w:sz w:val="28"/>
          <w:szCs w:val="28"/>
        </w:rPr>
      </w:pPr>
      <w:r w:rsidRPr="00C57F88">
        <w:rPr>
          <w:bCs/>
          <w:sz w:val="28"/>
          <w:szCs w:val="28"/>
        </w:rPr>
        <w:t xml:space="preserve">- В период с </w:t>
      </w:r>
      <w:r w:rsidRPr="00C57F88">
        <w:rPr>
          <w:sz w:val="28"/>
          <w:szCs w:val="28"/>
        </w:rPr>
        <w:t>20.11.2017  по 29.11.2017 –</w:t>
      </w:r>
      <w:r w:rsidRPr="00C57F88">
        <w:t xml:space="preserve"> </w:t>
      </w:r>
      <w:r w:rsidRPr="00C57F88">
        <w:rPr>
          <w:sz w:val="28"/>
          <w:szCs w:val="28"/>
        </w:rPr>
        <w:t xml:space="preserve">профориентационная декада для  обучающихся  8 – 11 классов общеобразовательных организаций района. В рамках профориентационной декады организованы и проведены: интерактивные встречи для старшеклассников (9-11 кл.) с работодателями, представителями профессиональных образовательных организаций и образовательных организаций высшего образования «Профессии, которые мы выбираем» (знакомство с востребованными профессиями, расширение  информационного поля); открытые  уроки профориентации для обучающихся 9-11 классов общеобразовательных организаций с приглашением родителей и работодателей; профориентационные экскурсии для обучающихся 8-11  кл. на стабильно работающие и развивающиеся предприятия (встречи с мастерами-профессионалами, знакомство с производством, профессиональные пробы на рабочих местах) и др. </w:t>
      </w:r>
    </w:p>
    <w:p w:rsidR="00BC3EFA" w:rsidRPr="00C57F88" w:rsidRDefault="00BC3EFA" w:rsidP="00BC3EFA">
      <w:pPr>
        <w:jc w:val="both"/>
        <w:rPr>
          <w:color w:val="000000"/>
          <w:sz w:val="28"/>
          <w:szCs w:val="28"/>
        </w:rPr>
      </w:pPr>
      <w:r w:rsidRPr="00C57F88">
        <w:rPr>
          <w:sz w:val="28"/>
          <w:szCs w:val="28"/>
        </w:rPr>
        <w:t>- 23.11.2017 г. – в РДК ст. Милютинской состоялось ежегодное профориентационное мероприятие - Ярмарка вакансий «Куда пойти учиться?» для обучающихся 8-11 кл. общеобразовательных организаций Милютинского района.</w:t>
      </w:r>
      <w:r w:rsidRPr="00C57F88">
        <w:rPr>
          <w:color w:val="000000"/>
          <w:sz w:val="28"/>
          <w:szCs w:val="28"/>
        </w:rPr>
        <w:t xml:space="preserve"> </w:t>
      </w:r>
    </w:p>
    <w:p w:rsidR="00BC3EFA" w:rsidRPr="00C57F88" w:rsidRDefault="003E39B3" w:rsidP="00BC3EFA">
      <w:pPr>
        <w:jc w:val="both"/>
        <w:rPr>
          <w:bCs/>
          <w:sz w:val="28"/>
          <w:szCs w:val="28"/>
        </w:rPr>
      </w:pPr>
      <w:r w:rsidRPr="00C57F88">
        <w:rPr>
          <w:color w:val="000000"/>
          <w:sz w:val="28"/>
          <w:szCs w:val="28"/>
        </w:rPr>
        <w:t xml:space="preserve">      </w:t>
      </w:r>
      <w:r w:rsidR="00BC3EFA" w:rsidRPr="00C57F88">
        <w:rPr>
          <w:color w:val="000000"/>
          <w:sz w:val="28"/>
          <w:szCs w:val="28"/>
        </w:rPr>
        <w:t xml:space="preserve">Цель данного мероприятия состояла в </w:t>
      </w:r>
      <w:r w:rsidR="00BC3EFA" w:rsidRPr="00C57F88">
        <w:rPr>
          <w:bCs/>
          <w:sz w:val="28"/>
          <w:szCs w:val="28"/>
        </w:rPr>
        <w:t xml:space="preserve">активизации профессионального самоопределения обучающихся в выборе профессии.  </w:t>
      </w:r>
    </w:p>
    <w:p w:rsidR="00BC3EFA" w:rsidRPr="00C57F88" w:rsidRDefault="003E39B3" w:rsidP="00BC3EFA">
      <w:pPr>
        <w:jc w:val="both"/>
        <w:rPr>
          <w:bCs/>
          <w:sz w:val="28"/>
          <w:szCs w:val="28"/>
        </w:rPr>
      </w:pPr>
      <w:r w:rsidRPr="00C57F88">
        <w:rPr>
          <w:bCs/>
          <w:sz w:val="28"/>
          <w:szCs w:val="28"/>
        </w:rPr>
        <w:t xml:space="preserve">      </w:t>
      </w:r>
      <w:r w:rsidR="00BC3EFA" w:rsidRPr="00C57F88">
        <w:rPr>
          <w:bCs/>
          <w:sz w:val="28"/>
          <w:szCs w:val="28"/>
        </w:rPr>
        <w:t xml:space="preserve">В данном мероприятии приняли участие 267 обучающихся и 24 педагога общеобразовательных организаций района, 35 обучающихся </w:t>
      </w:r>
      <w:r w:rsidR="00BC3EFA" w:rsidRPr="00C57F88">
        <w:rPr>
          <w:sz w:val="28"/>
          <w:szCs w:val="28"/>
        </w:rPr>
        <w:t xml:space="preserve">Милютинского филиала Морозовского агропромышленного техникума и 4 педагога. </w:t>
      </w:r>
    </w:p>
    <w:p w:rsidR="00BC3EFA" w:rsidRPr="00C57F88" w:rsidRDefault="003E39B3" w:rsidP="00BC3EFA">
      <w:pPr>
        <w:pStyle w:val="a9"/>
        <w:shd w:val="clear" w:color="auto" w:fill="FFFFFF"/>
        <w:spacing w:before="0" w:after="0"/>
        <w:jc w:val="both"/>
        <w:textAlignment w:val="baseline"/>
        <w:rPr>
          <w:sz w:val="28"/>
          <w:szCs w:val="28"/>
        </w:rPr>
      </w:pPr>
      <w:r w:rsidRPr="00C57F88">
        <w:rPr>
          <w:rFonts w:ascii="Times" w:hAnsi="Times" w:cs="Times"/>
          <w:sz w:val="28"/>
          <w:szCs w:val="28"/>
        </w:rPr>
        <w:t xml:space="preserve">      </w:t>
      </w:r>
      <w:r w:rsidR="00BC3EFA" w:rsidRPr="00C57F88">
        <w:rPr>
          <w:rFonts w:ascii="Times" w:hAnsi="Times" w:cs="Times"/>
          <w:sz w:val="28"/>
          <w:szCs w:val="28"/>
        </w:rPr>
        <w:t xml:space="preserve">На данном мероприятии были представлены </w:t>
      </w:r>
      <w:r w:rsidR="00BC3EFA" w:rsidRPr="00C57F88">
        <w:rPr>
          <w:sz w:val="28"/>
          <w:szCs w:val="28"/>
        </w:rPr>
        <w:t>презентации, видеоролики  учебных заведений и выступления их представителей</w:t>
      </w:r>
      <w:r w:rsidR="00BC3EFA" w:rsidRPr="00C57F88">
        <w:rPr>
          <w:rFonts w:ascii="Times" w:hAnsi="Times" w:cs="Times"/>
          <w:sz w:val="28"/>
          <w:szCs w:val="28"/>
        </w:rPr>
        <w:t xml:space="preserve"> </w:t>
      </w:r>
      <w:r w:rsidR="00BC3EFA" w:rsidRPr="00C57F88">
        <w:rPr>
          <w:noProof/>
          <w:sz w:val="28"/>
          <w:szCs w:val="28"/>
        </w:rPr>
        <w:t xml:space="preserve">«Южно-Российского государственного и политехнического университета» (НПИ) </w:t>
      </w:r>
      <w:r w:rsidR="00BC3EFA" w:rsidRPr="00C57F88">
        <w:rPr>
          <w:sz w:val="28"/>
          <w:szCs w:val="28"/>
        </w:rPr>
        <w:t>имени Н.И. Платова г. Новочеркасска и колледжа, Донского государственного технического университета, Новочеркасского инженерно-мелиоративного института,  колледжа промышленных технологий и управления г. Новочеркасска, Новочеркасского геологоразведочного колледжа,  Милютинского филиала Морозовского агропромышленного техникума, Морозовского агропромышленного техникума. Обучающимися Морозовского агропромышленного техникума были подготовлены и  представлены вниманию зрителей творческие номера.</w:t>
      </w:r>
    </w:p>
    <w:p w:rsidR="00BC3EFA" w:rsidRPr="00C57F88" w:rsidRDefault="00BC3EFA" w:rsidP="00BC3EFA">
      <w:pPr>
        <w:jc w:val="both"/>
        <w:rPr>
          <w:sz w:val="28"/>
          <w:szCs w:val="28"/>
        </w:rPr>
      </w:pPr>
      <w:r w:rsidRPr="00C57F88">
        <w:rPr>
          <w:bCs/>
          <w:sz w:val="28"/>
          <w:szCs w:val="28"/>
        </w:rPr>
        <w:t xml:space="preserve">- В период с </w:t>
      </w:r>
      <w:r w:rsidRPr="00C57F88">
        <w:rPr>
          <w:sz w:val="28"/>
          <w:szCs w:val="28"/>
        </w:rPr>
        <w:t xml:space="preserve">21.11.2017 г. по 06.12.2017 г. </w:t>
      </w:r>
      <w:r w:rsidRPr="00C57F88">
        <w:rPr>
          <w:bCs/>
          <w:sz w:val="28"/>
          <w:szCs w:val="28"/>
        </w:rPr>
        <w:t xml:space="preserve"> был организован и проведен муниципальный конкурс презентаций «Самая </w:t>
      </w:r>
      <w:r w:rsidRPr="00C57F88">
        <w:rPr>
          <w:sz w:val="28"/>
          <w:szCs w:val="28"/>
        </w:rPr>
        <w:t>важная профессия на селе»» среди обучающихся 8-11 классов</w:t>
      </w:r>
      <w:r w:rsidRPr="00C57F88">
        <w:rPr>
          <w:bCs/>
          <w:sz w:val="28"/>
          <w:szCs w:val="28"/>
        </w:rPr>
        <w:t xml:space="preserve"> (</w:t>
      </w:r>
      <w:r w:rsidRPr="00C57F88">
        <w:rPr>
          <w:sz w:val="28"/>
          <w:szCs w:val="28"/>
        </w:rPr>
        <w:t xml:space="preserve">приказ МБУ «МК и ЦБ отдела образования Администрации Милютинского района» от 21.11.2017 г. №109 </w:t>
      </w:r>
      <w:r w:rsidRPr="00C57F88">
        <w:rPr>
          <w:bCs/>
          <w:sz w:val="28"/>
          <w:szCs w:val="28"/>
        </w:rPr>
        <w:t>«О проведении муниципального конкурса</w:t>
      </w:r>
      <w:r w:rsidRPr="00C57F88">
        <w:rPr>
          <w:sz w:val="28"/>
          <w:szCs w:val="28"/>
        </w:rPr>
        <w:t xml:space="preserve">  презентаций «Самая важная профессия на селе»»). Муниципальный конкурс проходил по двум номинациям: «Видеоролик «Я в рабочие пойду»»</w:t>
      </w:r>
      <w:r w:rsidRPr="00C57F88">
        <w:rPr>
          <w:bCs/>
          <w:sz w:val="28"/>
          <w:szCs w:val="28"/>
        </w:rPr>
        <w:t xml:space="preserve"> </w:t>
      </w:r>
      <w:r w:rsidRPr="00C57F88">
        <w:t xml:space="preserve"> </w:t>
      </w:r>
      <w:r w:rsidRPr="00C57F88">
        <w:rPr>
          <w:sz w:val="28"/>
          <w:szCs w:val="28"/>
        </w:rPr>
        <w:t xml:space="preserve">и презентация «Профессии моей семьи». </w:t>
      </w:r>
      <w:r w:rsidRPr="00C57F88">
        <w:rPr>
          <w:bCs/>
          <w:sz w:val="28"/>
          <w:szCs w:val="28"/>
        </w:rPr>
        <w:t xml:space="preserve">Для участия в конкурсе были представлены работы обучающихся 10 общеобразовательных организаций. По итогам конкурса обучающиеся, занявшие призовые места награждены грамотами МБУ «МК и ЦБ отдела образования Администрации Милютинского района». </w:t>
      </w:r>
    </w:p>
    <w:p w:rsidR="00BC3EFA" w:rsidRPr="00C57F88" w:rsidRDefault="00BC3EFA" w:rsidP="00BC3EFA">
      <w:pPr>
        <w:jc w:val="both"/>
        <w:rPr>
          <w:noProof/>
          <w:sz w:val="28"/>
          <w:szCs w:val="28"/>
        </w:rPr>
      </w:pPr>
      <w:r w:rsidRPr="00C57F88">
        <w:rPr>
          <w:noProof/>
          <w:sz w:val="28"/>
          <w:szCs w:val="28"/>
        </w:rPr>
        <w:t xml:space="preserve">- В период с 07.12.2017 г. по 14.12.2017 г. - участие обучающихся с инвалидностью и ОВЗ 9-11 классов в профориентационном анкетировании, согласно указанной ссылке на Интернет ресурс (письмо МБУ «МК И ЦБ отдела образования Администрации Милютинского района от 07.12.2017 №498).  Все дети-инвалиды в количестве 7 чел. - обучающихся в 9-11 классах в 5 общеобразовательных организациях (МБОУ </w:t>
      </w:r>
      <w:r w:rsidRPr="00C57F88">
        <w:rPr>
          <w:noProof/>
          <w:sz w:val="28"/>
          <w:szCs w:val="28"/>
        </w:rPr>
        <w:lastRenderedPageBreak/>
        <w:t xml:space="preserve">Милютинской СОШ – 3 чел., МБОУ Маньково-Берёзовской СОШ – 1 чел., МБОУ Николо-Берёзовской СОШ – 1 чел., МБОУ Новодмитриевской СОШ – 1 чел., МБОУ Первомайской ООШ – 1 чел.) приняли участие в профориентационном анкетировании. </w:t>
      </w:r>
    </w:p>
    <w:p w:rsidR="00BC3EFA" w:rsidRPr="00C57F88" w:rsidRDefault="00042FD6" w:rsidP="00BC3EFA">
      <w:pPr>
        <w:tabs>
          <w:tab w:val="left" w:pos="720"/>
          <w:tab w:val="left" w:pos="1440"/>
          <w:tab w:val="left" w:pos="2160"/>
          <w:tab w:val="left" w:pos="2680"/>
          <w:tab w:val="left" w:pos="2880"/>
          <w:tab w:val="left" w:pos="3600"/>
          <w:tab w:val="left" w:pos="4320"/>
          <w:tab w:val="left" w:pos="5040"/>
          <w:tab w:val="left" w:pos="5760"/>
          <w:tab w:val="left" w:pos="6480"/>
          <w:tab w:val="left" w:pos="7200"/>
          <w:tab w:val="left" w:pos="7920"/>
          <w:tab w:val="left" w:pos="8760"/>
        </w:tabs>
        <w:jc w:val="both"/>
        <w:rPr>
          <w:sz w:val="28"/>
          <w:szCs w:val="28"/>
        </w:rPr>
      </w:pPr>
      <w:r w:rsidRPr="00C57F88">
        <w:rPr>
          <w:sz w:val="28"/>
          <w:szCs w:val="28"/>
        </w:rPr>
        <w:t xml:space="preserve">      </w:t>
      </w:r>
      <w:r w:rsidR="00BC3EFA" w:rsidRPr="00C57F88">
        <w:rPr>
          <w:sz w:val="28"/>
          <w:szCs w:val="28"/>
        </w:rPr>
        <w:t>По экологическому направлению организованы и проведены следующие мероприятия:</w:t>
      </w:r>
    </w:p>
    <w:p w:rsidR="00BC3EFA" w:rsidRPr="00C57F88" w:rsidRDefault="00BC3EFA" w:rsidP="00BC3EFA">
      <w:pPr>
        <w:tabs>
          <w:tab w:val="left" w:pos="720"/>
          <w:tab w:val="left" w:pos="1440"/>
          <w:tab w:val="left" w:pos="2160"/>
          <w:tab w:val="left" w:pos="2680"/>
          <w:tab w:val="left" w:pos="2880"/>
          <w:tab w:val="left" w:pos="3600"/>
          <w:tab w:val="left" w:pos="4320"/>
          <w:tab w:val="left" w:pos="5040"/>
          <w:tab w:val="left" w:pos="5760"/>
          <w:tab w:val="left" w:pos="6480"/>
          <w:tab w:val="left" w:pos="7200"/>
          <w:tab w:val="left" w:pos="7920"/>
          <w:tab w:val="left" w:pos="8760"/>
        </w:tabs>
        <w:jc w:val="both"/>
        <w:rPr>
          <w:bCs/>
          <w:sz w:val="28"/>
          <w:szCs w:val="28"/>
        </w:rPr>
      </w:pPr>
      <w:r w:rsidRPr="00C57F88">
        <w:rPr>
          <w:sz w:val="28"/>
          <w:szCs w:val="28"/>
        </w:rPr>
        <w:t xml:space="preserve">- </w:t>
      </w:r>
      <w:r w:rsidRPr="00C57F88">
        <w:rPr>
          <w:bCs/>
          <w:sz w:val="28"/>
          <w:szCs w:val="28"/>
        </w:rPr>
        <w:t xml:space="preserve">в период с </w:t>
      </w:r>
      <w:r w:rsidRPr="00C57F88">
        <w:rPr>
          <w:sz w:val="28"/>
          <w:szCs w:val="28"/>
        </w:rPr>
        <w:t xml:space="preserve">18.01.2017 г. по 28.02.2017 г. </w:t>
      </w:r>
      <w:r w:rsidRPr="00C57F88">
        <w:rPr>
          <w:bCs/>
          <w:sz w:val="28"/>
          <w:szCs w:val="28"/>
        </w:rPr>
        <w:t xml:space="preserve"> был организован и проведен муниципальный конкурс фотографий «Зимний пейзаж»</w:t>
      </w:r>
      <w:r w:rsidRPr="00C57F88">
        <w:rPr>
          <w:sz w:val="28"/>
          <w:szCs w:val="28"/>
        </w:rPr>
        <w:t xml:space="preserve"> (приказ МБУ «МК и ЦБ отдела образования Администрации Милютинского района» от 16.01.2017 г. №5). </w:t>
      </w:r>
      <w:r w:rsidRPr="00C57F88">
        <w:rPr>
          <w:bCs/>
          <w:sz w:val="28"/>
          <w:szCs w:val="28"/>
        </w:rPr>
        <w:t xml:space="preserve">Для участия в конкурсе были представлены работы </w:t>
      </w:r>
      <w:r w:rsidR="00F33284" w:rsidRPr="00C57F88">
        <w:rPr>
          <w:bCs/>
          <w:sz w:val="28"/>
          <w:szCs w:val="28"/>
        </w:rPr>
        <w:t xml:space="preserve">обучающихся из </w:t>
      </w:r>
      <w:r w:rsidRPr="00C57F88">
        <w:rPr>
          <w:bCs/>
          <w:sz w:val="28"/>
          <w:szCs w:val="28"/>
        </w:rPr>
        <w:t>13 общеобразовательных организаций</w:t>
      </w:r>
      <w:r w:rsidRPr="00C57F88">
        <w:rPr>
          <w:bCs/>
        </w:rPr>
        <w:t>.</w:t>
      </w:r>
      <w:r w:rsidRPr="00C57F88">
        <w:rPr>
          <w:bCs/>
          <w:sz w:val="28"/>
          <w:szCs w:val="28"/>
        </w:rPr>
        <w:t xml:space="preserve"> По итогам конкурса обучающиеся, занявшие призовые места награждены грамотами МБУ «МК и ЦБ отдела образования Администрации Милютинского района».</w:t>
      </w:r>
    </w:p>
    <w:p w:rsidR="00BC3EFA" w:rsidRPr="00C57F88" w:rsidRDefault="00BC3EFA" w:rsidP="00BC3EFA">
      <w:pPr>
        <w:jc w:val="both"/>
        <w:rPr>
          <w:sz w:val="28"/>
          <w:szCs w:val="28"/>
        </w:rPr>
      </w:pPr>
      <w:r w:rsidRPr="00C57F88">
        <w:rPr>
          <w:bCs/>
          <w:sz w:val="28"/>
          <w:szCs w:val="28"/>
        </w:rPr>
        <w:t>-</w:t>
      </w:r>
      <w:r w:rsidRPr="00C57F88">
        <w:rPr>
          <w:sz w:val="28"/>
          <w:szCs w:val="28"/>
        </w:rPr>
        <w:t xml:space="preserve"> в начале марта, в рамках Года экологии и  Дней защиты от экологической опасности проведен муниципальный этап областной экологической акции «Земля – наш общий дом». На конкурс были представлены работы (отчёты) 6 общеобразовательных организаций. По итогам муниципального этапа областной акции членами жюри определены лучшие работы: I место- МБОУ Николо-Березовская СОШ, II место -МБОУ Кутейниковская СОШ. Работы, занявшие  I и II место отправлены для участия в областной акции  «Земля – наш общий дом»;</w:t>
      </w:r>
    </w:p>
    <w:p w:rsidR="00BC3EFA" w:rsidRPr="00C57F88" w:rsidRDefault="00BC3EFA" w:rsidP="00BC3EFA">
      <w:pPr>
        <w:jc w:val="both"/>
        <w:rPr>
          <w:sz w:val="28"/>
          <w:szCs w:val="28"/>
        </w:rPr>
      </w:pPr>
      <w:r w:rsidRPr="00C57F88">
        <w:rPr>
          <w:sz w:val="28"/>
          <w:szCs w:val="28"/>
        </w:rPr>
        <w:t xml:space="preserve">- </w:t>
      </w:r>
      <w:r w:rsidRPr="00C57F88">
        <w:rPr>
          <w:bCs/>
          <w:sz w:val="28"/>
          <w:szCs w:val="28"/>
        </w:rPr>
        <w:t xml:space="preserve">в период с </w:t>
      </w:r>
      <w:r w:rsidRPr="00C57F88">
        <w:rPr>
          <w:sz w:val="28"/>
          <w:szCs w:val="28"/>
        </w:rPr>
        <w:t xml:space="preserve">21.03.2017 г. по 25.04.2017 г. </w:t>
      </w:r>
      <w:r w:rsidRPr="00C57F88">
        <w:rPr>
          <w:bCs/>
          <w:sz w:val="28"/>
          <w:szCs w:val="28"/>
        </w:rPr>
        <w:t xml:space="preserve"> был организован и проведен муниципальный этап областного конкурса сочинений «Край родной, навек любимый», посвященный Году экологии среди обучающихся 12-18 лет (приказ </w:t>
      </w:r>
      <w:r w:rsidRPr="00C57F88">
        <w:rPr>
          <w:sz w:val="28"/>
          <w:szCs w:val="28"/>
        </w:rPr>
        <w:t>МБУ «МК и ЦБ отдела образования Администрации Милютинского района» от  21.03.2017 г. №31).</w:t>
      </w:r>
      <w:r w:rsidRPr="00C57F88">
        <w:rPr>
          <w:bCs/>
          <w:sz w:val="28"/>
          <w:szCs w:val="28"/>
        </w:rPr>
        <w:t xml:space="preserve"> Для участия в конкурсе были представлены работы обучающихся 12  общеобразовательных организаций района. По итогам конкурса обучающиеся, занявшие призовые места награждены грамотами МБУ «МК и ЦБ отдела образования Администрации Милютинского района».</w:t>
      </w:r>
      <w:r w:rsidRPr="00C57F88">
        <w:t xml:space="preserve"> </w:t>
      </w:r>
      <w:r w:rsidRPr="00C57F88">
        <w:rPr>
          <w:sz w:val="28"/>
          <w:szCs w:val="28"/>
        </w:rPr>
        <w:t xml:space="preserve">Работы победителей и призёров, занявших (I-III) призовые места направлены в  г. Ростов-на-Дону для участия в областном конкурсе сочинений.  По итогам областного конкурса  среди участников нашего района - победителей и призёров нет; </w:t>
      </w:r>
    </w:p>
    <w:p w:rsidR="00BC3EFA" w:rsidRPr="00C57F88" w:rsidRDefault="00BC3EFA" w:rsidP="00BC3EFA">
      <w:pPr>
        <w:jc w:val="both"/>
        <w:rPr>
          <w:bCs/>
          <w:sz w:val="28"/>
          <w:szCs w:val="28"/>
        </w:rPr>
      </w:pPr>
      <w:r w:rsidRPr="00C57F88">
        <w:rPr>
          <w:sz w:val="28"/>
          <w:szCs w:val="28"/>
        </w:rPr>
        <w:t xml:space="preserve">- </w:t>
      </w:r>
      <w:r w:rsidRPr="00C57F88">
        <w:rPr>
          <w:bCs/>
          <w:sz w:val="28"/>
          <w:szCs w:val="28"/>
        </w:rPr>
        <w:t xml:space="preserve">в период с </w:t>
      </w:r>
      <w:r w:rsidRPr="00C57F88">
        <w:rPr>
          <w:sz w:val="28"/>
          <w:szCs w:val="28"/>
        </w:rPr>
        <w:t xml:space="preserve">18.04.2017 г. по 03.05.2017 г. </w:t>
      </w:r>
      <w:r w:rsidRPr="00C57F88">
        <w:rPr>
          <w:bCs/>
          <w:sz w:val="28"/>
          <w:szCs w:val="28"/>
        </w:rPr>
        <w:t xml:space="preserve"> был организован и проведен муниципальный конкурс рисунков о природе «Торжество весны», посвященный Году экологии среди обучающихся 1-6 классов (приказ МБУ «МК и ЦБ отдела образования Администрации Милютинского района» от 17.04.2017 г. №44). Для участия в конкурсе были представлены работы обучающихся 14 общеобразовательных организаций района. По итогам конкурса обучающиеся, занявшие призовые места награждены грамотами МБУ «МК и ЦБ отдела образования Администрации Милютинского района»;</w:t>
      </w:r>
    </w:p>
    <w:p w:rsidR="00BC3EFA" w:rsidRPr="00C57F88" w:rsidRDefault="00BC3EFA" w:rsidP="00BC3EFA">
      <w:pPr>
        <w:jc w:val="both"/>
        <w:rPr>
          <w:sz w:val="28"/>
          <w:szCs w:val="26"/>
        </w:rPr>
      </w:pPr>
      <w:r w:rsidRPr="00C57F88">
        <w:rPr>
          <w:bCs/>
          <w:sz w:val="28"/>
          <w:szCs w:val="28"/>
        </w:rPr>
        <w:t xml:space="preserve">- </w:t>
      </w:r>
      <w:r w:rsidRPr="00C57F88">
        <w:rPr>
          <w:sz w:val="28"/>
          <w:szCs w:val="28"/>
        </w:rPr>
        <w:t xml:space="preserve">в период с 03.06.2017 по 04.06.2017 г. в муниципальном образовании  «Милютинский  район» </w:t>
      </w:r>
      <w:r w:rsidR="00465D9F" w:rsidRPr="00C57F88">
        <w:rPr>
          <w:sz w:val="28"/>
          <w:szCs w:val="28"/>
        </w:rPr>
        <w:t xml:space="preserve">в </w:t>
      </w:r>
      <w:r w:rsidRPr="00C57F88">
        <w:rPr>
          <w:sz w:val="28"/>
          <w:szCs w:val="28"/>
        </w:rPr>
        <w:t xml:space="preserve">рамках Всероссийского детского экологического фестиваля «Праздник Эколят и Молодых защитников Природы» во всех  образовательных организациях района проведены  мероприятия с организацией тематических площадок, посвященных особо охраняемым природным территориям Ростовской области. </w:t>
      </w:r>
      <w:r w:rsidRPr="00C57F88">
        <w:rPr>
          <w:sz w:val="28"/>
          <w:szCs w:val="26"/>
        </w:rPr>
        <w:t xml:space="preserve">Особенностью мероприятий «Эколята – Молодые Защитники природы» явилась деятельность по формированию культуры природолюбия у детей, направленность на духовно-нравственное, эстетическое воспитание, создание необходимых условий для развития гармоничной личности с использованием образов </w:t>
      </w:r>
      <w:r w:rsidRPr="00C57F88">
        <w:rPr>
          <w:sz w:val="28"/>
          <w:szCs w:val="26"/>
        </w:rPr>
        <w:lastRenderedPageBreak/>
        <w:t>сказочных героев «Эколят» – друзей и защитников Природы. Общее количество мероприятий составило - 23, в которых приняли участие 482 человека (обучающихся школ и воспитанников д/с);</w:t>
      </w:r>
    </w:p>
    <w:p w:rsidR="00BC3EFA" w:rsidRPr="00C57F88" w:rsidRDefault="00BC3EFA" w:rsidP="00BC3EFA">
      <w:pPr>
        <w:jc w:val="both"/>
        <w:rPr>
          <w:sz w:val="28"/>
          <w:szCs w:val="28"/>
        </w:rPr>
      </w:pPr>
      <w:r w:rsidRPr="00C57F88">
        <w:rPr>
          <w:sz w:val="28"/>
          <w:szCs w:val="28"/>
        </w:rPr>
        <w:t>- в период с 15.04.2017  по 15.05.2017 г. - акция «Всероссийский экологический урок «Сделаем вместе!»» (экоуроки, эколого - просветительские внеклассные мероприятия, объединенные общим названием «Зелёная акция», конкурсы «Эколидер», «Экоплакат»). В рамках данной акции приняли участие обучающиеся 5 общеобразовательных организаций (МБОУ Милютинская СОШ – 60 чел., МБОУ Маньково-Березовская СОШ – 52 чел., МБОУ Николо-Березовская СОШ – 56 чел., МБОУ Кутейниковская СОШ – 51 чел., МБОУ Первомайская ООШ – 40 чел.). Всего приняли участие в акции – 259 чел.;</w:t>
      </w:r>
    </w:p>
    <w:p w:rsidR="00BC3EFA" w:rsidRPr="00C57F88" w:rsidRDefault="00BC3EFA" w:rsidP="00BC3EFA">
      <w:pPr>
        <w:jc w:val="both"/>
        <w:rPr>
          <w:sz w:val="28"/>
          <w:szCs w:val="28"/>
        </w:rPr>
      </w:pPr>
      <w:r w:rsidRPr="00C57F88">
        <w:rPr>
          <w:sz w:val="28"/>
          <w:szCs w:val="28"/>
        </w:rPr>
        <w:t xml:space="preserve">- дипломом министерства природных ресурсов и экологии Ростовской области (2017 г.) награждена Адамова Анна Витальевна, обучающаяся МБОУ Николо-Березовской СОШ, занявшая I место в региональном этапе Всероссийского юниорского лесного конкурса «Подрост», в номинации «Практическая природоохранная деятельность», тема работы «Посади дерево!» Руководитель работы – Адамова Светлана Алексеевна, учитель химии и биологии МБОУ Николо-Берёзовской СОШ; </w:t>
      </w:r>
    </w:p>
    <w:p w:rsidR="00BC3EFA" w:rsidRPr="00C57F88" w:rsidRDefault="00BC3EFA" w:rsidP="00BC3EFA">
      <w:pPr>
        <w:jc w:val="both"/>
        <w:rPr>
          <w:sz w:val="28"/>
          <w:szCs w:val="28"/>
        </w:rPr>
      </w:pPr>
      <w:r w:rsidRPr="00C57F88">
        <w:rPr>
          <w:sz w:val="28"/>
          <w:szCs w:val="28"/>
        </w:rPr>
        <w:t xml:space="preserve">- дипломом МО и ПО РО ГБУ ДО РО «Областной экологический центр учащихся» (2017 г.)  награждена Адамова Анна Витальевна, победитель (1 место) регионального этапа Всероссийского юниорского лесного конкурса «Подрост» «За сохранение природы и бережное отношение к лесным богатствам» (номинация: практическая природоохранная деятельность); </w:t>
      </w:r>
    </w:p>
    <w:p w:rsidR="00BC3EFA" w:rsidRPr="00C57F88" w:rsidRDefault="00BC3EFA" w:rsidP="00BC3EFA">
      <w:pPr>
        <w:jc w:val="both"/>
        <w:rPr>
          <w:sz w:val="28"/>
          <w:szCs w:val="28"/>
        </w:rPr>
      </w:pPr>
      <w:r w:rsidRPr="00C57F88">
        <w:rPr>
          <w:sz w:val="28"/>
          <w:szCs w:val="28"/>
        </w:rPr>
        <w:t>- Ерёменко Юлия Николаевна, обучающаяся МБОУ Маньково-Берёзовской СОШ - победитель областного конкурса «Эколидер» (2017 г.), прошедшего в рамках Акции «Всероссийского экологического урока «Сделаем вместе!»». Руководитель работы - Польских Наталья Петровна, учитель географии МБОУ Маньково-Берёзовской СОШ;</w:t>
      </w:r>
    </w:p>
    <w:p w:rsidR="00BC3EFA" w:rsidRPr="00C57F88" w:rsidRDefault="00BC3EFA" w:rsidP="00BC3EFA">
      <w:pPr>
        <w:jc w:val="both"/>
        <w:rPr>
          <w:sz w:val="28"/>
          <w:szCs w:val="28"/>
        </w:rPr>
      </w:pPr>
      <w:r w:rsidRPr="00C57F88">
        <w:rPr>
          <w:sz w:val="28"/>
          <w:szCs w:val="28"/>
        </w:rPr>
        <w:t xml:space="preserve">- </w:t>
      </w:r>
      <w:r w:rsidRPr="00C57F88">
        <w:rPr>
          <w:sz w:val="28"/>
          <w:szCs w:val="28"/>
          <w:shd w:val="clear" w:color="auto" w:fill="FFFFFF"/>
        </w:rPr>
        <w:t xml:space="preserve">с 5 по 9 сентября – участие команды </w:t>
      </w:r>
      <w:r w:rsidRPr="00C57F88">
        <w:rPr>
          <w:color w:val="222222"/>
          <w:sz w:val="28"/>
          <w:szCs w:val="28"/>
        </w:rPr>
        <w:t>«ГУРАН» МБОУ Николо-Берёзовской СОШ  в составе:</w:t>
      </w:r>
      <w:r w:rsidRPr="00C57F88">
        <w:rPr>
          <w:sz w:val="28"/>
          <w:szCs w:val="28"/>
        </w:rPr>
        <w:t xml:space="preserve">    Гаркушиной Дарьи,  Украинцевой Ольги, обучающихся 7 класса; Мартыщенко Никиты, Чернова Андрея, обучающихся  9 класса, </w:t>
      </w:r>
      <w:r w:rsidRPr="00C57F88">
        <w:rPr>
          <w:color w:val="222222"/>
          <w:sz w:val="28"/>
          <w:szCs w:val="28"/>
        </w:rPr>
        <w:t>а также руководителя Черновой Натальи Александровны</w:t>
      </w:r>
      <w:r w:rsidRPr="00C57F88">
        <w:rPr>
          <w:sz w:val="28"/>
          <w:szCs w:val="28"/>
          <w:shd w:val="clear" w:color="auto" w:fill="FFFFFF"/>
        </w:rPr>
        <w:t xml:space="preserve"> в </w:t>
      </w:r>
      <w:r w:rsidRPr="00C57F88">
        <w:rPr>
          <w:sz w:val="28"/>
          <w:szCs w:val="28"/>
          <w:bdr w:val="none" w:sz="0" w:space="0" w:color="auto" w:frame="1"/>
          <w:shd w:val="clear" w:color="auto" w:fill="FFFFFF"/>
          <w:lang w:val="en-US"/>
        </w:rPr>
        <w:t>VII </w:t>
      </w:r>
      <w:r w:rsidRPr="00C57F88">
        <w:rPr>
          <w:sz w:val="28"/>
          <w:szCs w:val="28"/>
          <w:bdr w:val="none" w:sz="0" w:space="0" w:color="auto" w:frame="1"/>
          <w:shd w:val="clear" w:color="auto" w:fill="FFFFFF"/>
        </w:rPr>
        <w:t xml:space="preserve">областной слете  юных экологов, который состоялся </w:t>
      </w:r>
      <w:r w:rsidRPr="00C57F88">
        <w:rPr>
          <w:sz w:val="28"/>
          <w:szCs w:val="28"/>
          <w:shd w:val="clear" w:color="auto" w:fill="FFFFFF"/>
        </w:rPr>
        <w:t xml:space="preserve"> на территории спортивно-оздоровительного комплекса «Ромашка» в поселке Золотая Коса Неклиновского  района.    </w:t>
      </w:r>
    </w:p>
    <w:p w:rsidR="00BC3EFA" w:rsidRPr="00C57F88" w:rsidRDefault="00BC3EFA" w:rsidP="00BC3EFA">
      <w:pPr>
        <w:shd w:val="clear" w:color="auto" w:fill="FFFFFF"/>
        <w:jc w:val="both"/>
        <w:textAlignment w:val="baseline"/>
        <w:rPr>
          <w:rStyle w:val="af5"/>
          <w:i w:val="0"/>
          <w:iCs w:val="0"/>
          <w:shd w:val="clear" w:color="auto" w:fill="FFFFFF"/>
        </w:rPr>
      </w:pPr>
      <w:r w:rsidRPr="00C57F88">
        <w:rPr>
          <w:sz w:val="28"/>
          <w:szCs w:val="28"/>
          <w:bdr w:val="none" w:sz="0" w:space="0" w:color="auto" w:frame="1"/>
        </w:rPr>
        <w:t xml:space="preserve">      </w:t>
      </w:r>
      <w:r w:rsidRPr="00C57F88">
        <w:rPr>
          <w:sz w:val="28"/>
          <w:szCs w:val="28"/>
          <w:shd w:val="clear" w:color="auto" w:fill="FFFFFF"/>
        </w:rPr>
        <w:t>Программа слета включала  в себя презентацию инновационного экологического проекта «Экологическое будущее Ростовской области».</w:t>
      </w:r>
      <w:r w:rsidRPr="00C57F88">
        <w:rPr>
          <w:sz w:val="28"/>
          <w:szCs w:val="28"/>
          <w:bdr w:val="none" w:sz="0" w:space="0" w:color="auto" w:frame="1"/>
        </w:rPr>
        <w:t xml:space="preserve"> </w:t>
      </w:r>
      <w:r w:rsidRPr="00C57F88">
        <w:rPr>
          <w:sz w:val="28"/>
          <w:szCs w:val="28"/>
          <w:shd w:val="clear" w:color="auto" w:fill="FFFFFF"/>
        </w:rPr>
        <w:t>Были представлены интерактивные площадки, демонстрирующие навыки изучения природных объектов, в том числе растений, животных, почв Донского края.</w:t>
      </w:r>
    </w:p>
    <w:p w:rsidR="00BC3EFA" w:rsidRPr="00C57F88" w:rsidRDefault="00BC3EFA" w:rsidP="00BC3EFA">
      <w:pPr>
        <w:shd w:val="clear" w:color="auto" w:fill="FFFFFF"/>
        <w:jc w:val="both"/>
        <w:textAlignment w:val="baseline"/>
      </w:pPr>
      <w:r w:rsidRPr="00C57F88">
        <w:rPr>
          <w:sz w:val="28"/>
          <w:szCs w:val="28"/>
          <w:shd w:val="clear" w:color="auto" w:fill="FFFFFF"/>
        </w:rPr>
        <w:t xml:space="preserve">      В программе слета состоялись «зеленые уроки», круглые столы, экологические мастерские, мастер – классы и интерактивные занятия. С участниками  слета встретились   специалисты-экологи крупных предприятий области, активно внедряющие у себя природоохранные и ресурсосберегающие технологии, а также  общественные деятели Ростовской области.  Проводилась  профориентационная работа –  были приглашены представители ВУЗов, где есть специальности экологической направленности,  с учащимися  старших классов проведено тестирование.  </w:t>
      </w:r>
    </w:p>
    <w:p w:rsidR="00BC3EFA" w:rsidRPr="00C57F88" w:rsidRDefault="00BC3EFA" w:rsidP="00BC3EFA">
      <w:pPr>
        <w:shd w:val="clear" w:color="auto" w:fill="FFFFFF"/>
        <w:jc w:val="both"/>
        <w:textAlignment w:val="baseline"/>
        <w:rPr>
          <w:sz w:val="28"/>
          <w:szCs w:val="28"/>
          <w:shd w:val="clear" w:color="auto" w:fill="FFFFFF"/>
        </w:rPr>
      </w:pPr>
      <w:r w:rsidRPr="00C57F88">
        <w:rPr>
          <w:sz w:val="28"/>
          <w:szCs w:val="28"/>
          <w:shd w:val="clear" w:color="auto" w:fill="FFFFFF"/>
        </w:rPr>
        <w:t xml:space="preserve">   </w:t>
      </w:r>
      <w:r w:rsidR="00042FD6" w:rsidRPr="00C57F88">
        <w:rPr>
          <w:sz w:val="28"/>
          <w:szCs w:val="28"/>
          <w:shd w:val="clear" w:color="auto" w:fill="FFFFFF"/>
        </w:rPr>
        <w:t xml:space="preserve">   </w:t>
      </w:r>
      <w:r w:rsidRPr="00C57F88">
        <w:rPr>
          <w:sz w:val="28"/>
          <w:szCs w:val="28"/>
          <w:shd w:val="clear" w:color="auto" w:fill="FFFFFF"/>
        </w:rPr>
        <w:t xml:space="preserve">Команда МБОУ Николо-Берёзовской СОШ достойно представила проект «Сердце родного края» и стендовую презентацию о деятельности экологического  объединения «ГУРАН».  На торжественном закрытии слета всем ребятам и педагогам    </w:t>
      </w:r>
      <w:r w:rsidRPr="00C57F88">
        <w:rPr>
          <w:sz w:val="28"/>
          <w:szCs w:val="28"/>
          <w:shd w:val="clear" w:color="auto" w:fill="FFFFFF"/>
        </w:rPr>
        <w:lastRenderedPageBreak/>
        <w:t xml:space="preserve">были вручены именные  сертификаты участника </w:t>
      </w:r>
      <w:r w:rsidRPr="00C57F88">
        <w:rPr>
          <w:sz w:val="28"/>
          <w:szCs w:val="28"/>
          <w:shd w:val="clear" w:color="auto" w:fill="FFFFFF"/>
          <w:lang w:val="en-US"/>
        </w:rPr>
        <w:t>VII</w:t>
      </w:r>
      <w:r w:rsidRPr="00C57F88">
        <w:rPr>
          <w:sz w:val="28"/>
          <w:szCs w:val="28"/>
          <w:shd w:val="clear" w:color="auto" w:fill="FFFFFF"/>
        </w:rPr>
        <w:t xml:space="preserve"> областного слета юных экологов  и памятные подарки. Информация об участии команды МБОУ Милютинской СОШ размещена на сайте отдела образования Администрации Милютинского района;</w:t>
      </w:r>
    </w:p>
    <w:p w:rsidR="00BC3EFA" w:rsidRPr="00C57F88" w:rsidRDefault="00BC3EFA" w:rsidP="00BC3EFA">
      <w:pPr>
        <w:jc w:val="both"/>
        <w:rPr>
          <w:sz w:val="28"/>
          <w:szCs w:val="28"/>
        </w:rPr>
      </w:pPr>
      <w:r w:rsidRPr="00C57F88">
        <w:rPr>
          <w:sz w:val="28"/>
          <w:szCs w:val="28"/>
        </w:rPr>
        <w:t>- со 2 по 25 сентября 2017 года  - участие обучающихся общеобразовательных организаций во Всероссийском субботнике «Зелёная Россия»;</w:t>
      </w:r>
    </w:p>
    <w:p w:rsidR="00BC3EFA" w:rsidRPr="00C57F88" w:rsidRDefault="00BC3EFA" w:rsidP="00BC3EFA">
      <w:pPr>
        <w:jc w:val="both"/>
        <w:rPr>
          <w:bCs/>
          <w:sz w:val="28"/>
          <w:szCs w:val="28"/>
        </w:rPr>
      </w:pPr>
      <w:r w:rsidRPr="00C57F88">
        <w:rPr>
          <w:sz w:val="28"/>
          <w:szCs w:val="28"/>
        </w:rPr>
        <w:t xml:space="preserve">- </w:t>
      </w:r>
      <w:r w:rsidRPr="00C57F88">
        <w:rPr>
          <w:bCs/>
          <w:sz w:val="28"/>
          <w:szCs w:val="28"/>
        </w:rPr>
        <w:t xml:space="preserve">с </w:t>
      </w:r>
      <w:r w:rsidRPr="00C57F88">
        <w:rPr>
          <w:sz w:val="28"/>
          <w:szCs w:val="28"/>
        </w:rPr>
        <w:t xml:space="preserve">11.09.2017 г. по 29.09.2017 г. </w:t>
      </w:r>
      <w:r w:rsidRPr="00C57F88">
        <w:rPr>
          <w:bCs/>
          <w:sz w:val="28"/>
          <w:szCs w:val="28"/>
        </w:rPr>
        <w:t xml:space="preserve"> был организован и проведен муниципальный Конкурс поделок из природного материала «В соавторстве с природой» (подарок для любимого педагога)»</w:t>
      </w:r>
      <w:r w:rsidRPr="00C57F88">
        <w:rPr>
          <w:bCs/>
        </w:rPr>
        <w:t xml:space="preserve"> </w:t>
      </w:r>
      <w:r w:rsidRPr="00C57F88">
        <w:rPr>
          <w:bCs/>
          <w:sz w:val="28"/>
          <w:szCs w:val="28"/>
        </w:rPr>
        <w:t xml:space="preserve">среди обучающихся 4-7 классов и </w:t>
      </w:r>
      <w:r w:rsidRPr="00C57F88">
        <w:rPr>
          <w:sz w:val="28"/>
          <w:szCs w:val="28"/>
        </w:rPr>
        <w:t>воспитанников дошкольных образовательных организаций</w:t>
      </w:r>
      <w:r w:rsidRPr="00C57F88">
        <w:rPr>
          <w:bCs/>
          <w:sz w:val="28"/>
          <w:szCs w:val="28"/>
        </w:rPr>
        <w:t xml:space="preserve"> (приказ МБУ «МК и ЦБ отдела образования Администрации Милютинского района» от 06.09.2017 г. №74). Для участия в конкурсе были представлены работы обучающихся 15 общеобразовательных организаций (школ) и 12 дошкольных образовательных организаций района. По итогам конкурса обучающиеся школ и воспитанники дошкольных организаций, занявшие призовые места награждены грамотами МБУ «МК и ЦБ отдела образования Администрации Милютинского района»;</w:t>
      </w:r>
    </w:p>
    <w:p w:rsidR="00BC3EFA" w:rsidRPr="00C57F88" w:rsidRDefault="00BC3EFA" w:rsidP="00BC3EFA">
      <w:pPr>
        <w:jc w:val="both"/>
        <w:rPr>
          <w:sz w:val="28"/>
          <w:szCs w:val="28"/>
        </w:rPr>
      </w:pPr>
      <w:r w:rsidRPr="00C57F88">
        <w:rPr>
          <w:bCs/>
          <w:sz w:val="28"/>
          <w:szCs w:val="28"/>
        </w:rPr>
        <w:t xml:space="preserve">-  в период с </w:t>
      </w:r>
      <w:r w:rsidRPr="00C57F88">
        <w:rPr>
          <w:sz w:val="28"/>
          <w:szCs w:val="28"/>
        </w:rPr>
        <w:t xml:space="preserve">15.09.2017 г. по 20.10.2017 г. </w:t>
      </w:r>
      <w:r w:rsidRPr="00C57F88">
        <w:rPr>
          <w:bCs/>
          <w:sz w:val="28"/>
          <w:szCs w:val="28"/>
        </w:rPr>
        <w:t xml:space="preserve"> был организован и проведен муниципальный этап регионального этногеографического конкурса «Славен Дон-2017» (</w:t>
      </w:r>
      <w:r w:rsidRPr="00C57F88">
        <w:rPr>
          <w:sz w:val="28"/>
          <w:szCs w:val="28"/>
        </w:rPr>
        <w:t xml:space="preserve">приказ МБУ «МК и ЦБ отдела образования Администрации Милютинского района» от 14.09.2017 г. №78  </w:t>
      </w:r>
      <w:r w:rsidRPr="00C57F88">
        <w:rPr>
          <w:bCs/>
          <w:sz w:val="28"/>
          <w:szCs w:val="28"/>
        </w:rPr>
        <w:t xml:space="preserve">«О проведении муниципального этапа регионального этногеографического конкурса «Славен Дон-2017»»). Для участия в конкурсе были представлены работы обучающихся 13 общеобразовательных организаций района. </w:t>
      </w:r>
      <w:r w:rsidRPr="00C57F88">
        <w:rPr>
          <w:sz w:val="28"/>
          <w:szCs w:val="28"/>
        </w:rPr>
        <w:t xml:space="preserve">По итогам муниципального конкурса работы 9 обучающихся из 6 общеобразовательных организаций района были направлены для участия в Конкурсе в г. Ростов-на-Дону. </w:t>
      </w:r>
    </w:p>
    <w:p w:rsidR="00BC3EFA" w:rsidRPr="00C57F88" w:rsidRDefault="00042FD6" w:rsidP="00BC3EFA">
      <w:pPr>
        <w:jc w:val="both"/>
        <w:rPr>
          <w:sz w:val="28"/>
          <w:szCs w:val="28"/>
        </w:rPr>
      </w:pPr>
      <w:r w:rsidRPr="00C57F88">
        <w:rPr>
          <w:sz w:val="28"/>
          <w:szCs w:val="28"/>
        </w:rPr>
        <w:t xml:space="preserve">      </w:t>
      </w:r>
      <w:r w:rsidR="00BC3EFA" w:rsidRPr="00C57F88">
        <w:rPr>
          <w:sz w:val="28"/>
          <w:szCs w:val="28"/>
        </w:rPr>
        <w:t xml:space="preserve">19 декабря в Областном экологическом центре г. Ростова-на-Дону состоялся финал конкурса «Славен Дон». Конкурс проводился в три этапа – муниципальный, региональный заочный и региональный очный. Победитель первых двух этапов в номинации «Эколого-краеведческие путеводители» работа «Достопримечательности Милютинского района Ростовской области» Хомета Елены,  обучающейся 10 класса МБОУ Кутейниковской СОШ представлена для защиты в финале Конкурса. По итогам регионального этногеографического Конкурса «Славен Дон – 2017» Хомета Елена стала победителем, награждена дипломом ГБУ ДО РО «Областной экологический центр учащихся» (I место). </w:t>
      </w:r>
    </w:p>
    <w:p w:rsidR="00BC3EFA" w:rsidRPr="00C57F88" w:rsidRDefault="00BC3EFA" w:rsidP="00BC3EFA">
      <w:pPr>
        <w:jc w:val="both"/>
        <w:rPr>
          <w:sz w:val="28"/>
          <w:szCs w:val="28"/>
        </w:rPr>
      </w:pPr>
      <w:r w:rsidRPr="00C57F88">
        <w:rPr>
          <w:sz w:val="28"/>
          <w:szCs w:val="28"/>
        </w:rPr>
        <w:t xml:space="preserve">      В номинации «Живой символ малой родины» работа Беспалова Дмитрия, обучающегося 7 класса МБОУ Первомайской ООШ «Дары природы» заняла II место. Беспалов Дмитрий наг</w:t>
      </w:r>
      <w:r w:rsidR="00D51981" w:rsidRPr="00C57F88">
        <w:rPr>
          <w:sz w:val="28"/>
          <w:szCs w:val="28"/>
        </w:rPr>
        <w:t xml:space="preserve">раждён дипломом ГБУ ДО РО </w:t>
      </w:r>
      <w:r w:rsidRPr="00C57F88">
        <w:rPr>
          <w:sz w:val="28"/>
          <w:szCs w:val="28"/>
        </w:rPr>
        <w:t xml:space="preserve">«Областной экологический центр учащихся» (II место). </w:t>
      </w:r>
    </w:p>
    <w:p w:rsidR="00BC3EFA" w:rsidRPr="00C57F88" w:rsidRDefault="00BC3EFA" w:rsidP="00BC3EFA">
      <w:pPr>
        <w:jc w:val="both"/>
        <w:rPr>
          <w:sz w:val="28"/>
          <w:szCs w:val="28"/>
        </w:rPr>
      </w:pPr>
      <w:r w:rsidRPr="00C57F88">
        <w:rPr>
          <w:sz w:val="28"/>
          <w:szCs w:val="28"/>
        </w:rPr>
        <w:t xml:space="preserve">      На основании решения оргкомитета с правами жюри конкурсные работы Хомета Елены и Беспалова Дмитрия направлены для участия в федеральном этапе Всероссийского конкурса «Моя малая родина: природа, культура, этнос».</w:t>
      </w:r>
    </w:p>
    <w:p w:rsidR="00BC3EFA" w:rsidRPr="00C57F88" w:rsidRDefault="00BC3EFA" w:rsidP="00BC3EFA">
      <w:pPr>
        <w:jc w:val="both"/>
        <w:rPr>
          <w:bCs/>
          <w:color w:val="FF0000"/>
          <w:sz w:val="28"/>
          <w:szCs w:val="28"/>
        </w:rPr>
      </w:pPr>
    </w:p>
    <w:p w:rsidR="00BC3EFA" w:rsidRPr="00C57F88" w:rsidRDefault="00BC3EFA" w:rsidP="00BC3EFA">
      <w:pPr>
        <w:jc w:val="both"/>
        <w:rPr>
          <w:color w:val="FF0000"/>
          <w:sz w:val="28"/>
          <w:szCs w:val="28"/>
        </w:rPr>
      </w:pPr>
    </w:p>
    <w:p w:rsidR="00BC3EFA" w:rsidRPr="00C57F88" w:rsidRDefault="00BC3EFA" w:rsidP="00BC3EFA">
      <w:pPr>
        <w:jc w:val="both"/>
        <w:rPr>
          <w:noProof/>
          <w:sz w:val="28"/>
          <w:szCs w:val="28"/>
        </w:rPr>
      </w:pPr>
      <w:r w:rsidRPr="00C57F88">
        <w:rPr>
          <w:noProof/>
          <w:sz w:val="28"/>
          <w:szCs w:val="28"/>
        </w:rPr>
        <w:t>Психолого-педагогическое направление:</w:t>
      </w:r>
    </w:p>
    <w:p w:rsidR="00BC3EFA" w:rsidRPr="00C57F88" w:rsidRDefault="00D72B16" w:rsidP="00D72B16">
      <w:pPr>
        <w:jc w:val="both"/>
        <w:rPr>
          <w:bCs/>
          <w:sz w:val="28"/>
          <w:szCs w:val="28"/>
        </w:rPr>
      </w:pPr>
      <w:r w:rsidRPr="00C57F88">
        <w:rPr>
          <w:bCs/>
          <w:sz w:val="28"/>
          <w:szCs w:val="28"/>
        </w:rPr>
        <w:t xml:space="preserve">      </w:t>
      </w:r>
      <w:r w:rsidR="00BC3EFA" w:rsidRPr="00C57F88">
        <w:rPr>
          <w:bCs/>
          <w:sz w:val="28"/>
          <w:szCs w:val="28"/>
        </w:rPr>
        <w:t xml:space="preserve">В I квартале 2017 года ПМПК г. Шахты были обследованы - 4 обучающихся школ муниципалитета, ОПМПК г. Ростова-на-Дону обследован -1 обучающийся. </w:t>
      </w:r>
    </w:p>
    <w:p w:rsidR="00BC3EFA" w:rsidRPr="00C57F88" w:rsidRDefault="00D72B16" w:rsidP="00D72B16">
      <w:pPr>
        <w:jc w:val="both"/>
        <w:rPr>
          <w:bCs/>
          <w:sz w:val="28"/>
          <w:szCs w:val="28"/>
        </w:rPr>
      </w:pPr>
      <w:r w:rsidRPr="00C57F88">
        <w:rPr>
          <w:bCs/>
          <w:sz w:val="28"/>
          <w:szCs w:val="28"/>
        </w:rPr>
        <w:t xml:space="preserve">      </w:t>
      </w:r>
      <w:r w:rsidR="00BC3EFA" w:rsidRPr="00C57F88">
        <w:rPr>
          <w:bCs/>
          <w:sz w:val="28"/>
          <w:szCs w:val="28"/>
        </w:rPr>
        <w:t>Во II квартале 2017 года Шахтинской ПМПК были обследованы - 5</w:t>
      </w:r>
      <w:r w:rsidR="00BC3EFA" w:rsidRPr="00C57F88">
        <w:rPr>
          <w:bCs/>
          <w:color w:val="FF0000"/>
          <w:sz w:val="28"/>
          <w:szCs w:val="28"/>
        </w:rPr>
        <w:t xml:space="preserve"> </w:t>
      </w:r>
      <w:r w:rsidR="00BC3EFA" w:rsidRPr="00C57F88">
        <w:rPr>
          <w:bCs/>
          <w:sz w:val="28"/>
          <w:szCs w:val="28"/>
        </w:rPr>
        <w:t xml:space="preserve"> несовершеннолетних ребенка; ОПМПК г. Ростова-на-Дону обследованы – 4</w:t>
      </w:r>
      <w:r w:rsidR="00BC3EFA" w:rsidRPr="00C57F88">
        <w:rPr>
          <w:bCs/>
          <w:color w:val="FF0000"/>
          <w:sz w:val="28"/>
          <w:szCs w:val="28"/>
        </w:rPr>
        <w:t xml:space="preserve"> </w:t>
      </w:r>
      <w:r w:rsidR="00BC3EFA" w:rsidRPr="00C57F88">
        <w:rPr>
          <w:bCs/>
          <w:sz w:val="28"/>
          <w:szCs w:val="28"/>
        </w:rPr>
        <w:t xml:space="preserve">несовершеннолетних ребенка. </w:t>
      </w:r>
    </w:p>
    <w:p w:rsidR="00BC3EFA" w:rsidRPr="00C57F88" w:rsidRDefault="00D72B16" w:rsidP="00D72B16">
      <w:pPr>
        <w:jc w:val="both"/>
        <w:rPr>
          <w:bCs/>
          <w:sz w:val="28"/>
          <w:szCs w:val="28"/>
        </w:rPr>
      </w:pPr>
      <w:r w:rsidRPr="00C57F88">
        <w:rPr>
          <w:bCs/>
          <w:sz w:val="28"/>
          <w:szCs w:val="28"/>
        </w:rPr>
        <w:lastRenderedPageBreak/>
        <w:t xml:space="preserve">      </w:t>
      </w:r>
      <w:r w:rsidR="00BC3EFA" w:rsidRPr="00C57F88">
        <w:rPr>
          <w:bCs/>
          <w:sz w:val="28"/>
          <w:szCs w:val="28"/>
        </w:rPr>
        <w:t xml:space="preserve">В III квартале 2017 года  ЦПМПК г. Ростова-на-Дону обследованы 3 обучающихся школ муниципалитета. Заключён договор </w:t>
      </w:r>
      <w:r w:rsidR="00BC3EFA" w:rsidRPr="00C57F88">
        <w:rPr>
          <w:sz w:val="28"/>
          <w:szCs w:val="28"/>
        </w:rPr>
        <w:t>о взаимодействии государственного бюджетного учреждения Ростовской области центра психолого-педагогической, медицинской и социальной помощи</w:t>
      </w:r>
      <w:r w:rsidR="00BC3EFA" w:rsidRPr="00C57F88">
        <w:rPr>
          <w:bCs/>
          <w:sz w:val="28"/>
          <w:szCs w:val="28"/>
        </w:rPr>
        <w:t xml:space="preserve"> </w:t>
      </w:r>
      <w:r w:rsidR="00BC3EFA" w:rsidRPr="00C57F88">
        <w:rPr>
          <w:sz w:val="28"/>
          <w:szCs w:val="28"/>
        </w:rPr>
        <w:t>и отдела образования Администрации Милютинского района</w:t>
      </w:r>
      <w:r w:rsidR="00BC3EFA" w:rsidRPr="00C57F88">
        <w:rPr>
          <w:bCs/>
          <w:sz w:val="28"/>
          <w:szCs w:val="28"/>
        </w:rPr>
        <w:t xml:space="preserve"> от 18.08.2017 г. </w:t>
      </w:r>
    </w:p>
    <w:p w:rsidR="00BC3EFA" w:rsidRPr="00C57F88" w:rsidRDefault="00D72B16" w:rsidP="00D72B16">
      <w:pPr>
        <w:jc w:val="both"/>
        <w:rPr>
          <w:bCs/>
          <w:sz w:val="28"/>
          <w:szCs w:val="28"/>
        </w:rPr>
      </w:pPr>
      <w:r w:rsidRPr="00C57F88">
        <w:rPr>
          <w:bCs/>
          <w:sz w:val="28"/>
          <w:szCs w:val="28"/>
        </w:rPr>
        <w:t xml:space="preserve">      </w:t>
      </w:r>
      <w:r w:rsidR="00BC3EFA" w:rsidRPr="00C57F88">
        <w:rPr>
          <w:bCs/>
          <w:sz w:val="28"/>
          <w:szCs w:val="28"/>
        </w:rPr>
        <w:t>В IV квартале 2017 года ЦПМПК г. Ростова-на-Дону обследованы 7 несовершеннолетних детей из муниципалитета, из них 3 обучающихся школ.</w:t>
      </w:r>
    </w:p>
    <w:p w:rsidR="00BC3EFA" w:rsidRPr="00C57F88" w:rsidRDefault="00D72B16" w:rsidP="00D72B16">
      <w:pPr>
        <w:jc w:val="both"/>
        <w:rPr>
          <w:bCs/>
          <w:sz w:val="28"/>
          <w:szCs w:val="28"/>
        </w:rPr>
      </w:pPr>
      <w:r w:rsidRPr="00BB23A8">
        <w:rPr>
          <w:bCs/>
          <w:sz w:val="28"/>
          <w:szCs w:val="28"/>
        </w:rPr>
        <w:t xml:space="preserve">      </w:t>
      </w:r>
      <w:r w:rsidR="00BC3EFA" w:rsidRPr="00C57F88">
        <w:rPr>
          <w:bCs/>
          <w:sz w:val="28"/>
          <w:szCs w:val="28"/>
        </w:rPr>
        <w:t>Всего в  2017 уч. г.  обследованы ЦПМПК г. Ростова-на-Дону и ПМПК г. Шахты – 24  несовершеннолетних.</w:t>
      </w:r>
    </w:p>
    <w:p w:rsidR="00BC3EFA" w:rsidRPr="00C57F88" w:rsidRDefault="00D72B16" w:rsidP="00D72B16">
      <w:pPr>
        <w:jc w:val="both"/>
        <w:rPr>
          <w:bCs/>
          <w:sz w:val="28"/>
          <w:szCs w:val="28"/>
        </w:rPr>
      </w:pPr>
      <w:r w:rsidRPr="00C57F88">
        <w:rPr>
          <w:bCs/>
          <w:sz w:val="28"/>
          <w:szCs w:val="28"/>
        </w:rPr>
        <w:t xml:space="preserve">      </w:t>
      </w:r>
      <w:r w:rsidR="00BC3EFA" w:rsidRPr="00C57F88">
        <w:rPr>
          <w:bCs/>
          <w:sz w:val="28"/>
          <w:szCs w:val="28"/>
        </w:rPr>
        <w:t>Информация об исполнении мероприятий, предусмотренных ИПРА ребёнка-инвалида (реабилитации или абилитации детей-инвалидов в соответствии с их индивидуальной программой реабилитации или абилитации) в течение 2017 уч.  в количестве  28 шт. предоставлены в ГБУ РО центр психолого-педагогической, медицинской и социальной помощи  и  бюро №39 филиала ФКУ «ГБ МСЭ по Ростовской области» (г. Морозовск).</w:t>
      </w:r>
    </w:p>
    <w:p w:rsidR="00BC3EFA" w:rsidRPr="00C57F88" w:rsidRDefault="00BC3EFA" w:rsidP="00BC3EFA">
      <w:pPr>
        <w:spacing w:line="0" w:lineRule="atLeast"/>
        <w:jc w:val="both"/>
        <w:rPr>
          <w:i/>
          <w:sz w:val="28"/>
          <w:szCs w:val="28"/>
        </w:rPr>
      </w:pPr>
      <w:r w:rsidRPr="00C57F88">
        <w:rPr>
          <w:color w:val="000000"/>
          <w:sz w:val="28"/>
          <w:szCs w:val="28"/>
        </w:rPr>
        <w:t xml:space="preserve">       </w:t>
      </w:r>
      <w:r w:rsidRPr="00C57F88">
        <w:rPr>
          <w:i/>
          <w:color w:val="000000"/>
          <w:sz w:val="28"/>
          <w:szCs w:val="28"/>
        </w:rPr>
        <w:t xml:space="preserve">Организация работы по </w:t>
      </w:r>
      <w:r w:rsidRPr="00C57F88">
        <w:rPr>
          <w:i/>
          <w:sz w:val="28"/>
          <w:szCs w:val="28"/>
        </w:rPr>
        <w:t>профилактике суицидов несовершеннолетних на территории района осуществлялась следующим образом:</w:t>
      </w:r>
    </w:p>
    <w:p w:rsidR="00BC3EFA" w:rsidRPr="00C57F88" w:rsidRDefault="00D72B16" w:rsidP="00D72B16">
      <w:pPr>
        <w:spacing w:line="0" w:lineRule="atLeast"/>
        <w:jc w:val="both"/>
        <w:rPr>
          <w:bCs/>
          <w:sz w:val="28"/>
          <w:szCs w:val="28"/>
        </w:rPr>
      </w:pPr>
      <w:r w:rsidRPr="00C57F88">
        <w:rPr>
          <w:sz w:val="28"/>
          <w:szCs w:val="28"/>
        </w:rPr>
        <w:t xml:space="preserve">       </w:t>
      </w:r>
      <w:r w:rsidR="00BC3EFA" w:rsidRPr="00C57F88">
        <w:rPr>
          <w:sz w:val="28"/>
          <w:szCs w:val="28"/>
        </w:rPr>
        <w:t xml:space="preserve">Образовательные организации Милютинского района в </w:t>
      </w:r>
      <w:r w:rsidR="00BC3EFA" w:rsidRPr="00C57F88">
        <w:rPr>
          <w:color w:val="000000"/>
          <w:sz w:val="28"/>
          <w:szCs w:val="28"/>
        </w:rPr>
        <w:t xml:space="preserve">работе по </w:t>
      </w:r>
      <w:r w:rsidR="00BC3EFA" w:rsidRPr="00C57F88">
        <w:rPr>
          <w:sz w:val="28"/>
          <w:szCs w:val="28"/>
        </w:rPr>
        <w:t xml:space="preserve">профилактике суицидов несовершеннолетних руководствовались региональной нормативно-правовой базой; и муниципального уровня: </w:t>
      </w:r>
      <w:r w:rsidR="00BC3EFA" w:rsidRPr="00C57F88">
        <w:rPr>
          <w:bCs/>
          <w:sz w:val="28"/>
          <w:szCs w:val="28"/>
        </w:rPr>
        <w:t>информационными письмами:</w:t>
      </w:r>
    </w:p>
    <w:p w:rsidR="00BC3EFA" w:rsidRPr="00C57F88" w:rsidRDefault="00BC3EFA" w:rsidP="00BC3EFA">
      <w:pPr>
        <w:spacing w:line="0" w:lineRule="atLeast"/>
        <w:jc w:val="both"/>
        <w:rPr>
          <w:sz w:val="28"/>
          <w:szCs w:val="28"/>
        </w:rPr>
      </w:pPr>
      <w:r w:rsidRPr="00C57F88">
        <w:rPr>
          <w:bCs/>
          <w:sz w:val="28"/>
          <w:szCs w:val="28"/>
        </w:rPr>
        <w:t xml:space="preserve">- отдела образования </w:t>
      </w:r>
      <w:r w:rsidRPr="00C57F88">
        <w:rPr>
          <w:sz w:val="28"/>
          <w:szCs w:val="28"/>
        </w:rPr>
        <w:t xml:space="preserve">от 30.03.2017 №437 «О незамедлительном информировании»; </w:t>
      </w:r>
      <w:r w:rsidRPr="00C57F88">
        <w:rPr>
          <w:bCs/>
          <w:sz w:val="28"/>
          <w:szCs w:val="28"/>
        </w:rPr>
        <w:t xml:space="preserve">от </w:t>
      </w:r>
      <w:r w:rsidRPr="00C57F88">
        <w:rPr>
          <w:sz w:val="28"/>
          <w:szCs w:val="28"/>
        </w:rPr>
        <w:t xml:space="preserve">04.04.2017 №465 об ограничении доступа к сайтам в сети </w:t>
      </w:r>
      <w:r w:rsidRPr="00C57F88">
        <w:rPr>
          <w:bCs/>
          <w:sz w:val="28"/>
          <w:szCs w:val="28"/>
        </w:rPr>
        <w:t xml:space="preserve"> «Интернет», содержащим информацию, распространение которой в РФ запрещено;</w:t>
      </w:r>
      <w:r w:rsidRPr="00C57F88">
        <w:rPr>
          <w:sz w:val="28"/>
          <w:szCs w:val="28"/>
        </w:rPr>
        <w:t xml:space="preserve">  от 24.05.2017 №733 «Об усилении мер безопасности обучающихся».</w:t>
      </w:r>
    </w:p>
    <w:p w:rsidR="00BC3EFA" w:rsidRPr="00C57F88" w:rsidRDefault="00BC3EFA" w:rsidP="00BC3EFA">
      <w:pPr>
        <w:pStyle w:val="a7"/>
        <w:tabs>
          <w:tab w:val="left" w:pos="708"/>
        </w:tabs>
        <w:jc w:val="both"/>
        <w:rPr>
          <w:bCs/>
          <w:sz w:val="28"/>
          <w:szCs w:val="28"/>
        </w:rPr>
      </w:pPr>
      <w:r w:rsidRPr="00C57F88">
        <w:rPr>
          <w:sz w:val="28"/>
          <w:szCs w:val="28"/>
        </w:rPr>
        <w:t xml:space="preserve">-  </w:t>
      </w:r>
      <w:r w:rsidRPr="00C57F88">
        <w:rPr>
          <w:bCs/>
          <w:sz w:val="28"/>
          <w:szCs w:val="28"/>
        </w:rPr>
        <w:t>МБУ «МК и ЦБ отдела образования Администрации Милютинского района:</w:t>
      </w:r>
    </w:p>
    <w:p w:rsidR="00BC3EFA" w:rsidRPr="00C57F88" w:rsidRDefault="00BC3EFA" w:rsidP="00BC3EFA">
      <w:pPr>
        <w:pStyle w:val="a7"/>
        <w:tabs>
          <w:tab w:val="left" w:pos="708"/>
        </w:tabs>
        <w:jc w:val="both"/>
        <w:rPr>
          <w:bCs/>
          <w:sz w:val="28"/>
          <w:szCs w:val="28"/>
        </w:rPr>
      </w:pPr>
      <w:r w:rsidRPr="00C57F88">
        <w:rPr>
          <w:bCs/>
          <w:i/>
          <w:sz w:val="28"/>
          <w:szCs w:val="28"/>
        </w:rPr>
        <w:t>приказами:</w:t>
      </w:r>
      <w:r w:rsidRPr="00C57F88">
        <w:rPr>
          <w:bCs/>
          <w:sz w:val="28"/>
          <w:szCs w:val="28"/>
        </w:rPr>
        <w:t xml:space="preserve"> от 13.10.2017 №89 «</w:t>
      </w:r>
      <w:r w:rsidRPr="00C57F88">
        <w:rPr>
          <w:rFonts w:eastAsia="Calibri"/>
          <w:sz w:val="28"/>
          <w:szCs w:val="28"/>
        </w:rPr>
        <w:t>Об участии в обучающем семинаре-совещении по вопросам повышения уровня медиаграмотности и медиабезопасности участников образовательного процесса</w:t>
      </w:r>
      <w:r w:rsidRPr="00C57F88">
        <w:rPr>
          <w:sz w:val="28"/>
          <w:szCs w:val="28"/>
        </w:rPr>
        <w:t>», от 31.10.2017 №97 «Об организации профилактической работы по суицидам»;</w:t>
      </w:r>
    </w:p>
    <w:p w:rsidR="00BC3EFA" w:rsidRPr="00C57F88" w:rsidRDefault="00BC3EFA" w:rsidP="00BC3EFA">
      <w:pPr>
        <w:pStyle w:val="a7"/>
        <w:tabs>
          <w:tab w:val="left" w:pos="708"/>
        </w:tabs>
        <w:jc w:val="both"/>
        <w:rPr>
          <w:rFonts w:eastAsia="Calibri"/>
          <w:noProof/>
          <w:sz w:val="28"/>
          <w:szCs w:val="28"/>
        </w:rPr>
      </w:pPr>
      <w:r w:rsidRPr="00C57F88">
        <w:rPr>
          <w:bCs/>
          <w:i/>
          <w:sz w:val="28"/>
          <w:szCs w:val="28"/>
        </w:rPr>
        <w:t>информационными письмами:</w:t>
      </w:r>
      <w:r w:rsidRPr="00C57F88">
        <w:rPr>
          <w:bCs/>
          <w:sz w:val="28"/>
          <w:szCs w:val="28"/>
        </w:rPr>
        <w:t xml:space="preserve"> </w:t>
      </w:r>
      <w:r w:rsidRPr="00C57F88">
        <w:rPr>
          <w:noProof/>
          <w:sz w:val="28"/>
          <w:szCs w:val="28"/>
        </w:rPr>
        <w:t>от 22.02.2017 №87 «Об усилении мер безопасности обучающихся»;</w:t>
      </w:r>
      <w:r w:rsidRPr="00C57F88">
        <w:rPr>
          <w:sz w:val="28"/>
          <w:szCs w:val="28"/>
        </w:rPr>
        <w:t xml:space="preserve"> от 14.03.2017 №118 «О направлении информации и памятки для родителей» (памятка: «Как выявить вовлеченность ребенка в «группы смерти», разработанную Национальным центром информационного противодействия терроризму и экстремизму в образовательной среде и сети Интернет); от 07.04.2017 №164 «О проведении мероприятий, направленных на профилактику и предупреждение вовлечения подростков и молодёжи в опасные для жизни и здоровья игры»;  от 20.04.2017 №183 «Об усилении профилактической деятельности по суицидам»; от 10.05.2017 №210 письмо </w:t>
      </w:r>
      <w:r w:rsidRPr="00C57F88">
        <w:rPr>
          <w:noProof/>
          <w:sz w:val="28"/>
          <w:szCs w:val="28"/>
        </w:rPr>
        <w:t xml:space="preserve">для сведения и руководства в случаях совершения суицидальных попыток несовершеннолетними и порядок помещения несовершеннолетних в психиатрические отделения ГБУ РО «Психоневрологический диспансер»; от 23.05.2017 №233 «О доведении до сведения родителей (иных законных представителей) памятки «Ваш ребёнок в опасности»; от 18.09.2017 №372 «Об использовании отечественных поисковых систем»; от 12.10.2017 №404 об использовании в работе методических материалов для старшеклассников по вопросам личной медиабезопасности и </w:t>
      </w:r>
      <w:r w:rsidRPr="00C57F88">
        <w:rPr>
          <w:sz w:val="28"/>
          <w:szCs w:val="28"/>
        </w:rPr>
        <w:t>противодействия информационным интернет-угрозам</w:t>
      </w:r>
      <w:r w:rsidRPr="00C57F88">
        <w:rPr>
          <w:noProof/>
          <w:sz w:val="28"/>
          <w:szCs w:val="28"/>
        </w:rPr>
        <w:t>; от 26.10.2017 №424 «</w:t>
      </w:r>
      <w:r w:rsidRPr="00C57F88">
        <w:rPr>
          <w:rFonts w:eastAsia="Calibri"/>
          <w:sz w:val="28"/>
          <w:szCs w:val="28"/>
        </w:rPr>
        <w:t>О направлении методических рекомендаций по составлению и реализации индивидуальных программ комплексного  сопровождения обучающихся группы суицидального риска</w:t>
      </w:r>
      <w:r w:rsidRPr="00C57F88">
        <w:rPr>
          <w:sz w:val="28"/>
          <w:szCs w:val="28"/>
        </w:rPr>
        <w:t>»</w:t>
      </w:r>
      <w:r w:rsidRPr="00C57F88">
        <w:rPr>
          <w:rFonts w:eastAsia="Calibri"/>
          <w:noProof/>
          <w:sz w:val="28"/>
          <w:szCs w:val="28"/>
        </w:rPr>
        <w:t>.</w:t>
      </w:r>
    </w:p>
    <w:p w:rsidR="00BC3EFA" w:rsidRPr="00C57F88" w:rsidRDefault="00BC3EFA" w:rsidP="00BC3EFA">
      <w:pPr>
        <w:pStyle w:val="a7"/>
        <w:tabs>
          <w:tab w:val="left" w:pos="708"/>
        </w:tabs>
        <w:jc w:val="both"/>
        <w:rPr>
          <w:rFonts w:eastAsia="Calibri"/>
          <w:sz w:val="28"/>
          <w:szCs w:val="28"/>
        </w:rPr>
      </w:pPr>
      <w:r w:rsidRPr="00C57F88">
        <w:rPr>
          <w:sz w:val="28"/>
          <w:szCs w:val="28"/>
        </w:rPr>
        <w:lastRenderedPageBreak/>
        <w:t xml:space="preserve">      По вопросу ограничения доступа к сайтам в сети «Интернет», содержащим информацию, распространение которой в Российской Федерации запрещено (в соответствии со ст. 15.1 Федерального закона от 27.07.2006 №149-ФЗ «Об информации, информационных технологиях и о защите информации» (далее – Федеральный закон №149-ФЗ) отдел образования Администрации Милютинского района проводил следующую работу: </w:t>
      </w:r>
    </w:p>
    <w:p w:rsidR="00BC3EFA" w:rsidRPr="00C57F88" w:rsidRDefault="00BC3EFA" w:rsidP="00BC3EFA">
      <w:pPr>
        <w:jc w:val="both"/>
        <w:rPr>
          <w:sz w:val="28"/>
          <w:szCs w:val="28"/>
        </w:rPr>
      </w:pPr>
      <w:r w:rsidRPr="00C57F88">
        <w:rPr>
          <w:sz w:val="28"/>
          <w:szCs w:val="28"/>
        </w:rPr>
        <w:t xml:space="preserve">      во всех общеобразовательных организациях проведены педагогические советы, родительские собрания по разъяснению и необходимым действиям в сложившейся ситуации, связанной с опасностью онлайн-игр и сообществами в сети Интернет; проведена разъяснительная работа с обучающимся об угрозах вовлечения в различные сообщества, в том числе о недопустимости «добавления в друзья» случайных знакомых.  Памятка, разработанная специалистами Национального центра информационного противодействия экстремизму в образовательной среде и сети Интернет размещена на сайтах общеобразовательных организаций, и рассмотрена с законными представителями (родителями) на общешкольных и классных родительских собраниях. В районной газете «Луч» от 07.04.2017 №14 опубликована статья «Внимание! Опасность!» Гуденко Т.Р., методиста МБУ «МК и ЦБ отдела образования Администрации Милютинского района», а также размещена на сайте отдела образования Администрации Милютинского района от 27.03.2017 г. памятка для специалистов и родителей по безопасности в сети Интернет по теме «Куда обратиться, если есть подозрения о нахождении ребёнка в «группах смерти»». </w:t>
      </w:r>
    </w:p>
    <w:p w:rsidR="00BC3EFA" w:rsidRPr="00C57F88" w:rsidRDefault="00BC3EFA" w:rsidP="00BC3EFA">
      <w:pPr>
        <w:tabs>
          <w:tab w:val="left" w:pos="12840"/>
        </w:tabs>
        <w:spacing w:line="0" w:lineRule="atLeast"/>
        <w:jc w:val="both"/>
        <w:rPr>
          <w:sz w:val="28"/>
          <w:szCs w:val="28"/>
        </w:rPr>
      </w:pPr>
      <w:r w:rsidRPr="00C57F88">
        <w:rPr>
          <w:sz w:val="28"/>
          <w:szCs w:val="28"/>
        </w:rPr>
        <w:t xml:space="preserve">      В соответствии с приказом минобразования Ростовской области от 12.04.2016 №244 «О мерах по профилактике суицидов среди обучающихся и воспитанников образовательных организаций» методистом МБУ «МК и ЦБ отдела образования Администрации Милютинского района» (Гуденко Т.Р.),  педагогом-психологом МБОУ Лукичёвской СОШ (Шурупов М.А.) и педагогом-психологом МБОУ Маньково-Березовской СОШ (Парфёнова Ю.Н.) в период с 27 января по 31 марта 2017 г. была проведена служебная проверка деятельности общеобразовательных организаций по профилактике суицидов.  </w:t>
      </w:r>
    </w:p>
    <w:p w:rsidR="00BC3EFA" w:rsidRPr="00C57F88" w:rsidRDefault="00BC3EFA" w:rsidP="00BC3EFA">
      <w:pPr>
        <w:tabs>
          <w:tab w:val="left" w:pos="12840"/>
        </w:tabs>
        <w:spacing w:line="0" w:lineRule="atLeast"/>
        <w:jc w:val="both"/>
        <w:rPr>
          <w:sz w:val="28"/>
          <w:szCs w:val="28"/>
        </w:rPr>
      </w:pPr>
      <w:r w:rsidRPr="00C57F88">
        <w:rPr>
          <w:sz w:val="28"/>
          <w:szCs w:val="28"/>
        </w:rPr>
        <w:t xml:space="preserve">      Для проверки профилактической работы была представлена документация 5-ти общеобразовательных организаций: МБОУ Милютинской СОШ, МБОУ Кутейниковской СОШ,  МБОУ Новодмитриевской СОШ, МБОУ Терновской ООШ, МБОУ Авангардовской ООШ. По итогам проверки вынесены замечания и даны рекомендации по их устранению.</w:t>
      </w:r>
    </w:p>
    <w:p w:rsidR="00BC3EFA" w:rsidRPr="00C57F88" w:rsidRDefault="00BC3EFA" w:rsidP="00BC3EFA">
      <w:pPr>
        <w:spacing w:line="0" w:lineRule="atLeast"/>
        <w:jc w:val="both"/>
        <w:rPr>
          <w:sz w:val="28"/>
          <w:szCs w:val="28"/>
        </w:rPr>
      </w:pPr>
      <w:r w:rsidRPr="00C57F88">
        <w:t xml:space="preserve">        </w:t>
      </w:r>
      <w:r w:rsidRPr="00C57F88">
        <w:rPr>
          <w:sz w:val="28"/>
          <w:szCs w:val="28"/>
        </w:rPr>
        <w:t xml:space="preserve">Регулярно, вопросы по профилактике суицидов рассматривались на районных методических объединениях (далее РМО) школьных педагогов-психологов, РМО уполномоченных по правам ребёнка и ответственных лиц за профилактику наркомании в ОО. </w:t>
      </w:r>
    </w:p>
    <w:p w:rsidR="00BC3EFA" w:rsidRPr="00C57F88" w:rsidRDefault="00BC3EFA" w:rsidP="00BC3EFA">
      <w:pPr>
        <w:jc w:val="both"/>
      </w:pPr>
      <w:r w:rsidRPr="00C57F88">
        <w:t xml:space="preserve">- </w:t>
      </w:r>
      <w:r w:rsidRPr="00C57F88">
        <w:rPr>
          <w:sz w:val="28"/>
          <w:szCs w:val="28"/>
        </w:rPr>
        <w:t>13.04.2017  - участие в областном вебинаре 16 педагогов общеобразовательных организаций района по</w:t>
      </w:r>
      <w:r w:rsidRPr="00C57F88">
        <w:t xml:space="preserve"> </w:t>
      </w:r>
      <w:r w:rsidRPr="00C57F88">
        <w:rPr>
          <w:sz w:val="28"/>
          <w:szCs w:val="28"/>
        </w:rPr>
        <w:t xml:space="preserve">теме </w:t>
      </w:r>
      <w:r w:rsidRPr="00C57F88">
        <w:rPr>
          <w:sz w:val="28"/>
        </w:rPr>
        <w:t>«Организация профилактики суицидального поведения обучающихся в образовательных организациях Ростовской области. Современные технологии работы классных руководителей с родительской общественностью</w:t>
      </w:r>
      <w:r w:rsidRPr="00C57F88">
        <w:rPr>
          <w:sz w:val="28"/>
          <w:szCs w:val="28"/>
        </w:rPr>
        <w:t>» (приказ МБУ «МК и ЦБ отдела образования Администрации Милютинского района» от 12.04.2017 №41 «Об участии в обучающем вебинаре».</w:t>
      </w:r>
    </w:p>
    <w:p w:rsidR="00BC3EFA" w:rsidRPr="00C57F88" w:rsidRDefault="00BC3EFA" w:rsidP="00BC3EFA">
      <w:pPr>
        <w:jc w:val="both"/>
        <w:rPr>
          <w:sz w:val="28"/>
          <w:szCs w:val="28"/>
        </w:rPr>
      </w:pPr>
      <w:r w:rsidRPr="00C57F88">
        <w:rPr>
          <w:sz w:val="28"/>
          <w:szCs w:val="28"/>
        </w:rPr>
        <w:t xml:space="preserve">       В период с 22.05.2017 по 26.05.2017  8  педагогов  Милютинского района прошли курсовую переподготовку по программе дополнительного профессионального образования «Педагогика и психология», по проблеме «Стратегии и техники обеспечения информационно-психологической безопасности в образовательной </w:t>
      </w:r>
      <w:r w:rsidRPr="00C57F88">
        <w:rPr>
          <w:sz w:val="28"/>
          <w:szCs w:val="28"/>
        </w:rPr>
        <w:lastRenderedPageBreak/>
        <w:t>среде» (в объёме 36 ч.) в г. Морозовске ГБУ ДПО РО «Ростовский институт повышения квалификации и профессиональной переподготовки работников образования».</w:t>
      </w:r>
    </w:p>
    <w:p w:rsidR="00BC3EFA" w:rsidRPr="00C57F88" w:rsidRDefault="00BC3EFA" w:rsidP="00BC3EFA">
      <w:pPr>
        <w:jc w:val="both"/>
        <w:rPr>
          <w:sz w:val="28"/>
          <w:szCs w:val="28"/>
        </w:rPr>
      </w:pPr>
      <w:r w:rsidRPr="00C57F88">
        <w:rPr>
          <w:sz w:val="28"/>
          <w:szCs w:val="28"/>
        </w:rPr>
        <w:t xml:space="preserve">      16.10.2017 - вебинар по вопросам повышения уровня медиаграмотности и медиабезопасности участников образовательного процесса (малый зал Администрации Милютинского района, 2 этаж, приказ </w:t>
      </w:r>
      <w:r w:rsidRPr="00C57F88">
        <w:rPr>
          <w:bCs/>
          <w:sz w:val="28"/>
          <w:szCs w:val="28"/>
        </w:rPr>
        <w:t>от 13.10.2017 №89 «</w:t>
      </w:r>
      <w:r w:rsidRPr="00C57F88">
        <w:rPr>
          <w:rFonts w:eastAsia="Calibri"/>
          <w:sz w:val="28"/>
          <w:szCs w:val="28"/>
        </w:rPr>
        <w:t>Об участии в обучающем семинаре-совещении по вопросам повышения уровня медиаграмотности и медиабезопасности участников образовательного процесса</w:t>
      </w:r>
      <w:r w:rsidRPr="00C57F88">
        <w:rPr>
          <w:sz w:val="28"/>
          <w:szCs w:val="28"/>
        </w:rPr>
        <w:t>». Количество участников вебинара – 19 чел. (специалисты, отвечающие за профилактику суицидов несовершеннолетних в общеобразовательных организациях, заместители директоров по учебно-воспитательной работе и др. педагоги).</w:t>
      </w:r>
    </w:p>
    <w:p w:rsidR="00BC3EFA" w:rsidRPr="00C57F88" w:rsidRDefault="00BC3EFA" w:rsidP="00BC3EFA">
      <w:pPr>
        <w:jc w:val="both"/>
        <w:rPr>
          <w:sz w:val="28"/>
          <w:szCs w:val="28"/>
        </w:rPr>
      </w:pPr>
      <w:r w:rsidRPr="00C57F88">
        <w:rPr>
          <w:sz w:val="28"/>
          <w:szCs w:val="28"/>
        </w:rPr>
        <w:t xml:space="preserve">      На официальном сайте отдела образования Администрации Милютинского района размещена информация о психологической службе и информация о проведенных РМО педагогов-психологов общеобразовательных организаций:</w:t>
      </w:r>
    </w:p>
    <w:p w:rsidR="00BC3EFA" w:rsidRPr="00C57F88" w:rsidRDefault="00BC3EFA" w:rsidP="00BC3EFA">
      <w:pPr>
        <w:jc w:val="both"/>
        <w:rPr>
          <w:sz w:val="28"/>
          <w:szCs w:val="28"/>
        </w:rPr>
      </w:pPr>
      <w:r w:rsidRPr="00C57F88">
        <w:rPr>
          <w:sz w:val="28"/>
          <w:szCs w:val="28"/>
        </w:rPr>
        <w:t xml:space="preserve">-28.02.2017 г., в рамках профинформационного семинара были рассмотрены вопросы психолого-педагогической направленности, в том числе и по профилактике суицида: «Об опасности онлайн-игр и сообществ, сформированных в сети Интернет. Профилактика суицидов». Информация о проведении профинформационного семинара с участием педагогов-психологов размещена на сайте отдела образования. </w:t>
      </w:r>
    </w:p>
    <w:p w:rsidR="00BC3EFA" w:rsidRPr="00C57F88" w:rsidRDefault="00BC3EFA" w:rsidP="00BC3EFA">
      <w:pPr>
        <w:jc w:val="both"/>
        <w:rPr>
          <w:sz w:val="28"/>
          <w:szCs w:val="28"/>
        </w:rPr>
      </w:pPr>
      <w:r w:rsidRPr="00C57F88">
        <w:rPr>
          <w:sz w:val="28"/>
          <w:szCs w:val="28"/>
        </w:rPr>
        <w:t xml:space="preserve">-14.06.2017 г. </w:t>
      </w:r>
      <w:r w:rsidRPr="00C57F88">
        <w:rPr>
          <w:b/>
          <w:sz w:val="28"/>
          <w:szCs w:val="28"/>
        </w:rPr>
        <w:t xml:space="preserve">- </w:t>
      </w:r>
      <w:r w:rsidRPr="00C57F88">
        <w:rPr>
          <w:sz w:val="28"/>
          <w:szCs w:val="28"/>
        </w:rPr>
        <w:t xml:space="preserve">РМО педагогов-психологов общеобразовательных организаций по теме: «Работа с педагогическим коллективом в школе по предупреждению профессионального выгорания. Активные формы работы педагога-психолога с детьми по снижению психоэмоционального напряжения и стабилизации психического напряжения. Индивидуальная и групповая работа с детьми, состоящими на различных формах учета (внутришкольный учет, комиссия по делам несовершеннолетних и защите прав и др.). Использование методов для обучения детей взаимодействию -  умению жить в коллективе. Обмен опытом в рамках тематики РМО» (приказ МБУ «МК и ЦБ отдела образования Администрации Милютинского района от 07.06.2017 г. №65 «Об организации и проведении районного методобъединения педагогов-психологов»).  </w:t>
      </w:r>
    </w:p>
    <w:p w:rsidR="00BC3EFA" w:rsidRPr="00C57F88" w:rsidRDefault="00BC3EFA" w:rsidP="00BC3EFA">
      <w:pPr>
        <w:jc w:val="both"/>
        <w:rPr>
          <w:sz w:val="28"/>
          <w:szCs w:val="28"/>
        </w:rPr>
      </w:pPr>
      <w:r w:rsidRPr="00C57F88">
        <w:rPr>
          <w:sz w:val="28"/>
          <w:szCs w:val="28"/>
        </w:rPr>
        <w:t xml:space="preserve">-13.12.2017 г. - РМО педагогов-психологов общеобразовательных организаций по теме: </w:t>
      </w:r>
      <w:r w:rsidRPr="00C57F88">
        <w:t>«</w:t>
      </w:r>
      <w:r w:rsidRPr="00C57F88">
        <w:rPr>
          <w:sz w:val="28"/>
          <w:szCs w:val="28"/>
        </w:rPr>
        <w:t xml:space="preserve">Психологическое консультирование. Принципы и формы психологического консультирования в школе. Декларируемые и скрытые  причины  обращения к школьному психологу.  Применение психодиагностических методик и элементов    психотерапии    при    консультировании    подростков   и   старшеклассников.  Психотерапевтическая     помощь    учителям    при   консультировании   и    в    решении  профессиональных   проблем   (релаксационное консультирование).  Типичные ошибки школьного психолога-консультанта. Обмен опытом» (приказ МБУ «МК и ЦБ отдела образования Администрации Милютинского района от 08.12.2017 г. №118 «Об организации и проведении районного методобъединения педагогов-психологов»).  </w:t>
      </w:r>
    </w:p>
    <w:p w:rsidR="00BC3EFA" w:rsidRPr="00C57F88" w:rsidRDefault="00BC3EFA" w:rsidP="00BC3EFA">
      <w:pPr>
        <w:jc w:val="both"/>
        <w:rPr>
          <w:sz w:val="28"/>
          <w:szCs w:val="28"/>
        </w:rPr>
      </w:pPr>
      <w:r w:rsidRPr="00C57F88">
        <w:rPr>
          <w:noProof/>
          <w:sz w:val="28"/>
          <w:szCs w:val="28"/>
        </w:rPr>
        <w:t xml:space="preserve">       </w:t>
      </w:r>
      <w:r w:rsidRPr="00C57F88">
        <w:rPr>
          <w:sz w:val="28"/>
          <w:szCs w:val="28"/>
        </w:rPr>
        <w:t>П</w:t>
      </w:r>
      <w:r w:rsidRPr="00C57F88">
        <w:rPr>
          <w:noProof/>
          <w:sz w:val="28"/>
          <w:szCs w:val="28"/>
        </w:rPr>
        <w:t xml:space="preserve">едагогами-психологами общеобразовательных организаций района, </w:t>
      </w:r>
      <w:r w:rsidRPr="00C57F88">
        <w:rPr>
          <w:sz w:val="28"/>
          <w:szCs w:val="28"/>
        </w:rPr>
        <w:t>в рамках повышения уровня родительской компетентности, по вопросам злоупотребления психоактивными веществами (инф. письмо МБУ «МК и ЦБ отдела образования Администрации Милютинского района» от 09.12.2016 г. №357 «О проведении мероприятий в рамках повышения уровня родительской компетентности по вопросам профилактики наркомании (ПАВ)»)),</w:t>
      </w:r>
      <w:r w:rsidRPr="00C57F88">
        <w:rPr>
          <w:noProof/>
          <w:sz w:val="28"/>
          <w:szCs w:val="28"/>
        </w:rPr>
        <w:t xml:space="preserve"> организованы лектории для родителей</w:t>
      </w:r>
      <w:r w:rsidRPr="00C57F88">
        <w:rPr>
          <w:sz w:val="28"/>
          <w:szCs w:val="28"/>
        </w:rPr>
        <w:t xml:space="preserve">: в  первом полугодии 2017 г., педагогами-психологами общеобразовательных </w:t>
      </w:r>
      <w:r w:rsidRPr="00C57F88">
        <w:rPr>
          <w:sz w:val="28"/>
          <w:szCs w:val="28"/>
        </w:rPr>
        <w:lastRenderedPageBreak/>
        <w:t xml:space="preserve">организаций продолжена работа по повышению уровня родительской компетентности, по вопросам злоупотребления психоактивными веществами, всего родителей (иных законных представителей), прослушавших лектории в данный период – 541 чел. </w:t>
      </w:r>
    </w:p>
    <w:p w:rsidR="00BC3EFA" w:rsidRPr="00C57F88" w:rsidRDefault="00BC3EFA" w:rsidP="00BC3EFA">
      <w:pPr>
        <w:pStyle w:val="1"/>
        <w:jc w:val="both"/>
        <w:rPr>
          <w:sz w:val="28"/>
          <w:szCs w:val="28"/>
        </w:rPr>
      </w:pPr>
      <w:r w:rsidRPr="00C57F88">
        <w:rPr>
          <w:sz w:val="28"/>
          <w:szCs w:val="28"/>
        </w:rPr>
        <w:t xml:space="preserve">       Во исполнение п.7 Перечня поручений по итогам встречи Президента Российской Федерации с участниками форума «Качественное образование во имя страны» Общероссийского общественного движения  "НАРОДНЫЙ ФРОНТ" ЗА РОССИЮ" 15 октября 2014 г. (№ Пр-2876 от 12.12.2014): в 15 общеобразовательных организациях Милютинского района в период с февраля по май 2017 г.    школьными педагогами-психологами организованы и проведены психологические курсы для родителей (иных законных представителей) несовершеннолетних детей по основам детской психологии и педагогике с использованием методического пособия, рекомендованного минобразованием Ростовской области (составитель Г.П. Звездина). Количество слушателей составило 691 человек - родителей (иных законных представителей).  </w:t>
      </w:r>
    </w:p>
    <w:p w:rsidR="00BC3EFA" w:rsidRPr="00C57F88" w:rsidRDefault="00BC3EFA" w:rsidP="00BC3EFA">
      <w:pPr>
        <w:jc w:val="both"/>
        <w:rPr>
          <w:sz w:val="28"/>
          <w:szCs w:val="28"/>
        </w:rPr>
      </w:pPr>
      <w:r w:rsidRPr="00C57F88">
        <w:t xml:space="preserve">        </w:t>
      </w:r>
      <w:r w:rsidRPr="00C57F88">
        <w:rPr>
          <w:sz w:val="28"/>
          <w:szCs w:val="28"/>
        </w:rPr>
        <w:t xml:space="preserve">В целях развития логопедической службы в образовательных организациях Милютинского района разработана и утверждена: «Программа развития логопедической службы в системе образования Милютинского района на 2018-2020 годы» (приказ отдела образования Администрации Милютинского района  от 17.11.2017 №348). Программа развития логопедической службы в системе образования Милютинского района на 2018-2020 годы направлена в образовательные организации района в целях изучения, рассмотрения и реализации пунктов программы. </w:t>
      </w:r>
    </w:p>
    <w:p w:rsidR="00BC3EFA" w:rsidRPr="00C57F88" w:rsidRDefault="00BC3EFA" w:rsidP="00BC3EFA">
      <w:pPr>
        <w:jc w:val="both"/>
        <w:rPr>
          <w:sz w:val="28"/>
          <w:szCs w:val="28"/>
        </w:rPr>
      </w:pPr>
      <w:r w:rsidRPr="00C57F88">
        <w:rPr>
          <w:sz w:val="28"/>
          <w:szCs w:val="28"/>
        </w:rPr>
        <w:t xml:space="preserve">      Программой предусмотрено до конца 2020 г. рассмотреть вопрос введения ставок в образовательные организации (с большей численностью обучающихся: МБОУ Петровской СОШ, МБОУ Маньково-Берёзовской СОШ). </w:t>
      </w:r>
    </w:p>
    <w:p w:rsidR="00BC3EFA" w:rsidRPr="00C57F88" w:rsidRDefault="00BC3EFA" w:rsidP="00BC3EFA">
      <w:pPr>
        <w:jc w:val="both"/>
        <w:rPr>
          <w:sz w:val="28"/>
          <w:szCs w:val="28"/>
        </w:rPr>
      </w:pPr>
      <w:r w:rsidRPr="00C57F88">
        <w:rPr>
          <w:sz w:val="28"/>
          <w:szCs w:val="28"/>
        </w:rPr>
        <w:t xml:space="preserve">      Необходимо отметить, что  с  2003 г. учителем-логопедом МБДОУ д/с №1 «Солнышко» ст. Милютинской  оказывается логопедическая помощь воспитанникам дошкольной организации. </w:t>
      </w:r>
    </w:p>
    <w:p w:rsidR="00BC3EFA" w:rsidRPr="00C57F88" w:rsidRDefault="00BC3EFA" w:rsidP="00BC3EFA">
      <w:pPr>
        <w:jc w:val="both"/>
        <w:rPr>
          <w:sz w:val="28"/>
          <w:szCs w:val="28"/>
        </w:rPr>
      </w:pPr>
      <w:r w:rsidRPr="00C57F88">
        <w:rPr>
          <w:sz w:val="28"/>
          <w:szCs w:val="28"/>
        </w:rPr>
        <w:t xml:space="preserve">      По состоянию на 01.09.2017 г. укомплектована МБОУ Милютинская СОШ (1 ставка учитель-логопед) + учитель -  0,94 ставки (17 часов) по проведению логопедических занятий в рамках внеурочной деятельности с детьми с ОВЗ, находящимися на индивидуальном обучении.      </w:t>
      </w:r>
    </w:p>
    <w:p w:rsidR="00BC3EFA" w:rsidRPr="00C57F88" w:rsidRDefault="00BC3EFA" w:rsidP="00BC3EFA">
      <w:pPr>
        <w:jc w:val="both"/>
        <w:rPr>
          <w:i/>
          <w:sz w:val="28"/>
          <w:szCs w:val="28"/>
        </w:rPr>
      </w:pPr>
      <w:r w:rsidRPr="00C57F88">
        <w:rPr>
          <w:sz w:val="28"/>
          <w:szCs w:val="28"/>
        </w:rPr>
        <w:t xml:space="preserve">      С 01.12.2017 г.  МБОУ Селивановская СОШ  укомплектована одной ставкой учителя-логопеда.</w:t>
      </w:r>
    </w:p>
    <w:p w:rsidR="00BC3EFA" w:rsidRPr="00BC3EFA" w:rsidRDefault="00BC3EFA" w:rsidP="00BC3EFA">
      <w:pPr>
        <w:jc w:val="both"/>
        <w:rPr>
          <w:i/>
          <w:sz w:val="28"/>
          <w:szCs w:val="28"/>
          <w:highlight w:val="yellow"/>
        </w:rPr>
      </w:pPr>
    </w:p>
    <w:p w:rsidR="00BC3EFA" w:rsidRPr="00C57F88" w:rsidRDefault="00BC3EFA" w:rsidP="00BC3EFA">
      <w:pPr>
        <w:pStyle w:val="1"/>
        <w:jc w:val="both"/>
      </w:pPr>
      <w:r w:rsidRPr="00C57F88">
        <w:rPr>
          <w:i/>
          <w:sz w:val="28"/>
          <w:szCs w:val="28"/>
        </w:rPr>
        <w:t xml:space="preserve">       По службе медиации: </w:t>
      </w:r>
    </w:p>
    <w:p w:rsidR="00BC3EFA" w:rsidRPr="00C57F88" w:rsidRDefault="00BC3EFA" w:rsidP="00BC3EFA">
      <w:pPr>
        <w:pStyle w:val="1"/>
        <w:jc w:val="both"/>
        <w:rPr>
          <w:b/>
          <w:sz w:val="28"/>
          <w:szCs w:val="28"/>
        </w:rPr>
      </w:pPr>
      <w:r w:rsidRPr="00C57F88">
        <w:rPr>
          <w:i/>
          <w:sz w:val="28"/>
          <w:szCs w:val="28"/>
        </w:rPr>
        <w:t xml:space="preserve">      </w:t>
      </w:r>
      <w:r w:rsidRPr="00C57F88">
        <w:rPr>
          <w:sz w:val="28"/>
          <w:szCs w:val="28"/>
        </w:rPr>
        <w:t xml:space="preserve">С 17.03.2017 по 20.03.2017 - </w:t>
      </w:r>
      <w:r w:rsidRPr="00C57F88">
        <w:rPr>
          <w:noProof/>
          <w:sz w:val="28"/>
          <w:szCs w:val="28"/>
        </w:rPr>
        <w:t xml:space="preserve"> </w:t>
      </w:r>
      <w:r w:rsidRPr="00C57F88">
        <w:rPr>
          <w:sz w:val="28"/>
          <w:szCs w:val="28"/>
        </w:rPr>
        <w:t>участие 3 специалистов службы медиации МБОУ Селивановской СОШ в проведении опроса  (по запросу члена Совета Федерации Федерального Собрания Российской Федерации Л.Н. Боковой с просьбой провести опрос экспертного сообщества работников сферы образования в рамках исполнения мероприятий Концепции развития до 2017 года сети служб медиации в целях реализации восстановительного правосудия в отношении детей, в том числе совершивших общественно опасные деяния, но не достигших возраста, с которого наступает уголовная ответственность в Российской Федерации).</w:t>
      </w:r>
      <w:r w:rsidRPr="00C57F88">
        <w:rPr>
          <w:i/>
          <w:sz w:val="28"/>
          <w:szCs w:val="28"/>
        </w:rPr>
        <w:t xml:space="preserve">               </w:t>
      </w:r>
    </w:p>
    <w:p w:rsidR="00BC3EFA" w:rsidRPr="00C57F88" w:rsidRDefault="00BC3EFA" w:rsidP="00BC3EFA">
      <w:pPr>
        <w:jc w:val="both"/>
        <w:rPr>
          <w:color w:val="1D1B11"/>
          <w:sz w:val="28"/>
          <w:szCs w:val="28"/>
        </w:rPr>
      </w:pPr>
      <w:r w:rsidRPr="00C57F88">
        <w:rPr>
          <w:sz w:val="28"/>
          <w:szCs w:val="28"/>
        </w:rPr>
        <w:t xml:space="preserve">       </w:t>
      </w:r>
      <w:r w:rsidR="003A6A00" w:rsidRPr="00C57F88">
        <w:rPr>
          <w:color w:val="1D1B11"/>
          <w:sz w:val="28"/>
          <w:szCs w:val="28"/>
        </w:rPr>
        <w:t>28.01.</w:t>
      </w:r>
      <w:r w:rsidR="001C2AD4" w:rsidRPr="00C57F88">
        <w:rPr>
          <w:color w:val="1D1B11"/>
          <w:sz w:val="28"/>
          <w:szCs w:val="28"/>
        </w:rPr>
        <w:t xml:space="preserve">2017 г. </w:t>
      </w:r>
      <w:r w:rsidRPr="00C57F88">
        <w:rPr>
          <w:color w:val="1D1B11"/>
          <w:sz w:val="28"/>
          <w:szCs w:val="28"/>
        </w:rPr>
        <w:t xml:space="preserve">на основе анкетирования и проведенного тренинга «Базовые умения медиатора СШМ» с целью повышения эффективности работы СШМ, произведен отбор и утвержден состав «группы равных» 5 человек - обучающиеся 7-11 классов. </w:t>
      </w:r>
      <w:r w:rsidRPr="00C57F88">
        <w:rPr>
          <w:sz w:val="28"/>
          <w:szCs w:val="28"/>
        </w:rPr>
        <w:lastRenderedPageBreak/>
        <w:t xml:space="preserve">«Группа равных» – это группа учащихся, которая объединена для обучения процедуре медиации и медиативному подходу с целью последующего применения этих знаний и умений при разрешении споров, предупреждения и разрешения конфликтов среди сверстников, а также для распространения полученных знаний, умений и опыта среди сверстников, младших и старших школьников. Таким образом, соблюдается выполнение принципа равноправия участников. </w:t>
      </w:r>
      <w:r w:rsidRPr="00C57F88">
        <w:rPr>
          <w:color w:val="1D1B11"/>
          <w:sz w:val="28"/>
          <w:szCs w:val="28"/>
        </w:rPr>
        <w:t xml:space="preserve">Все обучающиеся из состава «группы равных» прошли обучение по программе «Школа без насилия» (автор Котенева Е.Ю.), целью которой </w:t>
      </w:r>
      <w:r w:rsidRPr="00C57F88">
        <w:rPr>
          <w:bCs/>
          <w:color w:val="1D1B11"/>
          <w:sz w:val="28"/>
          <w:szCs w:val="28"/>
        </w:rPr>
        <w:t xml:space="preserve">является </w:t>
      </w:r>
      <w:r w:rsidRPr="00C57F88">
        <w:rPr>
          <w:color w:val="1D1B11"/>
          <w:sz w:val="28"/>
          <w:szCs w:val="28"/>
        </w:rPr>
        <w:t xml:space="preserve">повышение у учащихся уровня толерантности к фрустрации, т.е. адекватных возможностей, порога реагирования на неблагоприятное воздействие (устойчивости) со стороны всех участников учебно-воспитательного процесса: сверстников, учителей, родителей в рамках обучения работе медиаторами с целью дальнейшего посредничества в оказании помощи сверстникам, попавшим в конфликтную ситуацию. </w:t>
      </w:r>
    </w:p>
    <w:p w:rsidR="00BC3EFA" w:rsidRPr="00C57F88" w:rsidRDefault="00BC3EFA" w:rsidP="00BC3EFA">
      <w:pPr>
        <w:jc w:val="both"/>
        <w:rPr>
          <w:color w:val="1D1B11"/>
          <w:sz w:val="28"/>
          <w:szCs w:val="28"/>
        </w:rPr>
      </w:pPr>
      <w:r w:rsidRPr="00C57F88">
        <w:rPr>
          <w:color w:val="1D1B11"/>
          <w:sz w:val="28"/>
          <w:szCs w:val="28"/>
        </w:rPr>
        <w:t xml:space="preserve">     Одним из направлений работы ШСМ является работа по предотвращению конфликтов на межнациональной почве. С этой целью в работу ШСМ внедряются новые технологии медиации, предотвращающие конфликты на межнациональной почве. Прежде всего, это ежегодный мониторинг членами ШСМ учащихся 9-11 классов «Толерантность в образовании». </w:t>
      </w:r>
    </w:p>
    <w:p w:rsidR="00BC3EFA" w:rsidRPr="00C57F88" w:rsidRDefault="001C2AD4" w:rsidP="00BC3EFA">
      <w:pPr>
        <w:jc w:val="both"/>
        <w:rPr>
          <w:color w:val="1D1B11"/>
          <w:sz w:val="28"/>
          <w:szCs w:val="28"/>
        </w:rPr>
      </w:pPr>
      <w:r w:rsidRPr="00C57F88">
        <w:rPr>
          <w:color w:val="1D1B11"/>
          <w:sz w:val="28"/>
          <w:szCs w:val="28"/>
        </w:rPr>
        <w:t xml:space="preserve">     В течение 2017 г.</w:t>
      </w:r>
      <w:r w:rsidR="00BC3EFA" w:rsidRPr="00C57F88">
        <w:rPr>
          <w:color w:val="1D1B11"/>
          <w:sz w:val="28"/>
          <w:szCs w:val="28"/>
        </w:rPr>
        <w:t xml:space="preserve"> регулярно проводились заседания при администрации членов СШМ (26.01, 3.02, 15.04, 22.05, 01.09, 10.11, 01.09, 10.11).</w:t>
      </w:r>
    </w:p>
    <w:p w:rsidR="00BC3EFA" w:rsidRPr="00C57F88" w:rsidRDefault="00BC3EFA" w:rsidP="00BC3EFA">
      <w:pPr>
        <w:jc w:val="both"/>
        <w:rPr>
          <w:color w:val="1D1B11"/>
          <w:sz w:val="28"/>
          <w:szCs w:val="28"/>
        </w:rPr>
      </w:pPr>
      <w:r w:rsidRPr="00C57F88">
        <w:rPr>
          <w:color w:val="1D1B11"/>
          <w:sz w:val="28"/>
          <w:szCs w:val="28"/>
        </w:rPr>
        <w:t xml:space="preserve">     Председатель ШСМ и другие её члены регулярно выступали перед родителями, педработниками: </w:t>
      </w:r>
    </w:p>
    <w:p w:rsidR="00BC3EFA" w:rsidRPr="00C57F88" w:rsidRDefault="00BC3EFA" w:rsidP="00BC3EFA">
      <w:pPr>
        <w:jc w:val="both"/>
        <w:rPr>
          <w:sz w:val="28"/>
          <w:szCs w:val="28"/>
        </w:rPr>
      </w:pPr>
      <w:r w:rsidRPr="00C57F88">
        <w:rPr>
          <w:sz w:val="28"/>
          <w:szCs w:val="28"/>
        </w:rPr>
        <w:t>Выступления руководителя службы медиации:</w:t>
      </w:r>
    </w:p>
    <w:p w:rsidR="00BC3EFA" w:rsidRPr="00C57F88" w:rsidRDefault="00BC3EFA" w:rsidP="00BC3EFA">
      <w:pPr>
        <w:jc w:val="both"/>
        <w:rPr>
          <w:sz w:val="28"/>
          <w:szCs w:val="28"/>
        </w:rPr>
      </w:pPr>
      <w:r w:rsidRPr="00C57F88">
        <w:rPr>
          <w:sz w:val="28"/>
          <w:szCs w:val="28"/>
        </w:rPr>
        <w:t>- 14.01.2017 г. - на Совете профилактики правонарушений по теме «Реализация системы мер по выявлению несовершеннолетних склонных к правонарушениям, неблагополучных семей при совместной деятельности органами и учреждениями системы профилактики, находящимися в микрорайоне общеобразовательного учреждения»;</w:t>
      </w:r>
    </w:p>
    <w:p w:rsidR="00BC3EFA" w:rsidRPr="00C57F88" w:rsidRDefault="00BC3EFA" w:rsidP="00BC3EFA">
      <w:pPr>
        <w:jc w:val="both"/>
        <w:rPr>
          <w:sz w:val="28"/>
          <w:szCs w:val="28"/>
        </w:rPr>
      </w:pPr>
      <w:r w:rsidRPr="00C57F88">
        <w:rPr>
          <w:sz w:val="28"/>
          <w:szCs w:val="28"/>
        </w:rPr>
        <w:t>- 25.02.2017 г.  - на Совете профилактики правонарушений по теме «О работе службы школьной медиации»;</w:t>
      </w:r>
    </w:p>
    <w:p w:rsidR="00BC3EFA" w:rsidRPr="00C57F88" w:rsidRDefault="00BC3EFA" w:rsidP="00BC3EFA">
      <w:pPr>
        <w:jc w:val="both"/>
        <w:rPr>
          <w:sz w:val="28"/>
          <w:szCs w:val="28"/>
        </w:rPr>
      </w:pPr>
      <w:r w:rsidRPr="00C57F88">
        <w:rPr>
          <w:sz w:val="28"/>
          <w:szCs w:val="28"/>
        </w:rPr>
        <w:t>-11.03.2017 г. – на школьном родительском всеобуче по теме «Как предотвратить самовольные уходы из дома и образовательного учреждения»;</w:t>
      </w:r>
    </w:p>
    <w:p w:rsidR="00BC3EFA" w:rsidRPr="00C57F88" w:rsidRDefault="00BC3EFA" w:rsidP="00BC3EFA">
      <w:pPr>
        <w:jc w:val="both"/>
        <w:rPr>
          <w:sz w:val="28"/>
          <w:szCs w:val="28"/>
        </w:rPr>
      </w:pPr>
      <w:r w:rsidRPr="00C57F88">
        <w:rPr>
          <w:sz w:val="28"/>
          <w:szCs w:val="28"/>
        </w:rPr>
        <w:t>-11.03.2017 г. - на Совете профилактики правонарушений по теме «работа по предотвращению конфликтных ситуаций среди учащихся»;</w:t>
      </w:r>
    </w:p>
    <w:p w:rsidR="00BC3EFA" w:rsidRPr="00C57F88" w:rsidRDefault="00BC3EFA" w:rsidP="00BC3EFA">
      <w:pPr>
        <w:jc w:val="both"/>
        <w:rPr>
          <w:bCs/>
          <w:sz w:val="28"/>
          <w:szCs w:val="28"/>
        </w:rPr>
      </w:pPr>
      <w:r w:rsidRPr="00C57F88">
        <w:rPr>
          <w:bCs/>
          <w:i/>
          <w:sz w:val="28"/>
          <w:szCs w:val="28"/>
        </w:rPr>
        <w:t xml:space="preserve">      </w:t>
      </w:r>
      <w:r w:rsidRPr="00C57F88">
        <w:rPr>
          <w:bCs/>
          <w:sz w:val="28"/>
          <w:szCs w:val="28"/>
        </w:rPr>
        <w:t xml:space="preserve">Необходимо отметить, что другими членами медиации (Средняк-Галич Я.В., Нурматова Н.А.) в течение 2016-2017 учебного года проводилась просветительская работа среди педагогов школы и родителей по вопросам разрешения конфликтных ситуаций, семейного благополучия, толерантности и др.  </w:t>
      </w:r>
    </w:p>
    <w:p w:rsidR="00BC3EFA" w:rsidRPr="00C57F88" w:rsidRDefault="00BC3EFA" w:rsidP="00BC3EFA">
      <w:pPr>
        <w:jc w:val="both"/>
        <w:rPr>
          <w:color w:val="1D1B11"/>
          <w:sz w:val="28"/>
          <w:szCs w:val="28"/>
        </w:rPr>
      </w:pPr>
      <w:r w:rsidRPr="00C57F88">
        <w:rPr>
          <w:color w:val="1D1B11"/>
          <w:sz w:val="28"/>
          <w:szCs w:val="28"/>
        </w:rPr>
        <w:t>- 24.10.2017 г. – выступление  члена  СШМ Кацюба Г.А. на тему «Профилактика самовольных уходов из семьи и дома» и др.</w:t>
      </w:r>
    </w:p>
    <w:p w:rsidR="00BC3EFA" w:rsidRPr="00C57F88" w:rsidRDefault="00BC3EFA" w:rsidP="00BC3EFA">
      <w:pPr>
        <w:jc w:val="both"/>
        <w:rPr>
          <w:bCs/>
          <w:sz w:val="28"/>
          <w:szCs w:val="28"/>
        </w:rPr>
      </w:pPr>
      <w:r w:rsidRPr="00C57F88">
        <w:rPr>
          <w:bCs/>
          <w:sz w:val="28"/>
          <w:szCs w:val="28"/>
        </w:rPr>
        <w:t xml:space="preserve">      В течение года проведение классных часов среди обучающихся 1-11 классов по темам: «Недопущение конфликтов в детской среде», «Разрешение конфликтных ситуаций мирным путём». </w:t>
      </w:r>
    </w:p>
    <w:p w:rsidR="00BC3EFA" w:rsidRPr="00C57F88" w:rsidRDefault="00BC3EFA" w:rsidP="00BC3EFA">
      <w:pPr>
        <w:jc w:val="both"/>
        <w:rPr>
          <w:color w:val="1D1B11"/>
          <w:sz w:val="28"/>
          <w:szCs w:val="28"/>
        </w:rPr>
      </w:pPr>
      <w:r w:rsidRPr="00C57F88">
        <w:rPr>
          <w:color w:val="1D1B11"/>
          <w:sz w:val="28"/>
          <w:szCs w:val="28"/>
        </w:rPr>
        <w:t xml:space="preserve"> - 26.01.2017 г. с учащимися 1-4 классов и 09.02.2017 с учащимися 5-11 классов проведены интерактивные беседы «Я среди людей». Целью данных бесед явилось развитие у учащихся стремления к осмыслению себя, своих поступков и поведения; формирование нравственных качеств личности, ответственности и порядочности; развития критического мышления учащихся, навыков самоконтроля и самооценки, </w:t>
      </w:r>
      <w:r w:rsidRPr="00C57F88">
        <w:rPr>
          <w:color w:val="1D1B11"/>
          <w:sz w:val="28"/>
          <w:szCs w:val="28"/>
        </w:rPr>
        <w:lastRenderedPageBreak/>
        <w:t>умения вести диалог с собой и другими людьми, в том числе с людьми других национальностей и вероисповеданий.</w:t>
      </w:r>
    </w:p>
    <w:p w:rsidR="00BC3EFA" w:rsidRPr="00C57F88" w:rsidRDefault="00BC3EFA" w:rsidP="00BC3EFA">
      <w:pPr>
        <w:jc w:val="both"/>
        <w:rPr>
          <w:sz w:val="28"/>
          <w:szCs w:val="28"/>
        </w:rPr>
      </w:pPr>
      <w:r w:rsidRPr="00C57F88">
        <w:rPr>
          <w:color w:val="1D1B11"/>
          <w:sz w:val="28"/>
          <w:szCs w:val="28"/>
        </w:rPr>
        <w:t xml:space="preserve">- 03.04.2017 </w:t>
      </w:r>
      <w:r w:rsidR="001C2AD4" w:rsidRPr="00C57F88">
        <w:rPr>
          <w:color w:val="1D1B11"/>
          <w:sz w:val="28"/>
          <w:szCs w:val="28"/>
        </w:rPr>
        <w:t xml:space="preserve"> </w:t>
      </w:r>
      <w:r w:rsidRPr="00C57F88">
        <w:rPr>
          <w:color w:val="1D1B11"/>
          <w:sz w:val="28"/>
          <w:szCs w:val="28"/>
        </w:rPr>
        <w:t xml:space="preserve">г. </w:t>
      </w:r>
      <w:r w:rsidRPr="00C57F88">
        <w:rPr>
          <w:sz w:val="28"/>
          <w:szCs w:val="28"/>
        </w:rPr>
        <w:t xml:space="preserve">среди обучающихся 5-7 и 8-11 классов организованы занятия в виде ролевых игр «Учимся строить отношения». Целью проведения занятий явилось развитие у учащихся стремления к осмыслению себя, своих поступков и поведения; формирование нравственных качеств личности, ответственности и порядочности; развитие критического мышления учащихся, навыков самоконтроля и самооценки, умения вести диалог с собой и другими людьми. </w:t>
      </w:r>
    </w:p>
    <w:p w:rsidR="00BC3EFA" w:rsidRPr="00C57F88" w:rsidRDefault="00BC3EFA" w:rsidP="00BC3EFA">
      <w:pPr>
        <w:pStyle w:val="af4"/>
        <w:jc w:val="both"/>
        <w:rPr>
          <w:rFonts w:ascii="Times New Roman" w:hAnsi="Times New Roman"/>
          <w:color w:val="1D1B11"/>
          <w:sz w:val="28"/>
          <w:szCs w:val="28"/>
        </w:rPr>
      </w:pPr>
      <w:r w:rsidRPr="00C57F88">
        <w:rPr>
          <w:rFonts w:ascii="Times New Roman" w:hAnsi="Times New Roman"/>
          <w:color w:val="1D1B11"/>
          <w:sz w:val="28"/>
          <w:szCs w:val="28"/>
        </w:rPr>
        <w:t>- 02.05.</w:t>
      </w:r>
      <w:r w:rsidR="003A6A00" w:rsidRPr="00C57F88">
        <w:rPr>
          <w:rFonts w:ascii="Times New Roman" w:hAnsi="Times New Roman"/>
          <w:color w:val="1D1B11"/>
          <w:sz w:val="28"/>
          <w:szCs w:val="28"/>
        </w:rPr>
        <w:t>20</w:t>
      </w:r>
      <w:r w:rsidRPr="00C57F88">
        <w:rPr>
          <w:rFonts w:ascii="Times New Roman" w:hAnsi="Times New Roman"/>
          <w:color w:val="1D1B11"/>
          <w:sz w:val="28"/>
          <w:szCs w:val="28"/>
        </w:rPr>
        <w:t>17 г. было проведено нетрадиционное мероприятие - Акция «Прости…» среди учащихся 1-11 классов, в целях развития чувства эмпатии; сознательного, бережного, уважительного отношения друг к другу, взаимопониманию, ориентации детей на духовно-нравственные ценности.</w:t>
      </w:r>
    </w:p>
    <w:p w:rsidR="00BC3EFA" w:rsidRPr="00C57F88" w:rsidRDefault="00BC3EFA" w:rsidP="00BC3EFA">
      <w:pPr>
        <w:jc w:val="both"/>
        <w:rPr>
          <w:color w:val="1D1B11"/>
          <w:sz w:val="28"/>
          <w:szCs w:val="28"/>
        </w:rPr>
      </w:pPr>
      <w:r w:rsidRPr="00C57F88">
        <w:rPr>
          <w:color w:val="1D1B11"/>
          <w:sz w:val="28"/>
          <w:szCs w:val="28"/>
        </w:rPr>
        <w:t xml:space="preserve">     В рамках Акции были проведены:  линейки среди 1-7 и 8-11 классов, где дети защищали свои плакаты, рисунки и стенгазеты под названием «Давайте учиться прощать»; обучающиеся приняли участие в заполнении плаката «Солнце добра и взаимопонимания»: дети писали на бумажных цветах свои мысли на темы «Как можно попросить прощения», «Умеет прощать тот, кто…» и приклеивали их к лучикам солнца; на плакате «Поддержи цветок прощения» ученики оставили красочные отпечатки своих ладошек в знак дружбы, примирения и миролюбия; часы  общения, беседы-практикумы с целью проведения рефлексии; в заключение дня проведена общешкольная  линейка с подведением итогов акции.     </w:t>
      </w:r>
    </w:p>
    <w:p w:rsidR="00BC3EFA" w:rsidRPr="00C57F88" w:rsidRDefault="00BC3EFA" w:rsidP="00BC3EFA">
      <w:pPr>
        <w:jc w:val="both"/>
        <w:rPr>
          <w:color w:val="1D1B11"/>
          <w:sz w:val="28"/>
          <w:szCs w:val="28"/>
        </w:rPr>
      </w:pPr>
      <w:r w:rsidRPr="00C57F88">
        <w:rPr>
          <w:color w:val="1D1B11"/>
          <w:sz w:val="28"/>
          <w:szCs w:val="28"/>
        </w:rPr>
        <w:t>- 18.05.</w:t>
      </w:r>
      <w:r w:rsidRPr="00C57F88">
        <w:rPr>
          <w:sz w:val="28"/>
          <w:szCs w:val="28"/>
        </w:rPr>
        <w:t>2017 г. -  проведены классные часы с учащимися 1-4 классов «Как слово наше отзовется».</w:t>
      </w:r>
      <w:r w:rsidRPr="00C57F88">
        <w:rPr>
          <w:color w:val="1D1B11"/>
          <w:sz w:val="28"/>
          <w:szCs w:val="28"/>
        </w:rPr>
        <w:t xml:space="preserve"> </w:t>
      </w:r>
      <w:r w:rsidRPr="00C57F88">
        <w:rPr>
          <w:bCs/>
          <w:sz w:val="28"/>
          <w:szCs w:val="28"/>
        </w:rPr>
        <w:t>Цели:</w:t>
      </w:r>
      <w:r w:rsidRPr="00C57F88">
        <w:rPr>
          <w:sz w:val="28"/>
          <w:szCs w:val="28"/>
        </w:rPr>
        <w:t xml:space="preserve"> формировать у учащихся чувство любви к русскому языку - национальному достоянию Российского государства; показать отрицательное воздействие сквернословия на организм человека, роль слова в установлении контактов между людьми, создание психологической обстановки; расширить знания школьников о вредных привычках, познакомить детей с губительным влиянием сквернословия на здоровье, с пагубным влиянием его на личность; формировать стойкую неприязнь к матерщине, сквернословию, отрицательное отношение к вредным привычкам, человеческим порокам; побуждать к нравственному самосовершенствованию, саморазвитию.</w:t>
      </w:r>
    </w:p>
    <w:p w:rsidR="00BC3EFA" w:rsidRPr="00C57F88" w:rsidRDefault="003A6A00" w:rsidP="00BC3EFA">
      <w:pPr>
        <w:jc w:val="both"/>
        <w:rPr>
          <w:sz w:val="28"/>
          <w:szCs w:val="28"/>
        </w:rPr>
      </w:pPr>
      <w:r w:rsidRPr="00C57F88">
        <w:rPr>
          <w:sz w:val="28"/>
          <w:szCs w:val="28"/>
        </w:rPr>
        <w:t xml:space="preserve"> - 01.09.</w:t>
      </w:r>
      <w:r w:rsidR="00BC3EFA" w:rsidRPr="00C57F88">
        <w:rPr>
          <w:sz w:val="28"/>
          <w:szCs w:val="28"/>
        </w:rPr>
        <w:t>2017 г. - проведено организационное заседание СШМ с целью планирования мероприятий на 2017-2018 учебный год. Также руководитель СШМ Офицерова Н.В. выступила на общешкольном родительском собрании с информацией о целях и задачах СШМ и работе службы в 2017-2018 учебном году.</w:t>
      </w:r>
    </w:p>
    <w:p w:rsidR="00BC3EFA" w:rsidRPr="00C57F88" w:rsidRDefault="00BC3EFA" w:rsidP="00BC3EFA">
      <w:pPr>
        <w:jc w:val="both"/>
        <w:rPr>
          <w:sz w:val="28"/>
          <w:szCs w:val="28"/>
        </w:rPr>
      </w:pPr>
      <w:r w:rsidRPr="00C57F88">
        <w:rPr>
          <w:sz w:val="28"/>
          <w:szCs w:val="28"/>
        </w:rPr>
        <w:t xml:space="preserve"> - 14.09.2017 г. - года проведены ролевые игры среди обучающихся 5-6 классов по теме «Общение без конфликтов». Цели их проведения: научиться контролировать свои эмоции в процессе общения с одноклассниками и взрослыми; развивать у учащихся стремление к осмыслению себя, своих поступков и поведения; формировать нравственные качества личности, ответственность и порядочность; развивать критическое мышление учащихся, навыков самоконтроля и самооценки, умения вести диалог с собой и другими людьми. </w:t>
      </w:r>
    </w:p>
    <w:p w:rsidR="00BC3EFA" w:rsidRPr="00C57F88" w:rsidRDefault="00BC3EFA" w:rsidP="00BC3EFA">
      <w:pPr>
        <w:spacing w:line="254" w:lineRule="auto"/>
        <w:jc w:val="both"/>
        <w:rPr>
          <w:sz w:val="28"/>
          <w:szCs w:val="28"/>
        </w:rPr>
      </w:pPr>
      <w:r w:rsidRPr="00C57F88">
        <w:rPr>
          <w:sz w:val="28"/>
          <w:szCs w:val="28"/>
        </w:rPr>
        <w:t xml:space="preserve">  - 28.09.2017 г. - проведены классные часы с учащимися 1-4 классов «Давайте научимся дружить», целью проведения которых было раскрыть сущность понятия «дружба»; показать, какими качествами должен обладать настоящий друг и какую роль играют друзья в нашей жизни; содействовать формированию дружного коллектива. В завершении классного часа детям предложили сделать проекты- нарисовать «дружбу».</w:t>
      </w:r>
    </w:p>
    <w:p w:rsidR="00BC3EFA" w:rsidRPr="00C57F88" w:rsidRDefault="003A6A00" w:rsidP="00BC3EFA">
      <w:pPr>
        <w:spacing w:line="254" w:lineRule="auto"/>
        <w:jc w:val="both"/>
        <w:rPr>
          <w:sz w:val="28"/>
          <w:szCs w:val="28"/>
        </w:rPr>
      </w:pPr>
      <w:r w:rsidRPr="00C57F88">
        <w:rPr>
          <w:sz w:val="28"/>
          <w:szCs w:val="28"/>
        </w:rPr>
        <w:lastRenderedPageBreak/>
        <w:t xml:space="preserve"> - 12.10.</w:t>
      </w:r>
      <w:r w:rsidR="00BC3EFA" w:rsidRPr="00C57F88">
        <w:rPr>
          <w:sz w:val="28"/>
          <w:szCs w:val="28"/>
        </w:rPr>
        <w:t>2017 г. -  проведены классные часы с учащимися 9-11 классов «Способы разрешения конфликтных ситуаций в школе». Цели проведения: определить, что такое конфликт, выявить способы разрешения конфликтных ситуаций.</w:t>
      </w:r>
    </w:p>
    <w:p w:rsidR="00BC3EFA" w:rsidRPr="00C57F88" w:rsidRDefault="00BC3EFA" w:rsidP="00BC3EFA">
      <w:pPr>
        <w:spacing w:line="254" w:lineRule="auto"/>
        <w:jc w:val="both"/>
        <w:rPr>
          <w:sz w:val="28"/>
          <w:szCs w:val="28"/>
        </w:rPr>
      </w:pPr>
      <w:r w:rsidRPr="00C57F88">
        <w:rPr>
          <w:sz w:val="28"/>
          <w:szCs w:val="28"/>
        </w:rPr>
        <w:t xml:space="preserve">       Таким образом, можно сделать вывод, что в 2017 учебном году проводилась активная работа ШСМ, члены ШСМ в своей работе использовали новые технологии, деятельность ШСМ была направлена на пропаганду бесконфликтного общения и разрешение конфликтных ситуаций мирным путем, создана и работала детско-взрослая команда медиаторов. </w:t>
      </w:r>
    </w:p>
    <w:p w:rsidR="00BC3EFA" w:rsidRPr="00C57F88" w:rsidRDefault="00BC3EFA" w:rsidP="00BC3EFA">
      <w:pPr>
        <w:ind w:firstLine="708"/>
        <w:jc w:val="both"/>
        <w:rPr>
          <w:bCs/>
          <w:sz w:val="28"/>
          <w:szCs w:val="28"/>
        </w:rPr>
      </w:pPr>
      <w:r w:rsidRPr="00C57F88">
        <w:rPr>
          <w:sz w:val="28"/>
          <w:szCs w:val="28"/>
        </w:rPr>
        <w:t>22.03.2017 – согласно плана работы отдела образования состоялось очередное заседание участников «Школы молодого специалиста». Мероприятие было посвящено повышению психолого-педагогической грамотности, развитию организационно-коммуникативных и  социально-коммуникативных компетенций молодых специалистов. Перед молодыми педагогами общеобразовательных школ района по психолого-педагогическому направлению в работе выступили: Шурупов М.А., педагог-психолог МБОУ Лукичевской СОШ по теме «Изучение школьным психологом микроклимата в классе, характера взаимоотношений учителя с обучающимися и</w:t>
      </w:r>
      <w:r w:rsidR="00D51981" w:rsidRPr="00C57F88">
        <w:rPr>
          <w:sz w:val="28"/>
          <w:szCs w:val="28"/>
        </w:rPr>
        <w:t xml:space="preserve"> родителями», </w:t>
      </w:r>
      <w:r w:rsidRPr="00C57F88">
        <w:rPr>
          <w:sz w:val="28"/>
          <w:szCs w:val="28"/>
        </w:rPr>
        <w:t>Тюлькина М.А., педагог-психолог МБОУ Милютинской СОШ Тюлькина М.А. по теме «Синдром дефицита внимания и гиперактивности (СДВГ)». Гуденко Т. Р., методист отдела образования провела лекцию-тренинг по теме «Использование средств вербального и невербального общения в работе педагога с обучающимися». Мормуль М.Н., директор МБУ «МК и ЦБ отдела образования Администрации Милютинского района», рассказала о современных педагогических технологиях.</w:t>
      </w:r>
    </w:p>
    <w:p w:rsidR="00BC3EFA" w:rsidRPr="00C57F88" w:rsidRDefault="00BC3EFA" w:rsidP="00BC3EFA">
      <w:pPr>
        <w:jc w:val="both"/>
        <w:rPr>
          <w:i/>
          <w:sz w:val="28"/>
          <w:szCs w:val="28"/>
        </w:rPr>
      </w:pPr>
      <w:r w:rsidRPr="00C57F88">
        <w:rPr>
          <w:i/>
          <w:sz w:val="28"/>
          <w:szCs w:val="28"/>
        </w:rPr>
        <w:t xml:space="preserve">      В общеобразовательных организациях Милютинского района в рамках Декады инвалидов были организованы и проведены следующие мероприятия: </w:t>
      </w:r>
    </w:p>
    <w:p w:rsidR="00BC3EFA" w:rsidRPr="00C57F88" w:rsidRDefault="00BC3EFA" w:rsidP="00BC3EFA">
      <w:pPr>
        <w:jc w:val="both"/>
        <w:rPr>
          <w:bCs/>
          <w:sz w:val="28"/>
          <w:szCs w:val="28"/>
        </w:rPr>
      </w:pPr>
      <w:r w:rsidRPr="00C57F88">
        <w:rPr>
          <w:sz w:val="28"/>
          <w:szCs w:val="28"/>
        </w:rPr>
        <w:t xml:space="preserve">      В период с 04.12.-22.12.2017 г. - </w:t>
      </w:r>
      <w:r w:rsidRPr="00C57F88">
        <w:rPr>
          <w:noProof/>
          <w:sz w:val="28"/>
          <w:szCs w:val="28"/>
        </w:rPr>
        <w:t>участие общеобразовательных организаций в муниципальном конкурсе рисунков среди обучающихся 6-9 классов «Доброта спасёт мир!»</w:t>
      </w:r>
      <w:r w:rsidRPr="00C57F88">
        <w:rPr>
          <w:bCs/>
          <w:sz w:val="28"/>
          <w:szCs w:val="28"/>
        </w:rPr>
        <w:t xml:space="preserve">. На конкурс были представлены работы обучающихся 13 общеобразовательных организаций. По итогам конкурса обучающиеся, занявшие призовые места награждены грамотами МБУ «МК и ЦБ отдела образования Администрации Милютинского района». </w:t>
      </w:r>
    </w:p>
    <w:p w:rsidR="00BC3EFA" w:rsidRPr="00C57F88" w:rsidRDefault="00285329" w:rsidP="00BC3EFA">
      <w:pPr>
        <w:jc w:val="both"/>
        <w:rPr>
          <w:noProof/>
          <w:sz w:val="28"/>
          <w:szCs w:val="28"/>
        </w:rPr>
      </w:pPr>
      <w:r w:rsidRPr="00C57F88">
        <w:rPr>
          <w:bCs/>
          <w:sz w:val="28"/>
          <w:szCs w:val="28"/>
        </w:rPr>
        <w:t xml:space="preserve">      </w:t>
      </w:r>
      <w:r w:rsidR="00BC3EFA" w:rsidRPr="00C57F88">
        <w:rPr>
          <w:noProof/>
          <w:sz w:val="28"/>
          <w:szCs w:val="28"/>
        </w:rPr>
        <w:t>В период с 04.12.-13.12.2017 г. - акция «Подарок – напоминание о том, что чужой боли не бывает» (изготовление журавликов, способом оригами из белой бумаги,  с пожеланиями добра... ) среди обучающихся 3-4 классов.</w:t>
      </w:r>
    </w:p>
    <w:p w:rsidR="00BC3EFA" w:rsidRPr="00C57F88" w:rsidRDefault="00BC3EFA" w:rsidP="00BC3EFA">
      <w:pPr>
        <w:jc w:val="both"/>
        <w:rPr>
          <w:bCs/>
          <w:sz w:val="28"/>
          <w:szCs w:val="28"/>
        </w:rPr>
      </w:pPr>
      <w:r w:rsidRPr="00C57F88">
        <w:rPr>
          <w:bCs/>
          <w:sz w:val="28"/>
          <w:szCs w:val="28"/>
        </w:rPr>
        <w:t xml:space="preserve">       </w:t>
      </w:r>
      <w:r w:rsidRPr="00C57F88">
        <w:rPr>
          <w:noProof/>
          <w:sz w:val="28"/>
          <w:szCs w:val="28"/>
        </w:rPr>
        <w:t>В период с 04.12.-13.12.2017 г. - тематические классные часы по рекомендуемым темам:</w:t>
      </w:r>
      <w:r w:rsidRPr="00C57F88">
        <w:rPr>
          <w:noProof/>
          <w:sz w:val="20"/>
          <w:szCs w:val="20"/>
        </w:rPr>
        <w:t xml:space="preserve"> </w:t>
      </w:r>
      <w:r w:rsidRPr="00C57F88">
        <w:rPr>
          <w:noProof/>
          <w:sz w:val="28"/>
          <w:szCs w:val="28"/>
        </w:rPr>
        <w:t>«Благородство человеческой души», «Научи свое сердце добру»,</w:t>
      </w:r>
      <w:r w:rsidRPr="00C57F88">
        <w:rPr>
          <w:i/>
          <w:noProof/>
          <w:sz w:val="28"/>
          <w:szCs w:val="28"/>
        </w:rPr>
        <w:t xml:space="preserve"> </w:t>
      </w:r>
      <w:r w:rsidRPr="00C57F88">
        <w:rPr>
          <w:noProof/>
          <w:sz w:val="28"/>
          <w:szCs w:val="28"/>
        </w:rPr>
        <w:t>«Чужой боли не бывает», «Милосердное сердце», «От улыбки хмурый день светлей», «Беспокойное сердце», «Благородство человеческой души» и др.</w:t>
      </w:r>
    </w:p>
    <w:p w:rsidR="00BC3EFA" w:rsidRPr="00C57F88" w:rsidRDefault="00BC3EFA" w:rsidP="00BC3EFA">
      <w:pPr>
        <w:jc w:val="both"/>
        <w:rPr>
          <w:sz w:val="28"/>
          <w:szCs w:val="28"/>
        </w:rPr>
      </w:pPr>
      <w:r w:rsidRPr="00C57F88">
        <w:rPr>
          <w:sz w:val="28"/>
          <w:szCs w:val="28"/>
        </w:rPr>
        <w:t xml:space="preserve">       </w:t>
      </w:r>
      <w:r w:rsidRPr="00C57F88">
        <w:rPr>
          <w:noProof/>
          <w:sz w:val="28"/>
          <w:szCs w:val="28"/>
        </w:rPr>
        <w:t>В период с 05.12.-09.12.2017 г. - беседа у книжной выставки «</w:t>
      </w:r>
      <w:r w:rsidRPr="00C57F88">
        <w:rPr>
          <w:sz w:val="28"/>
          <w:szCs w:val="28"/>
        </w:rPr>
        <w:t>Во имя добра и милосердия».</w:t>
      </w:r>
    </w:p>
    <w:p w:rsidR="00BC3EFA" w:rsidRPr="00C57F88" w:rsidRDefault="00BC3EFA" w:rsidP="00BC3EFA">
      <w:pPr>
        <w:jc w:val="both"/>
        <w:rPr>
          <w:sz w:val="28"/>
          <w:szCs w:val="28"/>
        </w:rPr>
      </w:pPr>
      <w:r w:rsidRPr="00C57F88">
        <w:rPr>
          <w:sz w:val="28"/>
          <w:szCs w:val="28"/>
        </w:rPr>
        <w:t xml:space="preserve">       В период с 04.12.-23.12.2017 г. - </w:t>
      </w:r>
      <w:r w:rsidRPr="00C57F88">
        <w:rPr>
          <w:noProof/>
          <w:sz w:val="28"/>
          <w:szCs w:val="28"/>
        </w:rPr>
        <w:t>акция «Доброе сердце» (</w:t>
      </w:r>
      <w:r w:rsidRPr="00C57F88">
        <w:rPr>
          <w:sz w:val="28"/>
          <w:szCs w:val="28"/>
        </w:rPr>
        <w:t>изготовление обучающимися  поделок из природного материала; изделий декоративно-прикладного искусства детям-инвалидам, проживающим в реабилитационных центрах).</w:t>
      </w:r>
    </w:p>
    <w:p w:rsidR="00BC3EFA" w:rsidRPr="00C57F88" w:rsidRDefault="00BC3EFA" w:rsidP="00BC3EFA">
      <w:pPr>
        <w:rPr>
          <w:noProof/>
          <w:sz w:val="28"/>
          <w:szCs w:val="28"/>
        </w:rPr>
      </w:pPr>
      <w:r w:rsidRPr="00C57F88">
        <w:rPr>
          <w:sz w:val="28"/>
          <w:szCs w:val="28"/>
        </w:rPr>
        <w:t xml:space="preserve">        В период с 04.12.-13.12.2017 г. – акция </w:t>
      </w:r>
      <w:r w:rsidRPr="00C57F88">
        <w:rPr>
          <w:noProof/>
          <w:sz w:val="28"/>
          <w:szCs w:val="28"/>
        </w:rPr>
        <w:t>«Визит» (посещение детей-инвалидов, обучающихся на дому).</w:t>
      </w:r>
    </w:p>
    <w:p w:rsidR="00BC3EFA" w:rsidRPr="00C57F88" w:rsidRDefault="00BC3EFA" w:rsidP="00BC3EFA">
      <w:pPr>
        <w:jc w:val="both"/>
        <w:rPr>
          <w:sz w:val="28"/>
          <w:szCs w:val="28"/>
        </w:rPr>
      </w:pPr>
      <w:r w:rsidRPr="00C57F88">
        <w:rPr>
          <w:sz w:val="28"/>
          <w:szCs w:val="28"/>
        </w:rPr>
        <w:t xml:space="preserve">       В данных мероприятиях приняли участие обучающиеся 16 общеобразовательных организаций района в количестве - </w:t>
      </w:r>
      <w:r w:rsidRPr="00C57F88">
        <w:rPr>
          <w:b/>
          <w:sz w:val="28"/>
          <w:szCs w:val="28"/>
        </w:rPr>
        <w:t xml:space="preserve"> </w:t>
      </w:r>
      <w:r w:rsidRPr="00C57F88">
        <w:rPr>
          <w:sz w:val="28"/>
          <w:szCs w:val="28"/>
        </w:rPr>
        <w:t xml:space="preserve">1290 чел. </w:t>
      </w:r>
    </w:p>
    <w:p w:rsidR="00B87114" w:rsidRPr="00C57F88" w:rsidRDefault="008E6065" w:rsidP="008E6065">
      <w:pPr>
        <w:jc w:val="both"/>
        <w:rPr>
          <w:noProof/>
          <w:sz w:val="28"/>
          <w:szCs w:val="28"/>
        </w:rPr>
      </w:pPr>
      <w:r w:rsidRPr="00C57F88">
        <w:rPr>
          <w:noProof/>
          <w:sz w:val="28"/>
          <w:szCs w:val="28"/>
        </w:rPr>
        <w:lastRenderedPageBreak/>
        <w:t xml:space="preserve">    </w:t>
      </w:r>
    </w:p>
    <w:p w:rsidR="00900F88" w:rsidRPr="00C57F88" w:rsidRDefault="00900F88" w:rsidP="003F4EBB">
      <w:pPr>
        <w:jc w:val="both"/>
        <w:rPr>
          <w:sz w:val="28"/>
          <w:szCs w:val="28"/>
        </w:rPr>
      </w:pPr>
      <w:r w:rsidRPr="00C57F88">
        <w:rPr>
          <w:b/>
          <w:sz w:val="28"/>
          <w:szCs w:val="28"/>
        </w:rPr>
        <w:t xml:space="preserve"> </w:t>
      </w:r>
      <w:r w:rsidRPr="00C57F88">
        <w:rPr>
          <w:sz w:val="28"/>
          <w:szCs w:val="28"/>
        </w:rPr>
        <w:t xml:space="preserve">    </w:t>
      </w:r>
      <w:r w:rsidR="008E6065" w:rsidRPr="00C57F88">
        <w:rPr>
          <w:sz w:val="28"/>
          <w:szCs w:val="28"/>
        </w:rPr>
        <w:t xml:space="preserve">  </w:t>
      </w:r>
      <w:r w:rsidR="00690B39" w:rsidRPr="00C57F88">
        <w:rPr>
          <w:sz w:val="28"/>
          <w:szCs w:val="28"/>
        </w:rPr>
        <w:t>С 1 октябр</w:t>
      </w:r>
      <w:r w:rsidR="003C4322" w:rsidRPr="00C57F88">
        <w:rPr>
          <w:sz w:val="28"/>
          <w:szCs w:val="28"/>
        </w:rPr>
        <w:t>я 2017 года количес</w:t>
      </w:r>
      <w:r w:rsidR="00690B39" w:rsidRPr="00C57F88">
        <w:rPr>
          <w:sz w:val="28"/>
          <w:szCs w:val="28"/>
        </w:rPr>
        <w:t>тво детей, по</w:t>
      </w:r>
      <w:r w:rsidR="003C4322" w:rsidRPr="00C57F88">
        <w:rPr>
          <w:sz w:val="28"/>
          <w:szCs w:val="28"/>
        </w:rPr>
        <w:t>сещающих ДЮСШ,</w:t>
      </w:r>
      <w:r w:rsidR="00690B39" w:rsidRPr="00C57F88">
        <w:rPr>
          <w:sz w:val="28"/>
          <w:szCs w:val="28"/>
        </w:rPr>
        <w:t xml:space="preserve"> </w:t>
      </w:r>
      <w:r w:rsidR="003C4322" w:rsidRPr="00C57F88">
        <w:rPr>
          <w:sz w:val="28"/>
          <w:szCs w:val="28"/>
        </w:rPr>
        <w:t xml:space="preserve">увеличилось. 32 воспитанника дошкольных организаций </w:t>
      </w:r>
      <w:r w:rsidR="00E64891" w:rsidRPr="00C57F88">
        <w:rPr>
          <w:sz w:val="28"/>
          <w:szCs w:val="28"/>
        </w:rPr>
        <w:t>вовлечены в</w:t>
      </w:r>
      <w:r w:rsidR="001F0828" w:rsidRPr="00C57F88">
        <w:rPr>
          <w:sz w:val="28"/>
          <w:szCs w:val="28"/>
        </w:rPr>
        <w:t xml:space="preserve"> </w:t>
      </w:r>
      <w:r w:rsidR="00E64891" w:rsidRPr="00C57F88">
        <w:rPr>
          <w:sz w:val="28"/>
          <w:szCs w:val="28"/>
        </w:rPr>
        <w:t xml:space="preserve">занятия по </w:t>
      </w:r>
      <w:r w:rsidR="001F0828" w:rsidRPr="00C57F88">
        <w:rPr>
          <w:sz w:val="28"/>
          <w:szCs w:val="28"/>
        </w:rPr>
        <w:t>спортивно-оздоровительному направлению.  Всего посещающих</w:t>
      </w:r>
      <w:r w:rsidRPr="00C57F88">
        <w:rPr>
          <w:sz w:val="28"/>
          <w:szCs w:val="28"/>
        </w:rPr>
        <w:t xml:space="preserve"> ДЮСШ</w:t>
      </w:r>
      <w:r w:rsidR="001F0828" w:rsidRPr="00C57F88">
        <w:rPr>
          <w:sz w:val="28"/>
          <w:szCs w:val="28"/>
        </w:rPr>
        <w:t xml:space="preserve"> – 520 человек. </w:t>
      </w:r>
      <w:r w:rsidRPr="00C57F88">
        <w:rPr>
          <w:sz w:val="28"/>
          <w:szCs w:val="28"/>
        </w:rPr>
        <w:t xml:space="preserve"> В общеобразовательных организациях района ведется физкультурно-оздоровительная и спортивно-массовая работа.                                              </w:t>
      </w:r>
    </w:p>
    <w:p w:rsidR="00900F88" w:rsidRPr="00C57F88" w:rsidRDefault="00900F88" w:rsidP="003F4EBB">
      <w:pPr>
        <w:ind w:firstLine="900"/>
        <w:jc w:val="both"/>
        <w:rPr>
          <w:sz w:val="28"/>
          <w:szCs w:val="28"/>
        </w:rPr>
      </w:pPr>
      <w:r w:rsidRPr="00C57F88">
        <w:rPr>
          <w:sz w:val="28"/>
          <w:szCs w:val="28"/>
        </w:rPr>
        <w:t>Спортивно-массовой и физкультурно-оздоровительной рабо</w:t>
      </w:r>
      <w:r w:rsidR="00A00DF2" w:rsidRPr="00C57F88">
        <w:rPr>
          <w:sz w:val="28"/>
          <w:szCs w:val="28"/>
        </w:rPr>
        <w:t>т</w:t>
      </w:r>
      <w:r w:rsidR="00C6354C" w:rsidRPr="00C57F88">
        <w:rPr>
          <w:sz w:val="28"/>
          <w:szCs w:val="28"/>
        </w:rPr>
        <w:t xml:space="preserve">ой в текущем году охвачено  </w:t>
      </w:r>
      <w:r w:rsidR="001F0828" w:rsidRPr="00C57F88">
        <w:rPr>
          <w:sz w:val="28"/>
          <w:szCs w:val="28"/>
        </w:rPr>
        <w:t>1290</w:t>
      </w:r>
      <w:r w:rsidR="00A00DF2" w:rsidRPr="00C57F88">
        <w:rPr>
          <w:sz w:val="28"/>
          <w:szCs w:val="28"/>
        </w:rPr>
        <w:t xml:space="preserve"> </w:t>
      </w:r>
      <w:r w:rsidRPr="00C57F88">
        <w:rPr>
          <w:sz w:val="28"/>
          <w:szCs w:val="28"/>
        </w:rPr>
        <w:t xml:space="preserve"> обучающихся </w:t>
      </w:r>
      <w:r w:rsidR="001F0828" w:rsidRPr="00C57F88">
        <w:rPr>
          <w:sz w:val="28"/>
          <w:szCs w:val="28"/>
        </w:rPr>
        <w:t>обще</w:t>
      </w:r>
      <w:r w:rsidRPr="00C57F88">
        <w:rPr>
          <w:sz w:val="28"/>
          <w:szCs w:val="28"/>
        </w:rPr>
        <w:t xml:space="preserve">образовательных организаций </w:t>
      </w:r>
      <w:r w:rsidR="001F0828" w:rsidRPr="00C57F88">
        <w:rPr>
          <w:sz w:val="28"/>
          <w:szCs w:val="28"/>
        </w:rPr>
        <w:t xml:space="preserve">и 438 воспитанников дошкольных образовательных организаций </w:t>
      </w:r>
      <w:r w:rsidRPr="00C57F88">
        <w:rPr>
          <w:sz w:val="28"/>
          <w:szCs w:val="28"/>
        </w:rPr>
        <w:t>района.</w:t>
      </w:r>
    </w:p>
    <w:p w:rsidR="00900F88" w:rsidRPr="00C57F88" w:rsidRDefault="00900F88" w:rsidP="003F4EBB">
      <w:pPr>
        <w:jc w:val="both"/>
        <w:rPr>
          <w:sz w:val="28"/>
          <w:szCs w:val="28"/>
        </w:rPr>
      </w:pPr>
      <w:r w:rsidRPr="00C57F88">
        <w:rPr>
          <w:sz w:val="28"/>
          <w:szCs w:val="28"/>
        </w:rPr>
        <w:t xml:space="preserve">    Реализуется программа по сохранению и укреплению здоровья детей и подростков в образовательных организациях района. Ежегодно проводится районная спартакиада школьников «Главный рекорд – здоровье!». </w:t>
      </w:r>
    </w:p>
    <w:p w:rsidR="00900F88" w:rsidRPr="00C57F88" w:rsidRDefault="00900F88" w:rsidP="003F4EBB">
      <w:pPr>
        <w:ind w:firstLine="900"/>
        <w:jc w:val="both"/>
        <w:rPr>
          <w:sz w:val="28"/>
          <w:szCs w:val="28"/>
        </w:rPr>
      </w:pPr>
      <w:r w:rsidRPr="00C57F88">
        <w:rPr>
          <w:sz w:val="28"/>
          <w:szCs w:val="28"/>
        </w:rPr>
        <w:t xml:space="preserve">Согласно плану проведения районной спартакиады школьников </w:t>
      </w:r>
      <w:r w:rsidR="00CE762D" w:rsidRPr="00C57F88">
        <w:rPr>
          <w:sz w:val="28"/>
          <w:szCs w:val="28"/>
        </w:rPr>
        <w:t>с января по март 2017 года</w:t>
      </w:r>
      <w:r w:rsidRPr="00C57F88">
        <w:rPr>
          <w:sz w:val="28"/>
          <w:szCs w:val="28"/>
        </w:rPr>
        <w:t xml:space="preserve"> были проведены следующие мероприятия:</w:t>
      </w:r>
    </w:p>
    <w:p w:rsidR="00CE762D" w:rsidRPr="00C57F88" w:rsidRDefault="00CE762D" w:rsidP="003F4EBB">
      <w:pPr>
        <w:ind w:firstLine="900"/>
        <w:jc w:val="both"/>
        <w:rPr>
          <w:sz w:val="28"/>
          <w:szCs w:val="28"/>
        </w:rPr>
      </w:pPr>
      <w:r w:rsidRPr="00C57F88">
        <w:rPr>
          <w:sz w:val="28"/>
          <w:szCs w:val="28"/>
        </w:rPr>
        <w:t>- 06.01.2017 - Рождественский турнир по мини-футболу – Кубок Рождества, г. Морозовск, 10 чел., 2 место;</w:t>
      </w:r>
    </w:p>
    <w:p w:rsidR="00CE762D" w:rsidRPr="00C57F88" w:rsidRDefault="009932FD" w:rsidP="003F4EBB">
      <w:pPr>
        <w:ind w:firstLine="900"/>
        <w:jc w:val="both"/>
        <w:rPr>
          <w:sz w:val="28"/>
          <w:szCs w:val="28"/>
        </w:rPr>
      </w:pPr>
      <w:r w:rsidRPr="00C57F88">
        <w:rPr>
          <w:sz w:val="28"/>
          <w:szCs w:val="28"/>
        </w:rPr>
        <w:t>-</w:t>
      </w:r>
      <w:r w:rsidR="00CE762D" w:rsidRPr="00C57F88">
        <w:rPr>
          <w:sz w:val="28"/>
          <w:szCs w:val="28"/>
        </w:rPr>
        <w:t>14.01.2017 - Областной однодневный турнир по мини-футболу среди учащихся 2002-03г.р., г. Морозовск, 15 чел.;</w:t>
      </w:r>
    </w:p>
    <w:p w:rsidR="00CE762D" w:rsidRPr="00C57F88" w:rsidRDefault="009932FD" w:rsidP="003F4EBB">
      <w:pPr>
        <w:ind w:firstLine="900"/>
        <w:jc w:val="both"/>
        <w:rPr>
          <w:sz w:val="28"/>
          <w:szCs w:val="28"/>
        </w:rPr>
      </w:pPr>
      <w:r w:rsidRPr="00C57F88">
        <w:rPr>
          <w:sz w:val="28"/>
          <w:szCs w:val="28"/>
        </w:rPr>
        <w:t>-</w:t>
      </w:r>
      <w:r w:rsidR="00CE762D" w:rsidRPr="00C57F88">
        <w:rPr>
          <w:sz w:val="28"/>
          <w:szCs w:val="28"/>
        </w:rPr>
        <w:t>16.02.2017 - Районная спартакиада школьников «Главный рекорд – Здоровье» по мини-футболу среди учащихся 1-4кл., 45 чел.;</w:t>
      </w:r>
    </w:p>
    <w:p w:rsidR="00CE762D" w:rsidRPr="00C57F88" w:rsidRDefault="00CE762D" w:rsidP="003F4EBB">
      <w:pPr>
        <w:ind w:firstLine="900"/>
        <w:jc w:val="both"/>
        <w:rPr>
          <w:sz w:val="28"/>
          <w:szCs w:val="28"/>
        </w:rPr>
      </w:pPr>
      <w:r w:rsidRPr="00C57F88">
        <w:rPr>
          <w:sz w:val="28"/>
          <w:szCs w:val="28"/>
        </w:rPr>
        <w:t>- 18.02.2017 - Открытие районного этапа Спартакиады трудящихся Дона (по армрестлингу, гирям, перетягиванию каната), 50 чел.;</w:t>
      </w:r>
    </w:p>
    <w:p w:rsidR="00CE762D" w:rsidRPr="00C57F88" w:rsidRDefault="009932FD" w:rsidP="003F4EBB">
      <w:pPr>
        <w:ind w:firstLine="900"/>
        <w:jc w:val="both"/>
        <w:rPr>
          <w:sz w:val="28"/>
          <w:szCs w:val="28"/>
        </w:rPr>
      </w:pPr>
      <w:r w:rsidRPr="00C57F88">
        <w:rPr>
          <w:sz w:val="28"/>
          <w:szCs w:val="28"/>
        </w:rPr>
        <w:t>-</w:t>
      </w:r>
      <w:r w:rsidR="00CE762D" w:rsidRPr="00C57F88">
        <w:rPr>
          <w:sz w:val="28"/>
          <w:szCs w:val="28"/>
        </w:rPr>
        <w:t xml:space="preserve">21.02.2017 - 1-й день второго Зимнего фестиваля Всероссийского физкультурно-спортивного комплекса ГТО (2-5ступень), 259 </w:t>
      </w:r>
      <w:r w:rsidR="00941B6A" w:rsidRPr="00C57F88">
        <w:rPr>
          <w:sz w:val="28"/>
          <w:szCs w:val="28"/>
        </w:rPr>
        <w:t>обучающихся ОО</w:t>
      </w:r>
      <w:r w:rsidR="00CE762D" w:rsidRPr="00C57F88">
        <w:rPr>
          <w:sz w:val="28"/>
          <w:szCs w:val="28"/>
        </w:rPr>
        <w:t>;</w:t>
      </w:r>
    </w:p>
    <w:p w:rsidR="00CE762D" w:rsidRPr="00C57F88" w:rsidRDefault="00CE762D" w:rsidP="003F4EBB">
      <w:pPr>
        <w:ind w:firstLine="900"/>
        <w:jc w:val="both"/>
        <w:rPr>
          <w:sz w:val="28"/>
          <w:szCs w:val="28"/>
        </w:rPr>
      </w:pPr>
      <w:r w:rsidRPr="00C57F88">
        <w:rPr>
          <w:sz w:val="28"/>
          <w:szCs w:val="28"/>
        </w:rPr>
        <w:t>- 24.02.2017 - Турнир по баскетболу среди мужских команд, посвященный памяти Барвинского Игоря, 12 чел., 2 место;</w:t>
      </w:r>
    </w:p>
    <w:p w:rsidR="00CE762D" w:rsidRPr="00C57F88" w:rsidRDefault="009932FD" w:rsidP="003F4EBB">
      <w:pPr>
        <w:ind w:firstLine="900"/>
        <w:jc w:val="both"/>
        <w:rPr>
          <w:sz w:val="28"/>
          <w:szCs w:val="28"/>
        </w:rPr>
      </w:pPr>
      <w:r w:rsidRPr="00C57F88">
        <w:rPr>
          <w:sz w:val="28"/>
          <w:szCs w:val="28"/>
        </w:rPr>
        <w:t>-</w:t>
      </w:r>
      <w:r w:rsidR="00941B6A" w:rsidRPr="00C57F88">
        <w:rPr>
          <w:sz w:val="28"/>
          <w:szCs w:val="28"/>
        </w:rPr>
        <w:t>03.03.2017 - 1</w:t>
      </w:r>
      <w:r w:rsidR="00CE762D" w:rsidRPr="00C57F88">
        <w:rPr>
          <w:sz w:val="28"/>
          <w:szCs w:val="28"/>
        </w:rPr>
        <w:t>-й день второго Зимнего фестиваля Всероссийского физкультурно-спортивного комплекса ГТО (6-11 ступень), 54 чел.;</w:t>
      </w:r>
    </w:p>
    <w:p w:rsidR="00CE762D" w:rsidRPr="00C57F88" w:rsidRDefault="009932FD" w:rsidP="003F4EBB">
      <w:pPr>
        <w:ind w:firstLine="900"/>
        <w:jc w:val="both"/>
        <w:rPr>
          <w:sz w:val="28"/>
          <w:szCs w:val="28"/>
        </w:rPr>
      </w:pPr>
      <w:r w:rsidRPr="00C57F88">
        <w:rPr>
          <w:sz w:val="28"/>
          <w:szCs w:val="28"/>
        </w:rPr>
        <w:t>-</w:t>
      </w:r>
      <w:r w:rsidR="00CE762D" w:rsidRPr="00C57F88">
        <w:rPr>
          <w:sz w:val="28"/>
          <w:szCs w:val="28"/>
        </w:rPr>
        <w:t xml:space="preserve">04.03.2017 - Однодневный турнир по мини-футболу, среди учащихся ДЮСШ 2004-05г.р. г Морозовск, 15 чел.; </w:t>
      </w:r>
    </w:p>
    <w:p w:rsidR="00CE762D" w:rsidRPr="00C57F88" w:rsidRDefault="00CE762D" w:rsidP="003F4EBB">
      <w:pPr>
        <w:ind w:firstLine="900"/>
        <w:jc w:val="both"/>
        <w:rPr>
          <w:sz w:val="28"/>
          <w:szCs w:val="28"/>
        </w:rPr>
      </w:pPr>
      <w:r w:rsidRPr="00C57F88">
        <w:rPr>
          <w:sz w:val="28"/>
          <w:szCs w:val="28"/>
        </w:rPr>
        <w:t xml:space="preserve">- 11.03.2017 - Районная спартакиада трудящихся Дона по волейболу (жен), шашкам, 65 чел.; </w:t>
      </w:r>
    </w:p>
    <w:p w:rsidR="00CE762D" w:rsidRPr="00C57F88" w:rsidRDefault="00CE762D" w:rsidP="003F4EBB">
      <w:pPr>
        <w:ind w:firstLine="900"/>
        <w:jc w:val="both"/>
        <w:rPr>
          <w:sz w:val="28"/>
          <w:szCs w:val="28"/>
        </w:rPr>
      </w:pPr>
      <w:r w:rsidRPr="00C57F88">
        <w:rPr>
          <w:sz w:val="28"/>
          <w:szCs w:val="28"/>
        </w:rPr>
        <w:t>- 18.03.2017 - Районная спартакиада трудящихся Дона по волейболу (муж.) – 5 команд, 45 чел.;</w:t>
      </w:r>
    </w:p>
    <w:p w:rsidR="00CE762D" w:rsidRPr="00C57F88" w:rsidRDefault="00CE762D" w:rsidP="003F4EBB">
      <w:pPr>
        <w:ind w:firstLine="900"/>
        <w:jc w:val="both"/>
        <w:rPr>
          <w:sz w:val="28"/>
          <w:szCs w:val="28"/>
        </w:rPr>
      </w:pPr>
      <w:r w:rsidRPr="00C57F88">
        <w:rPr>
          <w:sz w:val="28"/>
          <w:szCs w:val="28"/>
        </w:rPr>
        <w:t>- 18.03.2017 - Финал 2 Зимнего  фестиваля Всероссийского физкультурно-спортивного комплекса ГТО  г. Шахты, 3 чел.;</w:t>
      </w:r>
    </w:p>
    <w:p w:rsidR="00CE762D" w:rsidRPr="00C57F88" w:rsidRDefault="009932FD" w:rsidP="003F4EBB">
      <w:pPr>
        <w:ind w:firstLine="900"/>
        <w:jc w:val="both"/>
        <w:rPr>
          <w:sz w:val="28"/>
          <w:szCs w:val="28"/>
        </w:rPr>
      </w:pPr>
      <w:r w:rsidRPr="00C57F88">
        <w:rPr>
          <w:sz w:val="28"/>
          <w:szCs w:val="28"/>
        </w:rPr>
        <w:t>-</w:t>
      </w:r>
      <w:r w:rsidR="00CE762D" w:rsidRPr="00C57F88">
        <w:rPr>
          <w:sz w:val="28"/>
          <w:szCs w:val="28"/>
        </w:rPr>
        <w:t>20.03.2017 - Районная спартакиада школьников «Главный рекорд – Здоровье» по баскетболу (мал.) – 6 команд, 75 чел.;</w:t>
      </w:r>
    </w:p>
    <w:p w:rsidR="00CE762D" w:rsidRPr="00C57F88" w:rsidRDefault="009932FD" w:rsidP="003F4EBB">
      <w:pPr>
        <w:ind w:firstLine="900"/>
        <w:jc w:val="both"/>
        <w:rPr>
          <w:sz w:val="28"/>
          <w:szCs w:val="28"/>
        </w:rPr>
      </w:pPr>
      <w:r w:rsidRPr="00C57F88">
        <w:rPr>
          <w:sz w:val="28"/>
          <w:szCs w:val="28"/>
        </w:rPr>
        <w:t>-</w:t>
      </w:r>
      <w:r w:rsidR="00CE762D" w:rsidRPr="00C57F88">
        <w:rPr>
          <w:sz w:val="28"/>
          <w:szCs w:val="28"/>
        </w:rPr>
        <w:t xml:space="preserve">25.03.2017 - Районный турнир по настольному теннису памяти полного Кавалера Ордена Славы Последова А.А. </w:t>
      </w:r>
      <w:r w:rsidR="00C8018B" w:rsidRPr="00C57F88">
        <w:rPr>
          <w:sz w:val="28"/>
          <w:szCs w:val="28"/>
        </w:rPr>
        <w:t>,</w:t>
      </w:r>
      <w:r w:rsidR="00CE762D" w:rsidRPr="00C57F88">
        <w:rPr>
          <w:sz w:val="28"/>
          <w:szCs w:val="28"/>
        </w:rPr>
        <w:t xml:space="preserve"> 60 чел.;</w:t>
      </w:r>
    </w:p>
    <w:p w:rsidR="00CE762D" w:rsidRPr="00C57F88" w:rsidRDefault="00CE762D" w:rsidP="003F4EBB">
      <w:pPr>
        <w:ind w:firstLine="900"/>
        <w:jc w:val="both"/>
        <w:rPr>
          <w:sz w:val="28"/>
          <w:szCs w:val="28"/>
        </w:rPr>
      </w:pPr>
      <w:r w:rsidRPr="00C57F88">
        <w:rPr>
          <w:sz w:val="28"/>
          <w:szCs w:val="28"/>
        </w:rPr>
        <w:t>- 26.03.2017 - Кубок Ростовской области по футболу среди учащихся ДЮСШ 2003-04г.р. Милютинская-Тацинская</w:t>
      </w:r>
      <w:r w:rsidR="00C8018B" w:rsidRPr="00C57F88">
        <w:rPr>
          <w:sz w:val="28"/>
          <w:szCs w:val="28"/>
        </w:rPr>
        <w:t>,</w:t>
      </w:r>
      <w:r w:rsidRPr="00C57F88">
        <w:rPr>
          <w:sz w:val="28"/>
          <w:szCs w:val="28"/>
        </w:rPr>
        <w:t xml:space="preserve"> 15 чел.;</w:t>
      </w:r>
    </w:p>
    <w:p w:rsidR="00CE762D" w:rsidRPr="00C57F88" w:rsidRDefault="00CE762D" w:rsidP="003F4EBB">
      <w:pPr>
        <w:ind w:firstLine="900"/>
        <w:jc w:val="both"/>
        <w:rPr>
          <w:sz w:val="28"/>
          <w:szCs w:val="28"/>
        </w:rPr>
      </w:pPr>
      <w:r w:rsidRPr="00C57F88">
        <w:rPr>
          <w:sz w:val="28"/>
          <w:szCs w:val="28"/>
        </w:rPr>
        <w:t xml:space="preserve">- 27.03.2017 - 2-й день второго Зимнего фестиваля Всероссийского физкультурно-спортивного комплекса ГТО (2-5ступень) – 200 </w:t>
      </w:r>
      <w:r w:rsidR="00941B6A" w:rsidRPr="00C57F88">
        <w:rPr>
          <w:sz w:val="28"/>
          <w:szCs w:val="28"/>
        </w:rPr>
        <w:t>обучающихся ОО</w:t>
      </w:r>
      <w:r w:rsidRPr="00C57F88">
        <w:rPr>
          <w:sz w:val="28"/>
          <w:szCs w:val="28"/>
        </w:rPr>
        <w:t>.</w:t>
      </w:r>
    </w:p>
    <w:p w:rsidR="00E762D0" w:rsidRPr="00C57F88" w:rsidRDefault="00E762D0" w:rsidP="00E762D0">
      <w:pPr>
        <w:ind w:firstLine="900"/>
        <w:jc w:val="both"/>
        <w:rPr>
          <w:sz w:val="28"/>
          <w:szCs w:val="28"/>
        </w:rPr>
      </w:pPr>
      <w:r w:rsidRPr="00C57F88">
        <w:rPr>
          <w:sz w:val="28"/>
          <w:szCs w:val="28"/>
        </w:rPr>
        <w:t>- - 02.04.2017 - Кубок Ростовской области по футболу среди учащихся ДЮСШ 2003-04 г.р. и  2001-02 г.р., Тацинская – Милютинская;</w:t>
      </w:r>
    </w:p>
    <w:p w:rsidR="00E762D0" w:rsidRPr="00C57F88" w:rsidRDefault="00E762D0" w:rsidP="00E762D0">
      <w:pPr>
        <w:ind w:firstLine="900"/>
        <w:jc w:val="both"/>
        <w:rPr>
          <w:sz w:val="28"/>
          <w:szCs w:val="28"/>
        </w:rPr>
      </w:pPr>
      <w:r w:rsidRPr="00C57F88">
        <w:rPr>
          <w:sz w:val="28"/>
          <w:szCs w:val="28"/>
        </w:rPr>
        <w:t>-  09.04.2017- кубок Ростовской области по футболу среди учащихся ДЮСШ 2003-04 г.р. и 2001-02 г.р., Милютинская – Обливская;</w:t>
      </w:r>
    </w:p>
    <w:p w:rsidR="00E762D0" w:rsidRPr="00C57F88" w:rsidRDefault="00E762D0" w:rsidP="00E762D0">
      <w:pPr>
        <w:ind w:firstLine="900"/>
        <w:jc w:val="both"/>
        <w:rPr>
          <w:sz w:val="28"/>
          <w:szCs w:val="28"/>
        </w:rPr>
      </w:pPr>
      <w:r w:rsidRPr="00C57F88">
        <w:rPr>
          <w:sz w:val="28"/>
          <w:szCs w:val="28"/>
        </w:rPr>
        <w:lastRenderedPageBreak/>
        <w:t xml:space="preserve">  -  15.04.2017- Кубок Ростовской области по футболу среди учащихся ДЮСШ 2003-04 г.р. и 2001-02 г.р., Обливская  - Милютинская;</w:t>
      </w:r>
    </w:p>
    <w:p w:rsidR="00E762D0" w:rsidRPr="00C57F88" w:rsidRDefault="00E762D0" w:rsidP="00E762D0">
      <w:pPr>
        <w:ind w:firstLine="900"/>
        <w:jc w:val="both"/>
        <w:rPr>
          <w:sz w:val="28"/>
          <w:szCs w:val="28"/>
        </w:rPr>
      </w:pPr>
      <w:r w:rsidRPr="00C57F88">
        <w:rPr>
          <w:sz w:val="28"/>
          <w:szCs w:val="28"/>
        </w:rPr>
        <w:t>- 07.04.2017 - Всемирный День здоровья, акция для учащихся 1-6кл. Милютинской СОШ – комплекс утренней зарядки, 205 чел.</w:t>
      </w:r>
    </w:p>
    <w:p w:rsidR="00E762D0" w:rsidRPr="00C57F88" w:rsidRDefault="00E762D0" w:rsidP="00E762D0">
      <w:pPr>
        <w:ind w:firstLine="900"/>
        <w:jc w:val="both"/>
        <w:rPr>
          <w:sz w:val="28"/>
          <w:szCs w:val="28"/>
        </w:rPr>
      </w:pPr>
      <w:r w:rsidRPr="00C57F88">
        <w:rPr>
          <w:sz w:val="28"/>
          <w:szCs w:val="28"/>
        </w:rPr>
        <w:t>- 25.04.2017 - Всемирный День здоровья, акция для учащихся 1-6кл. Милютинской СОШ – комплекс утренней зарядки, 32 чел.;</w:t>
      </w:r>
    </w:p>
    <w:p w:rsidR="00E762D0" w:rsidRPr="00C57F88" w:rsidRDefault="00E762D0" w:rsidP="00E762D0">
      <w:pPr>
        <w:ind w:firstLine="900"/>
        <w:jc w:val="both"/>
        <w:rPr>
          <w:sz w:val="28"/>
          <w:szCs w:val="28"/>
        </w:rPr>
      </w:pPr>
      <w:r w:rsidRPr="00C57F88">
        <w:rPr>
          <w:sz w:val="28"/>
          <w:szCs w:val="28"/>
        </w:rPr>
        <w:t>- 29.04.2017 - Третья Спартакиада профсоюза педагогических работников образования Милютинского района, 95 чел.;</w:t>
      </w:r>
    </w:p>
    <w:p w:rsidR="00E762D0" w:rsidRPr="00C57F88" w:rsidRDefault="00E762D0" w:rsidP="00E762D0">
      <w:pPr>
        <w:ind w:firstLine="900"/>
        <w:jc w:val="both"/>
        <w:rPr>
          <w:sz w:val="28"/>
          <w:szCs w:val="28"/>
        </w:rPr>
      </w:pPr>
      <w:r w:rsidRPr="00C57F88">
        <w:rPr>
          <w:sz w:val="28"/>
          <w:szCs w:val="28"/>
        </w:rPr>
        <w:t xml:space="preserve"> - 02.05.2017 - Зональный этап Всероссийского турнира по футболу «Кожаный мяч» среди учащихся 2006-07г.р. в г. Красный Сулин, 20 чел.. 1 место;</w:t>
      </w:r>
    </w:p>
    <w:p w:rsidR="00E762D0" w:rsidRPr="00C57F88" w:rsidRDefault="00E762D0" w:rsidP="00E762D0">
      <w:pPr>
        <w:ind w:firstLine="900"/>
        <w:jc w:val="both"/>
        <w:rPr>
          <w:sz w:val="28"/>
          <w:szCs w:val="28"/>
        </w:rPr>
      </w:pPr>
      <w:r w:rsidRPr="00C57F88">
        <w:rPr>
          <w:sz w:val="28"/>
          <w:szCs w:val="28"/>
        </w:rPr>
        <w:t xml:space="preserve"> 06.05.2017 - Зональный этап кубка Губернатора Ростовской области по футболу среди сельских районов</w:t>
      </w:r>
      <w:r w:rsidR="00CA0071" w:rsidRPr="00C57F88">
        <w:rPr>
          <w:sz w:val="28"/>
          <w:szCs w:val="28"/>
        </w:rPr>
        <w:t xml:space="preserve"> «Колосок»</w:t>
      </w:r>
      <w:r w:rsidRPr="00C57F88">
        <w:rPr>
          <w:sz w:val="28"/>
          <w:szCs w:val="28"/>
        </w:rPr>
        <w:t xml:space="preserve">, воспитанники 2002-03г.р. в г. Морозовске,15 человек, 2 место; </w:t>
      </w:r>
    </w:p>
    <w:p w:rsidR="00E762D0" w:rsidRPr="00C57F88" w:rsidRDefault="00E762D0" w:rsidP="00E762D0">
      <w:pPr>
        <w:ind w:firstLine="900"/>
        <w:jc w:val="both"/>
        <w:rPr>
          <w:sz w:val="28"/>
          <w:szCs w:val="28"/>
        </w:rPr>
      </w:pPr>
      <w:r w:rsidRPr="00C57F88">
        <w:rPr>
          <w:sz w:val="28"/>
          <w:szCs w:val="28"/>
        </w:rPr>
        <w:t>- 01.06.2017 - Спортивные соревнования по фигурному вождению велосипеда в рамках Дня защиты детей, 95 чел.;</w:t>
      </w:r>
    </w:p>
    <w:p w:rsidR="00E762D0" w:rsidRPr="00C57F88" w:rsidRDefault="00E762D0" w:rsidP="00E762D0">
      <w:pPr>
        <w:ind w:firstLine="900"/>
        <w:jc w:val="both"/>
        <w:rPr>
          <w:sz w:val="28"/>
          <w:szCs w:val="28"/>
        </w:rPr>
      </w:pPr>
      <w:r w:rsidRPr="00C57F88">
        <w:rPr>
          <w:sz w:val="28"/>
          <w:szCs w:val="28"/>
        </w:rPr>
        <w:t>05.06.2017 - Товарищеские игры по баскетболу (сборная школы) Милютинская – Кашары, 20 чел.;</w:t>
      </w:r>
    </w:p>
    <w:p w:rsidR="00E762D0" w:rsidRPr="00C57F88" w:rsidRDefault="00E762D0" w:rsidP="00E762D0">
      <w:pPr>
        <w:ind w:firstLine="900"/>
        <w:jc w:val="both"/>
        <w:rPr>
          <w:sz w:val="28"/>
          <w:szCs w:val="28"/>
        </w:rPr>
      </w:pPr>
      <w:r w:rsidRPr="00C57F88">
        <w:rPr>
          <w:sz w:val="28"/>
          <w:szCs w:val="28"/>
        </w:rPr>
        <w:t>- 16.06.2017 - 2-й  Летний фестиваль Всероссийского физкультурно-спортивного комплекса ГТО, 40 чел.</w:t>
      </w:r>
      <w:r w:rsidR="00061B6B" w:rsidRPr="00C57F88">
        <w:rPr>
          <w:sz w:val="28"/>
          <w:szCs w:val="28"/>
        </w:rPr>
        <w:t>;</w:t>
      </w:r>
    </w:p>
    <w:p w:rsidR="00061B6B" w:rsidRPr="00C57F88" w:rsidRDefault="00061B6B" w:rsidP="00061B6B">
      <w:pPr>
        <w:ind w:firstLine="900"/>
        <w:jc w:val="both"/>
        <w:rPr>
          <w:sz w:val="28"/>
          <w:szCs w:val="28"/>
        </w:rPr>
      </w:pPr>
      <w:r w:rsidRPr="00C57F88">
        <w:rPr>
          <w:sz w:val="28"/>
          <w:szCs w:val="28"/>
        </w:rPr>
        <w:t>- 12.08.2017 г. - физкультурно-спортивное мероприятие, посвященное Дню физкультурника по программе: дворовый футбол, выполнение норм ВФСК ГТО всеми желающими (220 чел.);</w:t>
      </w:r>
    </w:p>
    <w:p w:rsidR="00061B6B" w:rsidRPr="00C57F88" w:rsidRDefault="00061B6B" w:rsidP="00061B6B">
      <w:pPr>
        <w:ind w:firstLine="900"/>
        <w:jc w:val="both"/>
        <w:rPr>
          <w:sz w:val="28"/>
          <w:szCs w:val="28"/>
        </w:rPr>
      </w:pPr>
      <w:r w:rsidRPr="00C57F88">
        <w:rPr>
          <w:sz w:val="28"/>
          <w:szCs w:val="28"/>
        </w:rPr>
        <w:t>- с  27.08.2017 по 08.10.2017 - первенство Ростовской области по футболу среди юношей СДЮСШОР, ДЮСШ 2004-2005 г.р. и 2001 -2003 г.р. (35 чел.);</w:t>
      </w:r>
    </w:p>
    <w:p w:rsidR="00061B6B" w:rsidRPr="00C57F88" w:rsidRDefault="00061B6B" w:rsidP="00061B6B">
      <w:pPr>
        <w:jc w:val="both"/>
        <w:rPr>
          <w:sz w:val="28"/>
          <w:szCs w:val="28"/>
        </w:rPr>
      </w:pPr>
      <w:r w:rsidRPr="00C57F88">
        <w:rPr>
          <w:sz w:val="28"/>
          <w:szCs w:val="28"/>
        </w:rPr>
        <w:t xml:space="preserve">             - 23.09.2017 г. – волейбол среди женских команд  на кубок Героя социалистического труда Бурейко В.И. (30 чел.);</w:t>
      </w:r>
    </w:p>
    <w:p w:rsidR="00061B6B" w:rsidRPr="00C57F88" w:rsidRDefault="00061B6B" w:rsidP="00061B6B">
      <w:pPr>
        <w:jc w:val="both"/>
        <w:rPr>
          <w:sz w:val="28"/>
          <w:szCs w:val="28"/>
        </w:rPr>
      </w:pPr>
      <w:r w:rsidRPr="00C57F88">
        <w:rPr>
          <w:sz w:val="28"/>
          <w:szCs w:val="28"/>
        </w:rPr>
        <w:t xml:space="preserve">             - 29.09.2017 г. - соревнования по легкоатлетическому бегу, посвященные «Кроссу Наций» в рамках Всероссийского физкультурно-спортивного комплекса «Готов к труду и обороне», 176 чел.</w:t>
      </w:r>
    </w:p>
    <w:p w:rsidR="00B263F0" w:rsidRPr="00C57F88" w:rsidRDefault="00B263F0" w:rsidP="00061B6B">
      <w:pPr>
        <w:jc w:val="both"/>
        <w:rPr>
          <w:sz w:val="28"/>
          <w:szCs w:val="28"/>
        </w:rPr>
      </w:pPr>
      <w:r w:rsidRPr="00C57F88">
        <w:rPr>
          <w:sz w:val="28"/>
          <w:szCs w:val="28"/>
        </w:rPr>
        <w:t>- 13.10.2017 -1-й день сдачи обучающимися 2-5 ступеней ОО района норм ВФСК ГТО</w:t>
      </w:r>
      <w:r w:rsidR="00683D1F" w:rsidRPr="00C57F88">
        <w:rPr>
          <w:sz w:val="28"/>
          <w:szCs w:val="28"/>
        </w:rPr>
        <w:t>, 185 чел.;</w:t>
      </w:r>
    </w:p>
    <w:p w:rsidR="00683D1F" w:rsidRPr="00C57F88" w:rsidRDefault="00683D1F" w:rsidP="00061B6B">
      <w:pPr>
        <w:jc w:val="both"/>
        <w:rPr>
          <w:sz w:val="28"/>
          <w:szCs w:val="28"/>
        </w:rPr>
      </w:pPr>
      <w:r w:rsidRPr="00C57F88">
        <w:rPr>
          <w:sz w:val="28"/>
          <w:szCs w:val="28"/>
        </w:rPr>
        <w:t>- 02.11.2017 - районные соревнования по настольному теннису, шашкам, шахматам в зачет районной Спартакиады школьников «Главный рекорд – Здоровье!», 86 чел.;</w:t>
      </w:r>
    </w:p>
    <w:p w:rsidR="00683D1F" w:rsidRPr="00C57F88" w:rsidRDefault="00D51981" w:rsidP="00061B6B">
      <w:pPr>
        <w:jc w:val="both"/>
        <w:rPr>
          <w:sz w:val="28"/>
          <w:szCs w:val="28"/>
        </w:rPr>
      </w:pPr>
      <w:r w:rsidRPr="00C57F88">
        <w:rPr>
          <w:sz w:val="28"/>
          <w:szCs w:val="28"/>
        </w:rPr>
        <w:t xml:space="preserve">- 15.11.2017 -2-й </w:t>
      </w:r>
      <w:r w:rsidR="00683D1F" w:rsidRPr="00C57F88">
        <w:rPr>
          <w:sz w:val="28"/>
          <w:szCs w:val="28"/>
        </w:rPr>
        <w:t>день сдачи обучающимися 2-5 ступеней ОО района норм ВФСК ГТО, 185 чел.;</w:t>
      </w:r>
    </w:p>
    <w:p w:rsidR="00683D1F" w:rsidRPr="00C57F88" w:rsidRDefault="00683D1F" w:rsidP="00061B6B">
      <w:pPr>
        <w:jc w:val="both"/>
        <w:rPr>
          <w:sz w:val="28"/>
          <w:szCs w:val="28"/>
        </w:rPr>
      </w:pPr>
      <w:r w:rsidRPr="00C57F88">
        <w:rPr>
          <w:sz w:val="28"/>
          <w:szCs w:val="28"/>
        </w:rPr>
        <w:t>- 18.11.2017 - районный турнир по волейболу среди мужских команд памяти Героя СССР Воликова А.С., 45 чел.;</w:t>
      </w:r>
    </w:p>
    <w:p w:rsidR="00683D1F" w:rsidRPr="00C57F88" w:rsidRDefault="00683D1F" w:rsidP="00061B6B">
      <w:pPr>
        <w:jc w:val="both"/>
        <w:rPr>
          <w:sz w:val="28"/>
          <w:szCs w:val="28"/>
        </w:rPr>
      </w:pPr>
      <w:r w:rsidRPr="00C57F88">
        <w:rPr>
          <w:sz w:val="28"/>
          <w:szCs w:val="28"/>
        </w:rPr>
        <w:t>- 25.11.2018 - товарищеская встреча по волейболу (девушки) г. Морозовск, 15 чел.;</w:t>
      </w:r>
    </w:p>
    <w:p w:rsidR="00683D1F" w:rsidRPr="00C57F88" w:rsidRDefault="00683D1F" w:rsidP="00061B6B">
      <w:pPr>
        <w:jc w:val="both"/>
        <w:rPr>
          <w:sz w:val="28"/>
          <w:szCs w:val="28"/>
        </w:rPr>
      </w:pPr>
      <w:r w:rsidRPr="00C57F88">
        <w:rPr>
          <w:sz w:val="28"/>
          <w:szCs w:val="28"/>
        </w:rPr>
        <w:t>- 02.12.2017 - однодневный турнир по мини-футболу, проводимый Федерацией футбола Ростовской области среди учащихся 2001-02г.р. г. Морозовск, 15 чел.;</w:t>
      </w:r>
    </w:p>
    <w:p w:rsidR="00683D1F" w:rsidRPr="00C57F88" w:rsidRDefault="00D51981" w:rsidP="00061B6B">
      <w:pPr>
        <w:jc w:val="both"/>
        <w:rPr>
          <w:sz w:val="28"/>
          <w:szCs w:val="28"/>
        </w:rPr>
      </w:pPr>
      <w:r w:rsidRPr="00C57F88">
        <w:rPr>
          <w:sz w:val="28"/>
          <w:szCs w:val="28"/>
        </w:rPr>
        <w:t>09.12.2017 -</w:t>
      </w:r>
      <w:r w:rsidR="00683D1F" w:rsidRPr="00C57F88">
        <w:rPr>
          <w:sz w:val="28"/>
          <w:szCs w:val="28"/>
        </w:rPr>
        <w:t>соревнования по шашкам среди детей-инвалидов, в рамках Всероссийской декады инвалидов, 9 чел.;</w:t>
      </w:r>
    </w:p>
    <w:p w:rsidR="00683D1F" w:rsidRPr="00C57F88" w:rsidRDefault="00683D1F" w:rsidP="00061B6B">
      <w:pPr>
        <w:jc w:val="both"/>
        <w:rPr>
          <w:sz w:val="28"/>
          <w:szCs w:val="28"/>
        </w:rPr>
      </w:pPr>
      <w:r w:rsidRPr="00C57F88">
        <w:rPr>
          <w:sz w:val="28"/>
          <w:szCs w:val="28"/>
        </w:rPr>
        <w:t>15.12.2017 - День открытых дверей Центра тестирования Милютинского района среди жителей района 5-10 ступени, 23 чел.</w:t>
      </w:r>
    </w:p>
    <w:p w:rsidR="00683D1F" w:rsidRPr="00C57F88" w:rsidRDefault="00683D1F" w:rsidP="00683D1F">
      <w:pPr>
        <w:jc w:val="both"/>
        <w:rPr>
          <w:sz w:val="28"/>
          <w:szCs w:val="28"/>
        </w:rPr>
      </w:pPr>
      <w:r w:rsidRPr="00C57F88">
        <w:rPr>
          <w:sz w:val="28"/>
          <w:szCs w:val="28"/>
        </w:rPr>
        <w:t>16.12.2017 - районные соревнования по баскетболу (мальчики, девушки)  в зачет районной Спартакиады школьников «Главный рекорд – здоровье!», 75 чел.;</w:t>
      </w:r>
    </w:p>
    <w:p w:rsidR="00683D1F" w:rsidRPr="00C57F88" w:rsidRDefault="00683D1F" w:rsidP="00683D1F">
      <w:pPr>
        <w:jc w:val="both"/>
        <w:rPr>
          <w:sz w:val="28"/>
          <w:szCs w:val="28"/>
        </w:rPr>
      </w:pPr>
      <w:r w:rsidRPr="00C57F88">
        <w:rPr>
          <w:sz w:val="28"/>
          <w:szCs w:val="28"/>
        </w:rPr>
        <w:t>-</w:t>
      </w:r>
      <w:r w:rsidR="00690B39" w:rsidRPr="00C57F88">
        <w:rPr>
          <w:sz w:val="28"/>
          <w:szCs w:val="28"/>
        </w:rPr>
        <w:t xml:space="preserve"> 16.12.2018 - Кубок закрытия футбольного сезона по мини-футболу среди поселений Милютинского района, 45 чел.;</w:t>
      </w:r>
    </w:p>
    <w:p w:rsidR="00900F88" w:rsidRPr="00C57F88" w:rsidRDefault="00690B39" w:rsidP="00690B39">
      <w:pPr>
        <w:jc w:val="both"/>
        <w:rPr>
          <w:sz w:val="28"/>
          <w:szCs w:val="28"/>
        </w:rPr>
      </w:pPr>
      <w:r w:rsidRPr="00C57F88">
        <w:rPr>
          <w:sz w:val="28"/>
          <w:szCs w:val="28"/>
        </w:rPr>
        <w:lastRenderedPageBreak/>
        <w:t>16.12.2018 - Новогодний турнир по волейболу среди девушек г. Белая Калитва,15 чел.;</w:t>
      </w:r>
    </w:p>
    <w:p w:rsidR="00690B39" w:rsidRPr="00C57F88" w:rsidRDefault="00690B39" w:rsidP="00690B39">
      <w:pPr>
        <w:jc w:val="both"/>
        <w:rPr>
          <w:sz w:val="28"/>
          <w:szCs w:val="28"/>
        </w:rPr>
      </w:pPr>
      <w:r w:rsidRPr="00C57F88">
        <w:rPr>
          <w:sz w:val="28"/>
          <w:szCs w:val="28"/>
        </w:rPr>
        <w:t>23.12.2018 - 23-й. турнир по баскетболу, посвященный 75-й. годовщине Тацинского танкового рейда ст. Тацинская, 1 место, 10 чел.;</w:t>
      </w:r>
    </w:p>
    <w:p w:rsidR="00900F88" w:rsidRDefault="00690B39" w:rsidP="00690B39">
      <w:pPr>
        <w:jc w:val="both"/>
        <w:rPr>
          <w:sz w:val="28"/>
          <w:szCs w:val="28"/>
        </w:rPr>
      </w:pPr>
      <w:r w:rsidRPr="00C57F88">
        <w:rPr>
          <w:sz w:val="28"/>
          <w:szCs w:val="28"/>
        </w:rPr>
        <w:t>23.12.2018 - районный турнир по шахматам, посвященный памяти Героя Российской Федерации П.С. Дейнекина, 38 чел.</w:t>
      </w:r>
    </w:p>
    <w:p w:rsidR="00900F88" w:rsidRPr="00CB0E15" w:rsidRDefault="00900F88" w:rsidP="00900F88">
      <w:pPr>
        <w:ind w:firstLine="900"/>
        <w:jc w:val="both"/>
        <w:rPr>
          <w:sz w:val="28"/>
          <w:szCs w:val="28"/>
        </w:rPr>
      </w:pPr>
    </w:p>
    <w:p w:rsidR="003D7323" w:rsidRPr="003D7323" w:rsidRDefault="00F32302" w:rsidP="003D7323">
      <w:pPr>
        <w:tabs>
          <w:tab w:val="left" w:pos="7240"/>
        </w:tabs>
        <w:rPr>
          <w:sz w:val="28"/>
          <w:szCs w:val="28"/>
        </w:rPr>
      </w:pPr>
      <w:r>
        <w:rPr>
          <w:sz w:val="28"/>
          <w:szCs w:val="28"/>
        </w:rPr>
        <w:t>Заведующий</w:t>
      </w:r>
      <w:r w:rsidR="003D7323" w:rsidRPr="003D7323">
        <w:rPr>
          <w:sz w:val="28"/>
          <w:szCs w:val="28"/>
        </w:rPr>
        <w:t xml:space="preserve"> отделом образования</w:t>
      </w:r>
      <w:r w:rsidR="003D7323">
        <w:rPr>
          <w:sz w:val="28"/>
          <w:szCs w:val="28"/>
        </w:rPr>
        <w:t xml:space="preserve">              </w:t>
      </w:r>
      <w:r w:rsidR="00AF36F1">
        <w:rPr>
          <w:sz w:val="28"/>
          <w:szCs w:val="28"/>
        </w:rPr>
        <w:t xml:space="preserve">                               </w:t>
      </w:r>
      <w:r>
        <w:rPr>
          <w:sz w:val="28"/>
          <w:szCs w:val="28"/>
        </w:rPr>
        <w:t>Е.И.Анищенко</w:t>
      </w:r>
    </w:p>
    <w:p w:rsidR="00900F88" w:rsidRPr="003D7323" w:rsidRDefault="003D7323" w:rsidP="003D7323">
      <w:pPr>
        <w:tabs>
          <w:tab w:val="left" w:pos="7240"/>
        </w:tabs>
        <w:rPr>
          <w:sz w:val="28"/>
          <w:szCs w:val="28"/>
        </w:rPr>
      </w:pPr>
      <w:r w:rsidRPr="003D7323">
        <w:rPr>
          <w:sz w:val="28"/>
          <w:szCs w:val="28"/>
        </w:rPr>
        <w:t xml:space="preserve"> Администрации Милютинского района </w:t>
      </w:r>
    </w:p>
    <w:sectPr w:rsidR="00900F88" w:rsidRPr="003D7323" w:rsidSect="00A032D0">
      <w:pgSz w:w="11907" w:h="16840" w:code="9"/>
      <w:pgMar w:top="822" w:right="851" w:bottom="295"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DF7" w:rsidRDefault="00A65DF7">
      <w:r>
        <w:separator/>
      </w:r>
    </w:p>
  </w:endnote>
  <w:endnote w:type="continuationSeparator" w:id="0">
    <w:p w:rsidR="00A65DF7" w:rsidRDefault="00A65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DF7" w:rsidRDefault="00A65DF7">
      <w:r>
        <w:separator/>
      </w:r>
    </w:p>
  </w:footnote>
  <w:footnote w:type="continuationSeparator" w:id="0">
    <w:p w:rsidR="00A65DF7" w:rsidRDefault="00A65D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4562"/>
    <w:multiLevelType w:val="hybridMultilevel"/>
    <w:tmpl w:val="23EA0B94"/>
    <w:lvl w:ilvl="0" w:tplc="A710790C">
      <w:start w:val="1"/>
      <w:numFmt w:val="decimal"/>
      <w:lvlText w:val="%1."/>
      <w:lvlJc w:val="left"/>
      <w:pPr>
        <w:tabs>
          <w:tab w:val="num" w:pos="1290"/>
        </w:tabs>
        <w:ind w:left="1290" w:hanging="360"/>
      </w:pPr>
      <w:rPr>
        <w:rFonts w:hint="default"/>
      </w:rPr>
    </w:lvl>
    <w:lvl w:ilvl="1" w:tplc="65BAE6EA" w:tentative="1">
      <w:start w:val="1"/>
      <w:numFmt w:val="lowerLetter"/>
      <w:lvlText w:val="%2."/>
      <w:lvlJc w:val="left"/>
      <w:pPr>
        <w:tabs>
          <w:tab w:val="num" w:pos="2010"/>
        </w:tabs>
        <w:ind w:left="2010" w:hanging="360"/>
      </w:pPr>
    </w:lvl>
    <w:lvl w:ilvl="2" w:tplc="6050639E" w:tentative="1">
      <w:start w:val="1"/>
      <w:numFmt w:val="lowerRoman"/>
      <w:lvlText w:val="%3."/>
      <w:lvlJc w:val="right"/>
      <w:pPr>
        <w:tabs>
          <w:tab w:val="num" w:pos="2730"/>
        </w:tabs>
        <w:ind w:left="2730" w:hanging="180"/>
      </w:pPr>
    </w:lvl>
    <w:lvl w:ilvl="3" w:tplc="F8AEB850" w:tentative="1">
      <w:start w:val="1"/>
      <w:numFmt w:val="decimal"/>
      <w:lvlText w:val="%4."/>
      <w:lvlJc w:val="left"/>
      <w:pPr>
        <w:tabs>
          <w:tab w:val="num" w:pos="3450"/>
        </w:tabs>
        <w:ind w:left="3450" w:hanging="360"/>
      </w:pPr>
    </w:lvl>
    <w:lvl w:ilvl="4" w:tplc="6BE24030" w:tentative="1">
      <w:start w:val="1"/>
      <w:numFmt w:val="lowerLetter"/>
      <w:lvlText w:val="%5."/>
      <w:lvlJc w:val="left"/>
      <w:pPr>
        <w:tabs>
          <w:tab w:val="num" w:pos="4170"/>
        </w:tabs>
        <w:ind w:left="4170" w:hanging="360"/>
      </w:pPr>
    </w:lvl>
    <w:lvl w:ilvl="5" w:tplc="E598ABAC" w:tentative="1">
      <w:start w:val="1"/>
      <w:numFmt w:val="lowerRoman"/>
      <w:lvlText w:val="%6."/>
      <w:lvlJc w:val="right"/>
      <w:pPr>
        <w:tabs>
          <w:tab w:val="num" w:pos="4890"/>
        </w:tabs>
        <w:ind w:left="4890" w:hanging="180"/>
      </w:pPr>
    </w:lvl>
    <w:lvl w:ilvl="6" w:tplc="5238AA9A" w:tentative="1">
      <w:start w:val="1"/>
      <w:numFmt w:val="decimal"/>
      <w:lvlText w:val="%7."/>
      <w:lvlJc w:val="left"/>
      <w:pPr>
        <w:tabs>
          <w:tab w:val="num" w:pos="5610"/>
        </w:tabs>
        <w:ind w:left="5610" w:hanging="360"/>
      </w:pPr>
    </w:lvl>
    <w:lvl w:ilvl="7" w:tplc="64382D14" w:tentative="1">
      <w:start w:val="1"/>
      <w:numFmt w:val="lowerLetter"/>
      <w:lvlText w:val="%8."/>
      <w:lvlJc w:val="left"/>
      <w:pPr>
        <w:tabs>
          <w:tab w:val="num" w:pos="6330"/>
        </w:tabs>
        <w:ind w:left="6330" w:hanging="360"/>
      </w:pPr>
    </w:lvl>
    <w:lvl w:ilvl="8" w:tplc="AACE2700" w:tentative="1">
      <w:start w:val="1"/>
      <w:numFmt w:val="lowerRoman"/>
      <w:lvlText w:val="%9."/>
      <w:lvlJc w:val="right"/>
      <w:pPr>
        <w:tabs>
          <w:tab w:val="num" w:pos="7050"/>
        </w:tabs>
        <w:ind w:left="7050" w:hanging="180"/>
      </w:pPr>
    </w:lvl>
  </w:abstractNum>
  <w:abstractNum w:abstractNumId="1" w15:restartNumberingAfterBreak="0">
    <w:nsid w:val="02E666E1"/>
    <w:multiLevelType w:val="hybridMultilevel"/>
    <w:tmpl w:val="6DE6A852"/>
    <w:lvl w:ilvl="0" w:tplc="5978C104">
      <w:start w:val="1"/>
      <w:numFmt w:val="decimal"/>
      <w:lvlText w:val="%1."/>
      <w:lvlJc w:val="left"/>
      <w:pPr>
        <w:ind w:left="1256" w:hanging="405"/>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3DD5496"/>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067E2CEA"/>
    <w:multiLevelType w:val="hybridMultilevel"/>
    <w:tmpl w:val="98580CE0"/>
    <w:lvl w:ilvl="0" w:tplc="3E76C96A">
      <w:start w:val="3"/>
      <w:numFmt w:val="decimal"/>
      <w:lvlText w:val="%1."/>
      <w:lvlJc w:val="left"/>
      <w:pPr>
        <w:tabs>
          <w:tab w:val="num" w:pos="720"/>
        </w:tabs>
        <w:ind w:left="720" w:hanging="360"/>
      </w:pPr>
      <w:rPr>
        <w:rFonts w:hint="default"/>
      </w:rPr>
    </w:lvl>
    <w:lvl w:ilvl="1" w:tplc="924AA7F8" w:tentative="1">
      <w:start w:val="1"/>
      <w:numFmt w:val="lowerLetter"/>
      <w:lvlText w:val="%2."/>
      <w:lvlJc w:val="left"/>
      <w:pPr>
        <w:tabs>
          <w:tab w:val="num" w:pos="1440"/>
        </w:tabs>
        <w:ind w:left="1440" w:hanging="360"/>
      </w:pPr>
    </w:lvl>
    <w:lvl w:ilvl="2" w:tplc="48A439A6" w:tentative="1">
      <w:start w:val="1"/>
      <w:numFmt w:val="lowerRoman"/>
      <w:lvlText w:val="%3."/>
      <w:lvlJc w:val="right"/>
      <w:pPr>
        <w:tabs>
          <w:tab w:val="num" w:pos="2160"/>
        </w:tabs>
        <w:ind w:left="2160" w:hanging="180"/>
      </w:pPr>
    </w:lvl>
    <w:lvl w:ilvl="3" w:tplc="F4E00000" w:tentative="1">
      <w:start w:val="1"/>
      <w:numFmt w:val="decimal"/>
      <w:lvlText w:val="%4."/>
      <w:lvlJc w:val="left"/>
      <w:pPr>
        <w:tabs>
          <w:tab w:val="num" w:pos="2880"/>
        </w:tabs>
        <w:ind w:left="2880" w:hanging="360"/>
      </w:pPr>
    </w:lvl>
    <w:lvl w:ilvl="4" w:tplc="7E1A2C0C" w:tentative="1">
      <w:start w:val="1"/>
      <w:numFmt w:val="lowerLetter"/>
      <w:lvlText w:val="%5."/>
      <w:lvlJc w:val="left"/>
      <w:pPr>
        <w:tabs>
          <w:tab w:val="num" w:pos="3600"/>
        </w:tabs>
        <w:ind w:left="3600" w:hanging="360"/>
      </w:pPr>
    </w:lvl>
    <w:lvl w:ilvl="5" w:tplc="57C23EFC" w:tentative="1">
      <w:start w:val="1"/>
      <w:numFmt w:val="lowerRoman"/>
      <w:lvlText w:val="%6."/>
      <w:lvlJc w:val="right"/>
      <w:pPr>
        <w:tabs>
          <w:tab w:val="num" w:pos="4320"/>
        </w:tabs>
        <w:ind w:left="4320" w:hanging="180"/>
      </w:pPr>
    </w:lvl>
    <w:lvl w:ilvl="6" w:tplc="DA2C8AA6" w:tentative="1">
      <w:start w:val="1"/>
      <w:numFmt w:val="decimal"/>
      <w:lvlText w:val="%7."/>
      <w:lvlJc w:val="left"/>
      <w:pPr>
        <w:tabs>
          <w:tab w:val="num" w:pos="5040"/>
        </w:tabs>
        <w:ind w:left="5040" w:hanging="360"/>
      </w:pPr>
    </w:lvl>
    <w:lvl w:ilvl="7" w:tplc="7C88EC9C" w:tentative="1">
      <w:start w:val="1"/>
      <w:numFmt w:val="lowerLetter"/>
      <w:lvlText w:val="%8."/>
      <w:lvlJc w:val="left"/>
      <w:pPr>
        <w:tabs>
          <w:tab w:val="num" w:pos="5760"/>
        </w:tabs>
        <w:ind w:left="5760" w:hanging="360"/>
      </w:pPr>
    </w:lvl>
    <w:lvl w:ilvl="8" w:tplc="B5AC00B4" w:tentative="1">
      <w:start w:val="1"/>
      <w:numFmt w:val="lowerRoman"/>
      <w:lvlText w:val="%9."/>
      <w:lvlJc w:val="right"/>
      <w:pPr>
        <w:tabs>
          <w:tab w:val="num" w:pos="6480"/>
        </w:tabs>
        <w:ind w:left="6480" w:hanging="180"/>
      </w:pPr>
    </w:lvl>
  </w:abstractNum>
  <w:abstractNum w:abstractNumId="4" w15:restartNumberingAfterBreak="0">
    <w:nsid w:val="06F804E0"/>
    <w:multiLevelType w:val="singleLevel"/>
    <w:tmpl w:val="0419000F"/>
    <w:lvl w:ilvl="0">
      <w:start w:val="1"/>
      <w:numFmt w:val="decimal"/>
      <w:lvlText w:val="%1."/>
      <w:lvlJc w:val="left"/>
      <w:pPr>
        <w:tabs>
          <w:tab w:val="num" w:pos="360"/>
        </w:tabs>
        <w:ind w:left="360" w:hanging="360"/>
      </w:pPr>
      <w:rPr>
        <w:rFonts w:hint="default"/>
      </w:rPr>
    </w:lvl>
  </w:abstractNum>
  <w:abstractNum w:abstractNumId="5" w15:restartNumberingAfterBreak="0">
    <w:nsid w:val="09AA67C6"/>
    <w:multiLevelType w:val="singleLevel"/>
    <w:tmpl w:val="0419000F"/>
    <w:lvl w:ilvl="0">
      <w:start w:val="1"/>
      <w:numFmt w:val="decimal"/>
      <w:lvlText w:val="%1."/>
      <w:lvlJc w:val="left"/>
      <w:pPr>
        <w:tabs>
          <w:tab w:val="num" w:pos="360"/>
        </w:tabs>
        <w:ind w:left="360" w:hanging="360"/>
      </w:pPr>
      <w:rPr>
        <w:rFonts w:hint="default"/>
      </w:rPr>
    </w:lvl>
  </w:abstractNum>
  <w:abstractNum w:abstractNumId="6" w15:restartNumberingAfterBreak="0">
    <w:nsid w:val="0A3073CF"/>
    <w:multiLevelType w:val="hybridMultilevel"/>
    <w:tmpl w:val="6466105C"/>
    <w:lvl w:ilvl="0" w:tplc="6DD887C4">
      <w:start w:val="1"/>
      <w:numFmt w:val="decimal"/>
      <w:lvlText w:val="%1)"/>
      <w:lvlJc w:val="left"/>
      <w:pPr>
        <w:tabs>
          <w:tab w:val="num" w:pos="720"/>
        </w:tabs>
        <w:ind w:left="720" w:hanging="360"/>
      </w:pPr>
    </w:lvl>
    <w:lvl w:ilvl="1" w:tplc="DB886CAA">
      <w:start w:val="1"/>
      <w:numFmt w:val="decimal"/>
      <w:lvlText w:val="%2."/>
      <w:lvlJc w:val="left"/>
      <w:pPr>
        <w:tabs>
          <w:tab w:val="num" w:pos="1440"/>
        </w:tabs>
        <w:ind w:left="1440" w:hanging="360"/>
      </w:pPr>
    </w:lvl>
    <w:lvl w:ilvl="2" w:tplc="433E3468">
      <w:start w:val="1"/>
      <w:numFmt w:val="decimal"/>
      <w:lvlText w:val="%3."/>
      <w:lvlJc w:val="left"/>
      <w:pPr>
        <w:tabs>
          <w:tab w:val="num" w:pos="2160"/>
        </w:tabs>
        <w:ind w:left="2160" w:hanging="360"/>
      </w:pPr>
    </w:lvl>
    <w:lvl w:ilvl="3" w:tplc="EACC3CAE">
      <w:start w:val="1"/>
      <w:numFmt w:val="decimal"/>
      <w:lvlText w:val="%4."/>
      <w:lvlJc w:val="left"/>
      <w:pPr>
        <w:tabs>
          <w:tab w:val="num" w:pos="2880"/>
        </w:tabs>
        <w:ind w:left="2880" w:hanging="360"/>
      </w:pPr>
    </w:lvl>
    <w:lvl w:ilvl="4" w:tplc="400CA1D2">
      <w:start w:val="1"/>
      <w:numFmt w:val="decimal"/>
      <w:lvlText w:val="%5."/>
      <w:lvlJc w:val="left"/>
      <w:pPr>
        <w:tabs>
          <w:tab w:val="num" w:pos="3600"/>
        </w:tabs>
        <w:ind w:left="3600" w:hanging="360"/>
      </w:pPr>
    </w:lvl>
    <w:lvl w:ilvl="5" w:tplc="8D104B32">
      <w:start w:val="1"/>
      <w:numFmt w:val="decimal"/>
      <w:lvlText w:val="%6."/>
      <w:lvlJc w:val="left"/>
      <w:pPr>
        <w:tabs>
          <w:tab w:val="num" w:pos="4320"/>
        </w:tabs>
        <w:ind w:left="4320" w:hanging="360"/>
      </w:pPr>
    </w:lvl>
    <w:lvl w:ilvl="6" w:tplc="0AF01346">
      <w:start w:val="1"/>
      <w:numFmt w:val="decimal"/>
      <w:lvlText w:val="%7."/>
      <w:lvlJc w:val="left"/>
      <w:pPr>
        <w:tabs>
          <w:tab w:val="num" w:pos="5040"/>
        </w:tabs>
        <w:ind w:left="5040" w:hanging="360"/>
      </w:pPr>
    </w:lvl>
    <w:lvl w:ilvl="7" w:tplc="D94025F8">
      <w:start w:val="1"/>
      <w:numFmt w:val="decimal"/>
      <w:lvlText w:val="%8."/>
      <w:lvlJc w:val="left"/>
      <w:pPr>
        <w:tabs>
          <w:tab w:val="num" w:pos="5760"/>
        </w:tabs>
        <w:ind w:left="5760" w:hanging="360"/>
      </w:pPr>
    </w:lvl>
    <w:lvl w:ilvl="8" w:tplc="001EE232">
      <w:start w:val="1"/>
      <w:numFmt w:val="decimal"/>
      <w:lvlText w:val="%9."/>
      <w:lvlJc w:val="left"/>
      <w:pPr>
        <w:tabs>
          <w:tab w:val="num" w:pos="6480"/>
        </w:tabs>
        <w:ind w:left="6480" w:hanging="360"/>
      </w:pPr>
    </w:lvl>
  </w:abstractNum>
  <w:abstractNum w:abstractNumId="7" w15:restartNumberingAfterBreak="0">
    <w:nsid w:val="0B7C56BB"/>
    <w:multiLevelType w:val="hybridMultilevel"/>
    <w:tmpl w:val="639CCF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0CB243C0"/>
    <w:multiLevelType w:val="hybridMultilevel"/>
    <w:tmpl w:val="427CE79A"/>
    <w:lvl w:ilvl="0" w:tplc="AFD2B6B6">
      <w:start w:val="1"/>
      <w:numFmt w:val="decimal"/>
      <w:lvlText w:val="%1."/>
      <w:lvlJc w:val="left"/>
      <w:pPr>
        <w:tabs>
          <w:tab w:val="num" w:pos="1776"/>
        </w:tabs>
        <w:ind w:left="1776" w:hanging="360"/>
      </w:pPr>
    </w:lvl>
    <w:lvl w:ilvl="1" w:tplc="04190001">
      <w:start w:val="1"/>
      <w:numFmt w:val="bullet"/>
      <w:lvlText w:val=""/>
      <w:lvlJc w:val="left"/>
      <w:pPr>
        <w:tabs>
          <w:tab w:val="num" w:pos="2148"/>
        </w:tabs>
        <w:ind w:left="2148"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0D440C66"/>
    <w:multiLevelType w:val="hybridMultilevel"/>
    <w:tmpl w:val="7E5ACD8E"/>
    <w:lvl w:ilvl="0" w:tplc="F500B35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0" w15:restartNumberingAfterBreak="0">
    <w:nsid w:val="0DCD12D4"/>
    <w:multiLevelType w:val="hybridMultilevel"/>
    <w:tmpl w:val="8624B1F8"/>
    <w:lvl w:ilvl="0" w:tplc="9704F214">
      <w:start w:val="1"/>
      <w:numFmt w:val="decimal"/>
      <w:lvlText w:val="%1."/>
      <w:lvlJc w:val="left"/>
      <w:pPr>
        <w:tabs>
          <w:tab w:val="num" w:pos="720"/>
        </w:tabs>
        <w:ind w:left="720" w:hanging="360"/>
      </w:pPr>
      <w:rPr>
        <w:rFonts w:hint="default"/>
      </w:rPr>
    </w:lvl>
    <w:lvl w:ilvl="1" w:tplc="6C4E8D72" w:tentative="1">
      <w:start w:val="1"/>
      <w:numFmt w:val="lowerLetter"/>
      <w:lvlText w:val="%2."/>
      <w:lvlJc w:val="left"/>
      <w:pPr>
        <w:tabs>
          <w:tab w:val="num" w:pos="1440"/>
        </w:tabs>
        <w:ind w:left="1440" w:hanging="360"/>
      </w:pPr>
    </w:lvl>
    <w:lvl w:ilvl="2" w:tplc="E2D217AE" w:tentative="1">
      <w:start w:val="1"/>
      <w:numFmt w:val="lowerRoman"/>
      <w:lvlText w:val="%3."/>
      <w:lvlJc w:val="right"/>
      <w:pPr>
        <w:tabs>
          <w:tab w:val="num" w:pos="2160"/>
        </w:tabs>
        <w:ind w:left="2160" w:hanging="180"/>
      </w:pPr>
    </w:lvl>
    <w:lvl w:ilvl="3" w:tplc="C7F6A62C" w:tentative="1">
      <w:start w:val="1"/>
      <w:numFmt w:val="decimal"/>
      <w:lvlText w:val="%4."/>
      <w:lvlJc w:val="left"/>
      <w:pPr>
        <w:tabs>
          <w:tab w:val="num" w:pos="2880"/>
        </w:tabs>
        <w:ind w:left="2880" w:hanging="360"/>
      </w:pPr>
    </w:lvl>
    <w:lvl w:ilvl="4" w:tplc="6B58934E" w:tentative="1">
      <w:start w:val="1"/>
      <w:numFmt w:val="lowerLetter"/>
      <w:lvlText w:val="%5."/>
      <w:lvlJc w:val="left"/>
      <w:pPr>
        <w:tabs>
          <w:tab w:val="num" w:pos="3600"/>
        </w:tabs>
        <w:ind w:left="3600" w:hanging="360"/>
      </w:pPr>
    </w:lvl>
    <w:lvl w:ilvl="5" w:tplc="A428FC06" w:tentative="1">
      <w:start w:val="1"/>
      <w:numFmt w:val="lowerRoman"/>
      <w:lvlText w:val="%6."/>
      <w:lvlJc w:val="right"/>
      <w:pPr>
        <w:tabs>
          <w:tab w:val="num" w:pos="4320"/>
        </w:tabs>
        <w:ind w:left="4320" w:hanging="180"/>
      </w:pPr>
    </w:lvl>
    <w:lvl w:ilvl="6" w:tplc="012C6F70" w:tentative="1">
      <w:start w:val="1"/>
      <w:numFmt w:val="decimal"/>
      <w:lvlText w:val="%7."/>
      <w:lvlJc w:val="left"/>
      <w:pPr>
        <w:tabs>
          <w:tab w:val="num" w:pos="5040"/>
        </w:tabs>
        <w:ind w:left="5040" w:hanging="360"/>
      </w:pPr>
    </w:lvl>
    <w:lvl w:ilvl="7" w:tplc="878C95C0" w:tentative="1">
      <w:start w:val="1"/>
      <w:numFmt w:val="lowerLetter"/>
      <w:lvlText w:val="%8."/>
      <w:lvlJc w:val="left"/>
      <w:pPr>
        <w:tabs>
          <w:tab w:val="num" w:pos="5760"/>
        </w:tabs>
        <w:ind w:left="5760" w:hanging="360"/>
      </w:pPr>
    </w:lvl>
    <w:lvl w:ilvl="8" w:tplc="781072F6" w:tentative="1">
      <w:start w:val="1"/>
      <w:numFmt w:val="lowerRoman"/>
      <w:lvlText w:val="%9."/>
      <w:lvlJc w:val="right"/>
      <w:pPr>
        <w:tabs>
          <w:tab w:val="num" w:pos="6480"/>
        </w:tabs>
        <w:ind w:left="6480" w:hanging="180"/>
      </w:pPr>
    </w:lvl>
  </w:abstractNum>
  <w:abstractNum w:abstractNumId="11" w15:restartNumberingAfterBreak="0">
    <w:nsid w:val="0FCD6EEE"/>
    <w:multiLevelType w:val="hybridMultilevel"/>
    <w:tmpl w:val="B704BC7A"/>
    <w:lvl w:ilvl="0" w:tplc="60889906">
      <w:start w:val="1"/>
      <w:numFmt w:val="decimal"/>
      <w:lvlText w:val="%1."/>
      <w:lvlJc w:val="left"/>
      <w:pPr>
        <w:tabs>
          <w:tab w:val="num" w:pos="720"/>
        </w:tabs>
        <w:ind w:left="720" w:hanging="360"/>
      </w:pPr>
    </w:lvl>
    <w:lvl w:ilvl="1" w:tplc="E3F6E6BC">
      <w:start w:val="1"/>
      <w:numFmt w:val="decimal"/>
      <w:lvlText w:val="%2."/>
      <w:lvlJc w:val="left"/>
      <w:pPr>
        <w:tabs>
          <w:tab w:val="num" w:pos="1440"/>
        </w:tabs>
        <w:ind w:left="1440" w:hanging="360"/>
      </w:pPr>
    </w:lvl>
    <w:lvl w:ilvl="2" w:tplc="80AA986C">
      <w:start w:val="1"/>
      <w:numFmt w:val="decimal"/>
      <w:lvlText w:val="%3."/>
      <w:lvlJc w:val="left"/>
      <w:pPr>
        <w:tabs>
          <w:tab w:val="num" w:pos="2160"/>
        </w:tabs>
        <w:ind w:left="2160" w:hanging="360"/>
      </w:pPr>
    </w:lvl>
    <w:lvl w:ilvl="3" w:tplc="12D24B76">
      <w:start w:val="1"/>
      <w:numFmt w:val="decimal"/>
      <w:lvlText w:val="%4."/>
      <w:lvlJc w:val="left"/>
      <w:pPr>
        <w:tabs>
          <w:tab w:val="num" w:pos="2880"/>
        </w:tabs>
        <w:ind w:left="2880" w:hanging="360"/>
      </w:pPr>
    </w:lvl>
    <w:lvl w:ilvl="4" w:tplc="87067274">
      <w:start w:val="1"/>
      <w:numFmt w:val="decimal"/>
      <w:lvlText w:val="%5."/>
      <w:lvlJc w:val="left"/>
      <w:pPr>
        <w:tabs>
          <w:tab w:val="num" w:pos="3600"/>
        </w:tabs>
        <w:ind w:left="3600" w:hanging="360"/>
      </w:pPr>
    </w:lvl>
    <w:lvl w:ilvl="5" w:tplc="6DCE0768">
      <w:start w:val="1"/>
      <w:numFmt w:val="decimal"/>
      <w:lvlText w:val="%6."/>
      <w:lvlJc w:val="left"/>
      <w:pPr>
        <w:tabs>
          <w:tab w:val="num" w:pos="4320"/>
        </w:tabs>
        <w:ind w:left="4320" w:hanging="360"/>
      </w:pPr>
    </w:lvl>
    <w:lvl w:ilvl="6" w:tplc="67E2E938">
      <w:start w:val="1"/>
      <w:numFmt w:val="decimal"/>
      <w:lvlText w:val="%7."/>
      <w:lvlJc w:val="left"/>
      <w:pPr>
        <w:tabs>
          <w:tab w:val="num" w:pos="5040"/>
        </w:tabs>
        <w:ind w:left="5040" w:hanging="360"/>
      </w:pPr>
    </w:lvl>
    <w:lvl w:ilvl="7" w:tplc="A6049462">
      <w:start w:val="1"/>
      <w:numFmt w:val="decimal"/>
      <w:lvlText w:val="%8."/>
      <w:lvlJc w:val="left"/>
      <w:pPr>
        <w:tabs>
          <w:tab w:val="num" w:pos="5760"/>
        </w:tabs>
        <w:ind w:left="5760" w:hanging="360"/>
      </w:pPr>
    </w:lvl>
    <w:lvl w:ilvl="8" w:tplc="F454C0CE">
      <w:start w:val="1"/>
      <w:numFmt w:val="decimal"/>
      <w:lvlText w:val="%9."/>
      <w:lvlJc w:val="left"/>
      <w:pPr>
        <w:tabs>
          <w:tab w:val="num" w:pos="6480"/>
        </w:tabs>
        <w:ind w:left="6480" w:hanging="360"/>
      </w:pPr>
    </w:lvl>
  </w:abstractNum>
  <w:abstractNum w:abstractNumId="12" w15:restartNumberingAfterBreak="0">
    <w:nsid w:val="13613202"/>
    <w:multiLevelType w:val="hybridMultilevel"/>
    <w:tmpl w:val="2AE2A12A"/>
    <w:lvl w:ilvl="0" w:tplc="EFC63E2E">
      <w:start w:val="1"/>
      <w:numFmt w:val="decimal"/>
      <w:lvlText w:val="%1."/>
      <w:lvlJc w:val="left"/>
      <w:pPr>
        <w:tabs>
          <w:tab w:val="num" w:pos="720"/>
        </w:tabs>
        <w:ind w:left="720" w:hanging="360"/>
      </w:pPr>
    </w:lvl>
    <w:lvl w:ilvl="1" w:tplc="C70A4FCE">
      <w:start w:val="1"/>
      <w:numFmt w:val="decimal"/>
      <w:lvlText w:val="%2."/>
      <w:lvlJc w:val="left"/>
      <w:pPr>
        <w:tabs>
          <w:tab w:val="num" w:pos="1440"/>
        </w:tabs>
        <w:ind w:left="1440" w:hanging="360"/>
      </w:pPr>
    </w:lvl>
    <w:lvl w:ilvl="2" w:tplc="F1480108">
      <w:start w:val="1"/>
      <w:numFmt w:val="decimal"/>
      <w:lvlText w:val="%3."/>
      <w:lvlJc w:val="left"/>
      <w:pPr>
        <w:tabs>
          <w:tab w:val="num" w:pos="2160"/>
        </w:tabs>
        <w:ind w:left="2160" w:hanging="360"/>
      </w:pPr>
    </w:lvl>
    <w:lvl w:ilvl="3" w:tplc="02B63DB6">
      <w:start w:val="1"/>
      <w:numFmt w:val="decimal"/>
      <w:lvlText w:val="%4."/>
      <w:lvlJc w:val="left"/>
      <w:pPr>
        <w:tabs>
          <w:tab w:val="num" w:pos="2880"/>
        </w:tabs>
        <w:ind w:left="2880" w:hanging="360"/>
      </w:pPr>
    </w:lvl>
    <w:lvl w:ilvl="4" w:tplc="EEE801CE">
      <w:start w:val="1"/>
      <w:numFmt w:val="decimal"/>
      <w:lvlText w:val="%5."/>
      <w:lvlJc w:val="left"/>
      <w:pPr>
        <w:tabs>
          <w:tab w:val="num" w:pos="3600"/>
        </w:tabs>
        <w:ind w:left="3600" w:hanging="360"/>
      </w:pPr>
    </w:lvl>
    <w:lvl w:ilvl="5" w:tplc="834C7290">
      <w:start w:val="1"/>
      <w:numFmt w:val="decimal"/>
      <w:lvlText w:val="%6."/>
      <w:lvlJc w:val="left"/>
      <w:pPr>
        <w:tabs>
          <w:tab w:val="num" w:pos="4320"/>
        </w:tabs>
        <w:ind w:left="4320" w:hanging="360"/>
      </w:pPr>
    </w:lvl>
    <w:lvl w:ilvl="6" w:tplc="7ED0834C">
      <w:start w:val="1"/>
      <w:numFmt w:val="decimal"/>
      <w:lvlText w:val="%7."/>
      <w:lvlJc w:val="left"/>
      <w:pPr>
        <w:tabs>
          <w:tab w:val="num" w:pos="5040"/>
        </w:tabs>
        <w:ind w:left="5040" w:hanging="360"/>
      </w:pPr>
    </w:lvl>
    <w:lvl w:ilvl="7" w:tplc="58D6A096">
      <w:start w:val="1"/>
      <w:numFmt w:val="decimal"/>
      <w:lvlText w:val="%8."/>
      <w:lvlJc w:val="left"/>
      <w:pPr>
        <w:tabs>
          <w:tab w:val="num" w:pos="5760"/>
        </w:tabs>
        <w:ind w:left="5760" w:hanging="360"/>
      </w:pPr>
    </w:lvl>
    <w:lvl w:ilvl="8" w:tplc="24F4EB3E">
      <w:start w:val="1"/>
      <w:numFmt w:val="decimal"/>
      <w:lvlText w:val="%9."/>
      <w:lvlJc w:val="left"/>
      <w:pPr>
        <w:tabs>
          <w:tab w:val="num" w:pos="6480"/>
        </w:tabs>
        <w:ind w:left="6480" w:hanging="360"/>
      </w:pPr>
    </w:lvl>
  </w:abstractNum>
  <w:abstractNum w:abstractNumId="13" w15:restartNumberingAfterBreak="0">
    <w:nsid w:val="13DD27FD"/>
    <w:multiLevelType w:val="hybridMultilevel"/>
    <w:tmpl w:val="E042D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4F3BAC"/>
    <w:multiLevelType w:val="singleLevel"/>
    <w:tmpl w:val="0419000F"/>
    <w:lvl w:ilvl="0">
      <w:start w:val="1"/>
      <w:numFmt w:val="decimal"/>
      <w:lvlText w:val="%1."/>
      <w:lvlJc w:val="left"/>
      <w:pPr>
        <w:tabs>
          <w:tab w:val="num" w:pos="360"/>
        </w:tabs>
        <w:ind w:left="360" w:hanging="360"/>
      </w:pPr>
      <w:rPr>
        <w:rFonts w:hint="default"/>
      </w:rPr>
    </w:lvl>
  </w:abstractNum>
  <w:abstractNum w:abstractNumId="15" w15:restartNumberingAfterBreak="0">
    <w:nsid w:val="1A3E702A"/>
    <w:multiLevelType w:val="singleLevel"/>
    <w:tmpl w:val="8EB2A638"/>
    <w:lvl w:ilvl="0">
      <w:start w:val="1"/>
      <w:numFmt w:val="decimal"/>
      <w:lvlText w:val="%1."/>
      <w:lvlJc w:val="left"/>
      <w:pPr>
        <w:tabs>
          <w:tab w:val="num" w:pos="360"/>
        </w:tabs>
        <w:ind w:left="360" w:hanging="360"/>
      </w:pPr>
    </w:lvl>
  </w:abstractNum>
  <w:abstractNum w:abstractNumId="16" w15:restartNumberingAfterBreak="0">
    <w:nsid w:val="1CBD37FE"/>
    <w:multiLevelType w:val="singleLevel"/>
    <w:tmpl w:val="B23A0716"/>
    <w:lvl w:ilvl="0">
      <w:start w:val="5"/>
      <w:numFmt w:val="bullet"/>
      <w:lvlText w:val="-"/>
      <w:lvlJc w:val="left"/>
      <w:pPr>
        <w:tabs>
          <w:tab w:val="num" w:pos="360"/>
        </w:tabs>
        <w:ind w:left="360" w:hanging="360"/>
      </w:pPr>
      <w:rPr>
        <w:rFonts w:hint="default"/>
      </w:rPr>
    </w:lvl>
  </w:abstractNum>
  <w:abstractNum w:abstractNumId="17" w15:restartNumberingAfterBreak="0">
    <w:nsid w:val="22FC642E"/>
    <w:multiLevelType w:val="singleLevel"/>
    <w:tmpl w:val="EDC07314"/>
    <w:lvl w:ilvl="0">
      <w:start w:val="1"/>
      <w:numFmt w:val="decimal"/>
      <w:lvlText w:val="%1."/>
      <w:lvlJc w:val="left"/>
      <w:pPr>
        <w:tabs>
          <w:tab w:val="num" w:pos="1080"/>
        </w:tabs>
        <w:ind w:left="1080" w:hanging="360"/>
      </w:pPr>
      <w:rPr>
        <w:rFonts w:hint="default"/>
      </w:rPr>
    </w:lvl>
  </w:abstractNum>
  <w:abstractNum w:abstractNumId="18" w15:restartNumberingAfterBreak="0">
    <w:nsid w:val="25F84E30"/>
    <w:multiLevelType w:val="singleLevel"/>
    <w:tmpl w:val="0419000F"/>
    <w:lvl w:ilvl="0">
      <w:start w:val="1"/>
      <w:numFmt w:val="decimal"/>
      <w:lvlText w:val="%1."/>
      <w:lvlJc w:val="left"/>
      <w:pPr>
        <w:tabs>
          <w:tab w:val="num" w:pos="360"/>
        </w:tabs>
        <w:ind w:left="360" w:hanging="360"/>
      </w:pPr>
      <w:rPr>
        <w:rFonts w:hint="default"/>
      </w:rPr>
    </w:lvl>
  </w:abstractNum>
  <w:abstractNum w:abstractNumId="19" w15:restartNumberingAfterBreak="0">
    <w:nsid w:val="26C3364B"/>
    <w:multiLevelType w:val="hybridMultilevel"/>
    <w:tmpl w:val="81668BA8"/>
    <w:lvl w:ilvl="0" w:tplc="765C4898">
      <w:start w:val="1"/>
      <w:numFmt w:val="decimal"/>
      <w:lvlText w:val="%1."/>
      <w:lvlJc w:val="left"/>
      <w:pPr>
        <w:tabs>
          <w:tab w:val="num" w:pos="720"/>
        </w:tabs>
        <w:ind w:left="720" w:hanging="360"/>
      </w:pPr>
    </w:lvl>
    <w:lvl w:ilvl="1" w:tplc="47A620AE">
      <w:start w:val="1"/>
      <w:numFmt w:val="decimal"/>
      <w:lvlText w:val="%2."/>
      <w:lvlJc w:val="left"/>
      <w:pPr>
        <w:tabs>
          <w:tab w:val="num" w:pos="1440"/>
        </w:tabs>
        <w:ind w:left="1440" w:hanging="360"/>
      </w:pPr>
    </w:lvl>
    <w:lvl w:ilvl="2" w:tplc="12D252B4">
      <w:start w:val="1"/>
      <w:numFmt w:val="decimal"/>
      <w:lvlText w:val="%3."/>
      <w:lvlJc w:val="left"/>
      <w:pPr>
        <w:tabs>
          <w:tab w:val="num" w:pos="2160"/>
        </w:tabs>
        <w:ind w:left="2160" w:hanging="360"/>
      </w:pPr>
    </w:lvl>
    <w:lvl w:ilvl="3" w:tplc="410CF3EA">
      <w:start w:val="1"/>
      <w:numFmt w:val="decimal"/>
      <w:lvlText w:val="%4."/>
      <w:lvlJc w:val="left"/>
      <w:pPr>
        <w:tabs>
          <w:tab w:val="num" w:pos="2880"/>
        </w:tabs>
        <w:ind w:left="2880" w:hanging="360"/>
      </w:pPr>
    </w:lvl>
    <w:lvl w:ilvl="4" w:tplc="E9ECAED4">
      <w:start w:val="1"/>
      <w:numFmt w:val="decimal"/>
      <w:lvlText w:val="%5."/>
      <w:lvlJc w:val="left"/>
      <w:pPr>
        <w:tabs>
          <w:tab w:val="num" w:pos="3600"/>
        </w:tabs>
        <w:ind w:left="3600" w:hanging="360"/>
      </w:pPr>
    </w:lvl>
    <w:lvl w:ilvl="5" w:tplc="65D409B8">
      <w:start w:val="1"/>
      <w:numFmt w:val="decimal"/>
      <w:lvlText w:val="%6."/>
      <w:lvlJc w:val="left"/>
      <w:pPr>
        <w:tabs>
          <w:tab w:val="num" w:pos="4320"/>
        </w:tabs>
        <w:ind w:left="4320" w:hanging="360"/>
      </w:pPr>
    </w:lvl>
    <w:lvl w:ilvl="6" w:tplc="1E94809E">
      <w:start w:val="1"/>
      <w:numFmt w:val="decimal"/>
      <w:lvlText w:val="%7."/>
      <w:lvlJc w:val="left"/>
      <w:pPr>
        <w:tabs>
          <w:tab w:val="num" w:pos="5040"/>
        </w:tabs>
        <w:ind w:left="5040" w:hanging="360"/>
      </w:pPr>
    </w:lvl>
    <w:lvl w:ilvl="7" w:tplc="D594432C">
      <w:start w:val="1"/>
      <w:numFmt w:val="decimal"/>
      <w:lvlText w:val="%8."/>
      <w:lvlJc w:val="left"/>
      <w:pPr>
        <w:tabs>
          <w:tab w:val="num" w:pos="5760"/>
        </w:tabs>
        <w:ind w:left="5760" w:hanging="360"/>
      </w:pPr>
    </w:lvl>
    <w:lvl w:ilvl="8" w:tplc="3B2C8F92">
      <w:start w:val="1"/>
      <w:numFmt w:val="decimal"/>
      <w:lvlText w:val="%9."/>
      <w:lvlJc w:val="left"/>
      <w:pPr>
        <w:tabs>
          <w:tab w:val="num" w:pos="6480"/>
        </w:tabs>
        <w:ind w:left="6480" w:hanging="360"/>
      </w:pPr>
    </w:lvl>
  </w:abstractNum>
  <w:abstractNum w:abstractNumId="20" w15:restartNumberingAfterBreak="0">
    <w:nsid w:val="2769338C"/>
    <w:multiLevelType w:val="singleLevel"/>
    <w:tmpl w:val="0419000F"/>
    <w:lvl w:ilvl="0">
      <w:start w:val="1"/>
      <w:numFmt w:val="decimal"/>
      <w:lvlText w:val="%1."/>
      <w:lvlJc w:val="left"/>
      <w:pPr>
        <w:tabs>
          <w:tab w:val="num" w:pos="360"/>
        </w:tabs>
        <w:ind w:left="360" w:hanging="360"/>
      </w:pPr>
      <w:rPr>
        <w:rFonts w:hint="default"/>
      </w:rPr>
    </w:lvl>
  </w:abstractNum>
  <w:abstractNum w:abstractNumId="21" w15:restartNumberingAfterBreak="0">
    <w:nsid w:val="31D6118D"/>
    <w:multiLevelType w:val="hybridMultilevel"/>
    <w:tmpl w:val="4D506F6C"/>
    <w:lvl w:ilvl="0" w:tplc="0419000F">
      <w:start w:val="3"/>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3312737"/>
    <w:multiLevelType w:val="hybridMultilevel"/>
    <w:tmpl w:val="F1D037C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0F5E39"/>
    <w:multiLevelType w:val="singleLevel"/>
    <w:tmpl w:val="0419000F"/>
    <w:lvl w:ilvl="0">
      <w:start w:val="1"/>
      <w:numFmt w:val="decimal"/>
      <w:lvlText w:val="%1."/>
      <w:lvlJc w:val="left"/>
      <w:pPr>
        <w:tabs>
          <w:tab w:val="num" w:pos="360"/>
        </w:tabs>
        <w:ind w:left="360" w:hanging="360"/>
      </w:pPr>
      <w:rPr>
        <w:rFonts w:hint="default"/>
      </w:rPr>
    </w:lvl>
  </w:abstractNum>
  <w:abstractNum w:abstractNumId="24" w15:restartNumberingAfterBreak="0">
    <w:nsid w:val="370211FA"/>
    <w:multiLevelType w:val="singleLevel"/>
    <w:tmpl w:val="0419000F"/>
    <w:lvl w:ilvl="0">
      <w:start w:val="1"/>
      <w:numFmt w:val="decimal"/>
      <w:lvlText w:val="%1."/>
      <w:lvlJc w:val="left"/>
      <w:pPr>
        <w:tabs>
          <w:tab w:val="num" w:pos="360"/>
        </w:tabs>
        <w:ind w:left="360" w:hanging="360"/>
      </w:pPr>
      <w:rPr>
        <w:rFonts w:hint="default"/>
      </w:rPr>
    </w:lvl>
  </w:abstractNum>
  <w:abstractNum w:abstractNumId="25" w15:restartNumberingAfterBreak="0">
    <w:nsid w:val="3C497390"/>
    <w:multiLevelType w:val="singleLevel"/>
    <w:tmpl w:val="F59E5554"/>
    <w:lvl w:ilvl="0">
      <w:start w:val="1"/>
      <w:numFmt w:val="decimal"/>
      <w:lvlText w:val="%1."/>
      <w:lvlJc w:val="left"/>
      <w:pPr>
        <w:tabs>
          <w:tab w:val="num" w:pos="360"/>
        </w:tabs>
        <w:ind w:left="360" w:hanging="360"/>
      </w:pPr>
      <w:rPr>
        <w:rFonts w:hint="default"/>
        <w:b/>
      </w:rPr>
    </w:lvl>
  </w:abstractNum>
  <w:abstractNum w:abstractNumId="26" w15:restartNumberingAfterBreak="0">
    <w:nsid w:val="3F9F7803"/>
    <w:multiLevelType w:val="singleLevel"/>
    <w:tmpl w:val="0419000F"/>
    <w:lvl w:ilvl="0">
      <w:start w:val="1"/>
      <w:numFmt w:val="decimal"/>
      <w:lvlText w:val="%1."/>
      <w:lvlJc w:val="left"/>
      <w:pPr>
        <w:tabs>
          <w:tab w:val="num" w:pos="360"/>
        </w:tabs>
        <w:ind w:left="360" w:hanging="360"/>
      </w:pPr>
      <w:rPr>
        <w:rFonts w:hint="default"/>
      </w:rPr>
    </w:lvl>
  </w:abstractNum>
  <w:abstractNum w:abstractNumId="27" w15:restartNumberingAfterBreak="0">
    <w:nsid w:val="435558B3"/>
    <w:multiLevelType w:val="hybridMultilevel"/>
    <w:tmpl w:val="74A0C182"/>
    <w:lvl w:ilvl="0" w:tplc="0D641798">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8" w15:restartNumberingAfterBreak="0">
    <w:nsid w:val="4820247D"/>
    <w:multiLevelType w:val="singleLevel"/>
    <w:tmpl w:val="0419000F"/>
    <w:lvl w:ilvl="0">
      <w:start w:val="1"/>
      <w:numFmt w:val="decimal"/>
      <w:lvlText w:val="%1."/>
      <w:lvlJc w:val="left"/>
      <w:pPr>
        <w:tabs>
          <w:tab w:val="num" w:pos="360"/>
        </w:tabs>
        <w:ind w:left="360" w:hanging="360"/>
      </w:pPr>
      <w:rPr>
        <w:rFonts w:hint="default"/>
      </w:rPr>
    </w:lvl>
  </w:abstractNum>
  <w:abstractNum w:abstractNumId="29" w15:restartNumberingAfterBreak="0">
    <w:nsid w:val="4AD76178"/>
    <w:multiLevelType w:val="multilevel"/>
    <w:tmpl w:val="8E64FFE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4C006B4F"/>
    <w:multiLevelType w:val="singleLevel"/>
    <w:tmpl w:val="28D49C4A"/>
    <w:lvl w:ilvl="0">
      <w:start w:val="5"/>
      <w:numFmt w:val="bullet"/>
      <w:lvlText w:val="-"/>
      <w:lvlJc w:val="left"/>
      <w:pPr>
        <w:tabs>
          <w:tab w:val="num" w:pos="360"/>
        </w:tabs>
        <w:ind w:left="360" w:hanging="360"/>
      </w:pPr>
      <w:rPr>
        <w:rFonts w:hint="default"/>
      </w:rPr>
    </w:lvl>
  </w:abstractNum>
  <w:abstractNum w:abstractNumId="31" w15:restartNumberingAfterBreak="0">
    <w:nsid w:val="4CC67F6B"/>
    <w:multiLevelType w:val="singleLevel"/>
    <w:tmpl w:val="0419000F"/>
    <w:lvl w:ilvl="0">
      <w:start w:val="1"/>
      <w:numFmt w:val="decimal"/>
      <w:lvlText w:val="%1."/>
      <w:lvlJc w:val="left"/>
      <w:pPr>
        <w:tabs>
          <w:tab w:val="num" w:pos="360"/>
        </w:tabs>
        <w:ind w:left="360" w:hanging="360"/>
      </w:pPr>
      <w:rPr>
        <w:rFonts w:hint="default"/>
      </w:rPr>
    </w:lvl>
  </w:abstractNum>
  <w:abstractNum w:abstractNumId="32" w15:restartNumberingAfterBreak="0">
    <w:nsid w:val="4CEC3778"/>
    <w:multiLevelType w:val="singleLevel"/>
    <w:tmpl w:val="0419000F"/>
    <w:lvl w:ilvl="0">
      <w:start w:val="1"/>
      <w:numFmt w:val="decimal"/>
      <w:lvlText w:val="%1."/>
      <w:lvlJc w:val="left"/>
      <w:pPr>
        <w:tabs>
          <w:tab w:val="num" w:pos="360"/>
        </w:tabs>
        <w:ind w:left="360" w:hanging="360"/>
      </w:pPr>
      <w:rPr>
        <w:rFonts w:hint="default"/>
      </w:rPr>
    </w:lvl>
  </w:abstractNum>
  <w:abstractNum w:abstractNumId="33" w15:restartNumberingAfterBreak="0">
    <w:nsid w:val="4DAC7EC3"/>
    <w:multiLevelType w:val="hybridMultilevel"/>
    <w:tmpl w:val="67940FE2"/>
    <w:lvl w:ilvl="0" w:tplc="8524426A">
      <w:start w:val="1"/>
      <w:numFmt w:val="decimal"/>
      <w:lvlText w:val="%1."/>
      <w:lvlJc w:val="left"/>
      <w:pPr>
        <w:tabs>
          <w:tab w:val="num" w:pos="1290"/>
        </w:tabs>
        <w:ind w:left="1290" w:hanging="360"/>
      </w:pPr>
      <w:rPr>
        <w:rFonts w:hint="default"/>
      </w:rPr>
    </w:lvl>
    <w:lvl w:ilvl="1" w:tplc="35FA0D10" w:tentative="1">
      <w:start w:val="1"/>
      <w:numFmt w:val="lowerLetter"/>
      <w:lvlText w:val="%2."/>
      <w:lvlJc w:val="left"/>
      <w:pPr>
        <w:tabs>
          <w:tab w:val="num" w:pos="2010"/>
        </w:tabs>
        <w:ind w:left="2010" w:hanging="360"/>
      </w:pPr>
    </w:lvl>
    <w:lvl w:ilvl="2" w:tplc="81865AF2" w:tentative="1">
      <w:start w:val="1"/>
      <w:numFmt w:val="lowerRoman"/>
      <w:lvlText w:val="%3."/>
      <w:lvlJc w:val="right"/>
      <w:pPr>
        <w:tabs>
          <w:tab w:val="num" w:pos="2730"/>
        </w:tabs>
        <w:ind w:left="2730" w:hanging="180"/>
      </w:pPr>
    </w:lvl>
    <w:lvl w:ilvl="3" w:tplc="7AEC2C60" w:tentative="1">
      <w:start w:val="1"/>
      <w:numFmt w:val="decimal"/>
      <w:lvlText w:val="%4."/>
      <w:lvlJc w:val="left"/>
      <w:pPr>
        <w:tabs>
          <w:tab w:val="num" w:pos="3450"/>
        </w:tabs>
        <w:ind w:left="3450" w:hanging="360"/>
      </w:pPr>
    </w:lvl>
    <w:lvl w:ilvl="4" w:tplc="A61AE396" w:tentative="1">
      <w:start w:val="1"/>
      <w:numFmt w:val="lowerLetter"/>
      <w:lvlText w:val="%5."/>
      <w:lvlJc w:val="left"/>
      <w:pPr>
        <w:tabs>
          <w:tab w:val="num" w:pos="4170"/>
        </w:tabs>
        <w:ind w:left="4170" w:hanging="360"/>
      </w:pPr>
    </w:lvl>
    <w:lvl w:ilvl="5" w:tplc="733675AE" w:tentative="1">
      <w:start w:val="1"/>
      <w:numFmt w:val="lowerRoman"/>
      <w:lvlText w:val="%6."/>
      <w:lvlJc w:val="right"/>
      <w:pPr>
        <w:tabs>
          <w:tab w:val="num" w:pos="4890"/>
        </w:tabs>
        <w:ind w:left="4890" w:hanging="180"/>
      </w:pPr>
    </w:lvl>
    <w:lvl w:ilvl="6" w:tplc="05A283B0" w:tentative="1">
      <w:start w:val="1"/>
      <w:numFmt w:val="decimal"/>
      <w:lvlText w:val="%7."/>
      <w:lvlJc w:val="left"/>
      <w:pPr>
        <w:tabs>
          <w:tab w:val="num" w:pos="5610"/>
        </w:tabs>
        <w:ind w:left="5610" w:hanging="360"/>
      </w:pPr>
    </w:lvl>
    <w:lvl w:ilvl="7" w:tplc="9080261C" w:tentative="1">
      <w:start w:val="1"/>
      <w:numFmt w:val="lowerLetter"/>
      <w:lvlText w:val="%8."/>
      <w:lvlJc w:val="left"/>
      <w:pPr>
        <w:tabs>
          <w:tab w:val="num" w:pos="6330"/>
        </w:tabs>
        <w:ind w:left="6330" w:hanging="360"/>
      </w:pPr>
    </w:lvl>
    <w:lvl w:ilvl="8" w:tplc="66727998" w:tentative="1">
      <w:start w:val="1"/>
      <w:numFmt w:val="lowerRoman"/>
      <w:lvlText w:val="%9."/>
      <w:lvlJc w:val="right"/>
      <w:pPr>
        <w:tabs>
          <w:tab w:val="num" w:pos="7050"/>
        </w:tabs>
        <w:ind w:left="7050" w:hanging="180"/>
      </w:pPr>
    </w:lvl>
  </w:abstractNum>
  <w:abstractNum w:abstractNumId="34" w15:restartNumberingAfterBreak="0">
    <w:nsid w:val="53F06F33"/>
    <w:multiLevelType w:val="hybridMultilevel"/>
    <w:tmpl w:val="9B64F89E"/>
    <w:lvl w:ilvl="0" w:tplc="04190001">
      <w:start w:val="1"/>
      <w:numFmt w:val="bullet"/>
      <w:lvlText w:val=""/>
      <w:lvlJc w:val="left"/>
      <w:pPr>
        <w:tabs>
          <w:tab w:val="num" w:pos="1776"/>
        </w:tabs>
        <w:ind w:left="1776" w:hanging="360"/>
      </w:pPr>
      <w:rPr>
        <w:rFonts w:ascii="Symbol" w:hAnsi="Symbol" w:hint="default"/>
      </w:rPr>
    </w:lvl>
    <w:lvl w:ilvl="1" w:tplc="04190001">
      <w:start w:val="1"/>
      <w:numFmt w:val="bullet"/>
      <w:lvlText w:val=""/>
      <w:lvlJc w:val="left"/>
      <w:pPr>
        <w:tabs>
          <w:tab w:val="num" w:pos="2148"/>
        </w:tabs>
        <w:ind w:left="2148"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54300DDD"/>
    <w:multiLevelType w:val="singleLevel"/>
    <w:tmpl w:val="E6BA09FE"/>
    <w:lvl w:ilvl="0">
      <w:start w:val="15"/>
      <w:numFmt w:val="decimal"/>
      <w:lvlText w:val="%1."/>
      <w:lvlJc w:val="left"/>
      <w:pPr>
        <w:tabs>
          <w:tab w:val="num" w:pos="360"/>
        </w:tabs>
        <w:ind w:left="360" w:hanging="360"/>
      </w:pPr>
    </w:lvl>
  </w:abstractNum>
  <w:abstractNum w:abstractNumId="36" w15:restartNumberingAfterBreak="0">
    <w:nsid w:val="621514CF"/>
    <w:multiLevelType w:val="singleLevel"/>
    <w:tmpl w:val="0419000F"/>
    <w:lvl w:ilvl="0">
      <w:start w:val="1"/>
      <w:numFmt w:val="decimal"/>
      <w:lvlText w:val="%1."/>
      <w:lvlJc w:val="left"/>
      <w:pPr>
        <w:tabs>
          <w:tab w:val="num" w:pos="360"/>
        </w:tabs>
        <w:ind w:left="360" w:hanging="360"/>
      </w:pPr>
      <w:rPr>
        <w:rFonts w:hint="default"/>
      </w:rPr>
    </w:lvl>
  </w:abstractNum>
  <w:abstractNum w:abstractNumId="37" w15:restartNumberingAfterBreak="0">
    <w:nsid w:val="63F03EC0"/>
    <w:multiLevelType w:val="singleLevel"/>
    <w:tmpl w:val="1AE2B36C"/>
    <w:lvl w:ilvl="0">
      <w:start w:val="5"/>
      <w:numFmt w:val="bullet"/>
      <w:lvlText w:val="-"/>
      <w:lvlJc w:val="left"/>
      <w:pPr>
        <w:tabs>
          <w:tab w:val="num" w:pos="360"/>
        </w:tabs>
        <w:ind w:left="360" w:hanging="360"/>
      </w:pPr>
      <w:rPr>
        <w:rFonts w:hint="default"/>
      </w:rPr>
    </w:lvl>
  </w:abstractNum>
  <w:abstractNum w:abstractNumId="38" w15:restartNumberingAfterBreak="0">
    <w:nsid w:val="65D607B9"/>
    <w:multiLevelType w:val="hybridMultilevel"/>
    <w:tmpl w:val="DEC2652E"/>
    <w:lvl w:ilvl="0" w:tplc="B8C60920">
      <w:start w:val="1"/>
      <w:numFmt w:val="decimal"/>
      <w:lvlText w:val="%1."/>
      <w:lvlJc w:val="left"/>
      <w:pPr>
        <w:tabs>
          <w:tab w:val="num" w:pos="600"/>
        </w:tabs>
        <w:ind w:left="600" w:hanging="360"/>
      </w:pPr>
      <w:rPr>
        <w:rFonts w:hint="default"/>
      </w:rPr>
    </w:lvl>
    <w:lvl w:ilvl="1" w:tplc="7A08DFFC" w:tentative="1">
      <w:start w:val="1"/>
      <w:numFmt w:val="lowerLetter"/>
      <w:lvlText w:val="%2."/>
      <w:lvlJc w:val="left"/>
      <w:pPr>
        <w:tabs>
          <w:tab w:val="num" w:pos="1320"/>
        </w:tabs>
        <w:ind w:left="1320" w:hanging="360"/>
      </w:pPr>
    </w:lvl>
    <w:lvl w:ilvl="2" w:tplc="8654D14A" w:tentative="1">
      <w:start w:val="1"/>
      <w:numFmt w:val="lowerRoman"/>
      <w:lvlText w:val="%3."/>
      <w:lvlJc w:val="right"/>
      <w:pPr>
        <w:tabs>
          <w:tab w:val="num" w:pos="2040"/>
        </w:tabs>
        <w:ind w:left="2040" w:hanging="180"/>
      </w:pPr>
    </w:lvl>
    <w:lvl w:ilvl="3" w:tplc="7918EA42" w:tentative="1">
      <w:start w:val="1"/>
      <w:numFmt w:val="decimal"/>
      <w:lvlText w:val="%4."/>
      <w:lvlJc w:val="left"/>
      <w:pPr>
        <w:tabs>
          <w:tab w:val="num" w:pos="2760"/>
        </w:tabs>
        <w:ind w:left="2760" w:hanging="360"/>
      </w:pPr>
    </w:lvl>
    <w:lvl w:ilvl="4" w:tplc="7E806446" w:tentative="1">
      <w:start w:val="1"/>
      <w:numFmt w:val="lowerLetter"/>
      <w:lvlText w:val="%5."/>
      <w:lvlJc w:val="left"/>
      <w:pPr>
        <w:tabs>
          <w:tab w:val="num" w:pos="3480"/>
        </w:tabs>
        <w:ind w:left="3480" w:hanging="360"/>
      </w:pPr>
    </w:lvl>
    <w:lvl w:ilvl="5" w:tplc="5C08F4CE" w:tentative="1">
      <w:start w:val="1"/>
      <w:numFmt w:val="lowerRoman"/>
      <w:lvlText w:val="%6."/>
      <w:lvlJc w:val="right"/>
      <w:pPr>
        <w:tabs>
          <w:tab w:val="num" w:pos="4200"/>
        </w:tabs>
        <w:ind w:left="4200" w:hanging="180"/>
      </w:pPr>
    </w:lvl>
    <w:lvl w:ilvl="6" w:tplc="11B6D48C" w:tentative="1">
      <w:start w:val="1"/>
      <w:numFmt w:val="decimal"/>
      <w:lvlText w:val="%7."/>
      <w:lvlJc w:val="left"/>
      <w:pPr>
        <w:tabs>
          <w:tab w:val="num" w:pos="4920"/>
        </w:tabs>
        <w:ind w:left="4920" w:hanging="360"/>
      </w:pPr>
    </w:lvl>
    <w:lvl w:ilvl="7" w:tplc="AA3417CA" w:tentative="1">
      <w:start w:val="1"/>
      <w:numFmt w:val="lowerLetter"/>
      <w:lvlText w:val="%8."/>
      <w:lvlJc w:val="left"/>
      <w:pPr>
        <w:tabs>
          <w:tab w:val="num" w:pos="5640"/>
        </w:tabs>
        <w:ind w:left="5640" w:hanging="360"/>
      </w:pPr>
    </w:lvl>
    <w:lvl w:ilvl="8" w:tplc="1548C762" w:tentative="1">
      <w:start w:val="1"/>
      <w:numFmt w:val="lowerRoman"/>
      <w:lvlText w:val="%9."/>
      <w:lvlJc w:val="right"/>
      <w:pPr>
        <w:tabs>
          <w:tab w:val="num" w:pos="6360"/>
        </w:tabs>
        <w:ind w:left="6360" w:hanging="180"/>
      </w:pPr>
    </w:lvl>
  </w:abstractNum>
  <w:abstractNum w:abstractNumId="39" w15:restartNumberingAfterBreak="0">
    <w:nsid w:val="69121F57"/>
    <w:multiLevelType w:val="singleLevel"/>
    <w:tmpl w:val="9EE89258"/>
    <w:lvl w:ilvl="0">
      <w:start w:val="10"/>
      <w:numFmt w:val="decimal"/>
      <w:lvlText w:val="%1."/>
      <w:lvlJc w:val="left"/>
      <w:pPr>
        <w:tabs>
          <w:tab w:val="num" w:pos="360"/>
        </w:tabs>
        <w:ind w:left="360" w:hanging="360"/>
      </w:pPr>
    </w:lvl>
  </w:abstractNum>
  <w:abstractNum w:abstractNumId="40" w15:restartNumberingAfterBreak="0">
    <w:nsid w:val="6C8B501D"/>
    <w:multiLevelType w:val="singleLevel"/>
    <w:tmpl w:val="0419000F"/>
    <w:lvl w:ilvl="0">
      <w:start w:val="1"/>
      <w:numFmt w:val="decimal"/>
      <w:lvlText w:val="%1."/>
      <w:lvlJc w:val="left"/>
      <w:pPr>
        <w:tabs>
          <w:tab w:val="num" w:pos="360"/>
        </w:tabs>
        <w:ind w:left="360" w:hanging="360"/>
      </w:pPr>
      <w:rPr>
        <w:rFonts w:hint="default"/>
      </w:rPr>
    </w:lvl>
  </w:abstractNum>
  <w:abstractNum w:abstractNumId="41" w15:restartNumberingAfterBreak="0">
    <w:nsid w:val="6E7013EB"/>
    <w:multiLevelType w:val="singleLevel"/>
    <w:tmpl w:val="C450AE9E"/>
    <w:lvl w:ilvl="0">
      <w:start w:val="24"/>
      <w:numFmt w:val="bullet"/>
      <w:lvlText w:val="-"/>
      <w:lvlJc w:val="left"/>
      <w:pPr>
        <w:tabs>
          <w:tab w:val="num" w:pos="360"/>
        </w:tabs>
        <w:ind w:left="360" w:hanging="360"/>
      </w:pPr>
      <w:rPr>
        <w:rFonts w:hint="default"/>
      </w:rPr>
    </w:lvl>
  </w:abstractNum>
  <w:abstractNum w:abstractNumId="42" w15:restartNumberingAfterBreak="0">
    <w:nsid w:val="6F33389E"/>
    <w:multiLevelType w:val="singleLevel"/>
    <w:tmpl w:val="0419000F"/>
    <w:lvl w:ilvl="0">
      <w:start w:val="1"/>
      <w:numFmt w:val="decimal"/>
      <w:lvlText w:val="%1."/>
      <w:lvlJc w:val="left"/>
      <w:pPr>
        <w:tabs>
          <w:tab w:val="num" w:pos="360"/>
        </w:tabs>
        <w:ind w:left="360" w:hanging="360"/>
      </w:pPr>
      <w:rPr>
        <w:rFonts w:hint="default"/>
      </w:rPr>
    </w:lvl>
  </w:abstractNum>
  <w:abstractNum w:abstractNumId="43" w15:restartNumberingAfterBreak="0">
    <w:nsid w:val="73997C22"/>
    <w:multiLevelType w:val="singleLevel"/>
    <w:tmpl w:val="DA1E45C2"/>
    <w:lvl w:ilvl="0">
      <w:start w:val="5"/>
      <w:numFmt w:val="bullet"/>
      <w:lvlText w:val="-"/>
      <w:lvlJc w:val="left"/>
      <w:pPr>
        <w:tabs>
          <w:tab w:val="num" w:pos="360"/>
        </w:tabs>
        <w:ind w:left="360" w:hanging="360"/>
      </w:pPr>
      <w:rPr>
        <w:rFonts w:hint="default"/>
      </w:rPr>
    </w:lvl>
  </w:abstractNum>
  <w:abstractNum w:abstractNumId="44" w15:restartNumberingAfterBreak="0">
    <w:nsid w:val="76880154"/>
    <w:multiLevelType w:val="hybridMultilevel"/>
    <w:tmpl w:val="7CD0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830AF8"/>
    <w:multiLevelType w:val="singleLevel"/>
    <w:tmpl w:val="0419000F"/>
    <w:lvl w:ilvl="0">
      <w:start w:val="1"/>
      <w:numFmt w:val="decimal"/>
      <w:lvlText w:val="%1."/>
      <w:lvlJc w:val="left"/>
      <w:pPr>
        <w:tabs>
          <w:tab w:val="num" w:pos="360"/>
        </w:tabs>
        <w:ind w:left="360" w:hanging="360"/>
      </w:pPr>
      <w:rPr>
        <w:rFonts w:hint="default"/>
      </w:rPr>
    </w:lvl>
  </w:abstractNum>
  <w:abstractNum w:abstractNumId="46" w15:restartNumberingAfterBreak="0">
    <w:nsid w:val="7F13533F"/>
    <w:multiLevelType w:val="hybridMultilevel"/>
    <w:tmpl w:val="19843A82"/>
    <w:lvl w:ilvl="0" w:tplc="1BA2587A">
      <w:start w:val="1"/>
      <w:numFmt w:val="decimal"/>
      <w:lvlText w:val="%1."/>
      <w:lvlJc w:val="left"/>
      <w:pPr>
        <w:tabs>
          <w:tab w:val="num" w:pos="720"/>
        </w:tabs>
        <w:ind w:left="720" w:hanging="360"/>
      </w:pPr>
      <w:rPr>
        <w:rFonts w:hint="default"/>
      </w:rPr>
    </w:lvl>
    <w:lvl w:ilvl="1" w:tplc="9968C504" w:tentative="1">
      <w:start w:val="1"/>
      <w:numFmt w:val="lowerLetter"/>
      <w:lvlText w:val="%2."/>
      <w:lvlJc w:val="left"/>
      <w:pPr>
        <w:tabs>
          <w:tab w:val="num" w:pos="1440"/>
        </w:tabs>
        <w:ind w:left="1440" w:hanging="360"/>
      </w:pPr>
    </w:lvl>
    <w:lvl w:ilvl="2" w:tplc="BEC6544C" w:tentative="1">
      <w:start w:val="1"/>
      <w:numFmt w:val="lowerRoman"/>
      <w:lvlText w:val="%3."/>
      <w:lvlJc w:val="right"/>
      <w:pPr>
        <w:tabs>
          <w:tab w:val="num" w:pos="2160"/>
        </w:tabs>
        <w:ind w:left="2160" w:hanging="180"/>
      </w:pPr>
    </w:lvl>
    <w:lvl w:ilvl="3" w:tplc="8158A524" w:tentative="1">
      <w:start w:val="1"/>
      <w:numFmt w:val="decimal"/>
      <w:lvlText w:val="%4."/>
      <w:lvlJc w:val="left"/>
      <w:pPr>
        <w:tabs>
          <w:tab w:val="num" w:pos="2880"/>
        </w:tabs>
        <w:ind w:left="2880" w:hanging="360"/>
      </w:pPr>
    </w:lvl>
    <w:lvl w:ilvl="4" w:tplc="E56C17AE" w:tentative="1">
      <w:start w:val="1"/>
      <w:numFmt w:val="lowerLetter"/>
      <w:lvlText w:val="%5."/>
      <w:lvlJc w:val="left"/>
      <w:pPr>
        <w:tabs>
          <w:tab w:val="num" w:pos="3600"/>
        </w:tabs>
        <w:ind w:left="3600" w:hanging="360"/>
      </w:pPr>
    </w:lvl>
    <w:lvl w:ilvl="5" w:tplc="E06E5994" w:tentative="1">
      <w:start w:val="1"/>
      <w:numFmt w:val="lowerRoman"/>
      <w:lvlText w:val="%6."/>
      <w:lvlJc w:val="right"/>
      <w:pPr>
        <w:tabs>
          <w:tab w:val="num" w:pos="4320"/>
        </w:tabs>
        <w:ind w:left="4320" w:hanging="180"/>
      </w:pPr>
    </w:lvl>
    <w:lvl w:ilvl="6" w:tplc="167838FC" w:tentative="1">
      <w:start w:val="1"/>
      <w:numFmt w:val="decimal"/>
      <w:lvlText w:val="%7."/>
      <w:lvlJc w:val="left"/>
      <w:pPr>
        <w:tabs>
          <w:tab w:val="num" w:pos="5040"/>
        </w:tabs>
        <w:ind w:left="5040" w:hanging="360"/>
      </w:pPr>
    </w:lvl>
    <w:lvl w:ilvl="7" w:tplc="8B7CA860" w:tentative="1">
      <w:start w:val="1"/>
      <w:numFmt w:val="lowerLetter"/>
      <w:lvlText w:val="%8."/>
      <w:lvlJc w:val="left"/>
      <w:pPr>
        <w:tabs>
          <w:tab w:val="num" w:pos="5760"/>
        </w:tabs>
        <w:ind w:left="5760" w:hanging="360"/>
      </w:pPr>
    </w:lvl>
    <w:lvl w:ilvl="8" w:tplc="FD0413AE" w:tentative="1">
      <w:start w:val="1"/>
      <w:numFmt w:val="lowerRoman"/>
      <w:lvlText w:val="%9."/>
      <w:lvlJc w:val="right"/>
      <w:pPr>
        <w:tabs>
          <w:tab w:val="num" w:pos="6480"/>
        </w:tabs>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num>
  <w:num w:numId="6">
    <w:abstractNumId w:val="3"/>
  </w:num>
  <w:num w:numId="7">
    <w:abstractNumId w:val="33"/>
  </w:num>
  <w:num w:numId="8">
    <w:abstractNumId w:val="0"/>
  </w:num>
  <w:num w:numId="9">
    <w:abstractNumId w:val="38"/>
  </w:num>
  <w:num w:numId="10">
    <w:abstractNumId w:val="10"/>
  </w:num>
  <w:num w:numId="11">
    <w:abstractNumId w:val="37"/>
  </w:num>
  <w:num w:numId="12">
    <w:abstractNumId w:val="17"/>
  </w:num>
  <w:num w:numId="13">
    <w:abstractNumId w:val="16"/>
  </w:num>
  <w:num w:numId="14">
    <w:abstractNumId w:val="18"/>
  </w:num>
  <w:num w:numId="15">
    <w:abstractNumId w:val="43"/>
  </w:num>
  <w:num w:numId="16">
    <w:abstractNumId w:val="4"/>
  </w:num>
  <w:num w:numId="17">
    <w:abstractNumId w:val="20"/>
  </w:num>
  <w:num w:numId="18">
    <w:abstractNumId w:val="28"/>
  </w:num>
  <w:num w:numId="19">
    <w:abstractNumId w:val="14"/>
  </w:num>
  <w:num w:numId="20">
    <w:abstractNumId w:val="42"/>
  </w:num>
  <w:num w:numId="21">
    <w:abstractNumId w:val="24"/>
  </w:num>
  <w:num w:numId="22">
    <w:abstractNumId w:val="32"/>
  </w:num>
  <w:num w:numId="23">
    <w:abstractNumId w:val="23"/>
  </w:num>
  <w:num w:numId="24">
    <w:abstractNumId w:val="45"/>
  </w:num>
  <w:num w:numId="25">
    <w:abstractNumId w:val="41"/>
  </w:num>
  <w:num w:numId="26">
    <w:abstractNumId w:val="26"/>
  </w:num>
  <w:num w:numId="27">
    <w:abstractNumId w:val="31"/>
  </w:num>
  <w:num w:numId="28">
    <w:abstractNumId w:val="5"/>
  </w:num>
  <w:num w:numId="29">
    <w:abstractNumId w:val="36"/>
  </w:num>
  <w:num w:numId="30">
    <w:abstractNumId w:val="40"/>
  </w:num>
  <w:num w:numId="31">
    <w:abstractNumId w:val="30"/>
  </w:num>
  <w:num w:numId="32">
    <w:abstractNumId w:val="25"/>
  </w:num>
  <w:num w:numId="33">
    <w:abstractNumId w:val="15"/>
  </w:num>
  <w:num w:numId="34">
    <w:abstractNumId w:val="39"/>
  </w:num>
  <w:num w:numId="35">
    <w:abstractNumId w:val="35"/>
  </w:num>
  <w:num w:numId="36">
    <w:abstractNumId w:val="2"/>
  </w:num>
  <w:num w:numId="3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27"/>
  </w:num>
  <w:num w:numId="43">
    <w:abstractNumId w:val="44"/>
  </w:num>
  <w:num w:numId="44">
    <w:abstractNumId w:val="7"/>
  </w:num>
  <w:num w:numId="45">
    <w:abstractNumId w:val="22"/>
  </w:num>
  <w:num w:numId="46">
    <w:abstractNumId w:val="13"/>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94B"/>
    <w:rsid w:val="00000869"/>
    <w:rsid w:val="00000AC1"/>
    <w:rsid w:val="00001C5D"/>
    <w:rsid w:val="00001C87"/>
    <w:rsid w:val="0000352C"/>
    <w:rsid w:val="00003685"/>
    <w:rsid w:val="00003E58"/>
    <w:rsid w:val="00004B73"/>
    <w:rsid w:val="0000620B"/>
    <w:rsid w:val="00007D19"/>
    <w:rsid w:val="000119A0"/>
    <w:rsid w:val="00012F06"/>
    <w:rsid w:val="00016144"/>
    <w:rsid w:val="00017E1B"/>
    <w:rsid w:val="00022C67"/>
    <w:rsid w:val="0002369A"/>
    <w:rsid w:val="00025C6C"/>
    <w:rsid w:val="0003118D"/>
    <w:rsid w:val="000326EE"/>
    <w:rsid w:val="000335DE"/>
    <w:rsid w:val="00033DC5"/>
    <w:rsid w:val="0003432C"/>
    <w:rsid w:val="000361F9"/>
    <w:rsid w:val="000378A3"/>
    <w:rsid w:val="00042FD6"/>
    <w:rsid w:val="000441E8"/>
    <w:rsid w:val="000445EF"/>
    <w:rsid w:val="00046301"/>
    <w:rsid w:val="000477BE"/>
    <w:rsid w:val="00050545"/>
    <w:rsid w:val="000550A8"/>
    <w:rsid w:val="00055739"/>
    <w:rsid w:val="00055846"/>
    <w:rsid w:val="00056155"/>
    <w:rsid w:val="00061B6B"/>
    <w:rsid w:val="000635A4"/>
    <w:rsid w:val="00064A47"/>
    <w:rsid w:val="00064BC6"/>
    <w:rsid w:val="000653DB"/>
    <w:rsid w:val="00073D62"/>
    <w:rsid w:val="00075071"/>
    <w:rsid w:val="00076AD9"/>
    <w:rsid w:val="000770FC"/>
    <w:rsid w:val="000808D1"/>
    <w:rsid w:val="000828ED"/>
    <w:rsid w:val="00082E91"/>
    <w:rsid w:val="0008313F"/>
    <w:rsid w:val="000834AB"/>
    <w:rsid w:val="00083755"/>
    <w:rsid w:val="00085878"/>
    <w:rsid w:val="00086D64"/>
    <w:rsid w:val="00087263"/>
    <w:rsid w:val="000911D7"/>
    <w:rsid w:val="0009177E"/>
    <w:rsid w:val="000924AE"/>
    <w:rsid w:val="00092B7D"/>
    <w:rsid w:val="00092C74"/>
    <w:rsid w:val="00095E64"/>
    <w:rsid w:val="00096FFE"/>
    <w:rsid w:val="000A39B3"/>
    <w:rsid w:val="000A66C1"/>
    <w:rsid w:val="000B134A"/>
    <w:rsid w:val="000B23BC"/>
    <w:rsid w:val="000B3C71"/>
    <w:rsid w:val="000B58CC"/>
    <w:rsid w:val="000B750A"/>
    <w:rsid w:val="000B7E77"/>
    <w:rsid w:val="000C0D17"/>
    <w:rsid w:val="000C11E7"/>
    <w:rsid w:val="000C2896"/>
    <w:rsid w:val="000C2F94"/>
    <w:rsid w:val="000C3A80"/>
    <w:rsid w:val="000C5957"/>
    <w:rsid w:val="000C6025"/>
    <w:rsid w:val="000C64A5"/>
    <w:rsid w:val="000D0988"/>
    <w:rsid w:val="000D178C"/>
    <w:rsid w:val="000D2BF0"/>
    <w:rsid w:val="000D31E6"/>
    <w:rsid w:val="000D36E2"/>
    <w:rsid w:val="000D37E3"/>
    <w:rsid w:val="000D40F6"/>
    <w:rsid w:val="000D47AD"/>
    <w:rsid w:val="000D5E69"/>
    <w:rsid w:val="000E3D7E"/>
    <w:rsid w:val="000E57E0"/>
    <w:rsid w:val="000E76E3"/>
    <w:rsid w:val="000E7714"/>
    <w:rsid w:val="000F2615"/>
    <w:rsid w:val="000F39E5"/>
    <w:rsid w:val="000F5513"/>
    <w:rsid w:val="001005BA"/>
    <w:rsid w:val="00101B90"/>
    <w:rsid w:val="001028B8"/>
    <w:rsid w:val="00104A68"/>
    <w:rsid w:val="001050C1"/>
    <w:rsid w:val="00105785"/>
    <w:rsid w:val="0010625A"/>
    <w:rsid w:val="00107659"/>
    <w:rsid w:val="0010779E"/>
    <w:rsid w:val="00111006"/>
    <w:rsid w:val="001124CB"/>
    <w:rsid w:val="001129F4"/>
    <w:rsid w:val="00115146"/>
    <w:rsid w:val="001169BC"/>
    <w:rsid w:val="00120572"/>
    <w:rsid w:val="00121B17"/>
    <w:rsid w:val="00125FE4"/>
    <w:rsid w:val="00126787"/>
    <w:rsid w:val="00126F7F"/>
    <w:rsid w:val="00127C01"/>
    <w:rsid w:val="00127CA3"/>
    <w:rsid w:val="00130B0D"/>
    <w:rsid w:val="00132105"/>
    <w:rsid w:val="00132569"/>
    <w:rsid w:val="00133493"/>
    <w:rsid w:val="00133C9F"/>
    <w:rsid w:val="00134F50"/>
    <w:rsid w:val="00135047"/>
    <w:rsid w:val="00135763"/>
    <w:rsid w:val="00137363"/>
    <w:rsid w:val="001401FD"/>
    <w:rsid w:val="001431D8"/>
    <w:rsid w:val="00143A2F"/>
    <w:rsid w:val="0014608E"/>
    <w:rsid w:val="00150F5C"/>
    <w:rsid w:val="001526C9"/>
    <w:rsid w:val="00152DC3"/>
    <w:rsid w:val="00152DD0"/>
    <w:rsid w:val="001543D1"/>
    <w:rsid w:val="00154BD5"/>
    <w:rsid w:val="001561A1"/>
    <w:rsid w:val="00156488"/>
    <w:rsid w:val="0016071D"/>
    <w:rsid w:val="00164585"/>
    <w:rsid w:val="00164DAF"/>
    <w:rsid w:val="0017120B"/>
    <w:rsid w:val="001728E6"/>
    <w:rsid w:val="00172D0A"/>
    <w:rsid w:val="00177978"/>
    <w:rsid w:val="0018139E"/>
    <w:rsid w:val="00181986"/>
    <w:rsid w:val="00181C74"/>
    <w:rsid w:val="00181F2B"/>
    <w:rsid w:val="00183B59"/>
    <w:rsid w:val="00183D13"/>
    <w:rsid w:val="00191B49"/>
    <w:rsid w:val="0019208F"/>
    <w:rsid w:val="00194F7C"/>
    <w:rsid w:val="00195786"/>
    <w:rsid w:val="00196C64"/>
    <w:rsid w:val="001A1594"/>
    <w:rsid w:val="001A191A"/>
    <w:rsid w:val="001A2CA3"/>
    <w:rsid w:val="001A386C"/>
    <w:rsid w:val="001A41B0"/>
    <w:rsid w:val="001A4633"/>
    <w:rsid w:val="001A78C5"/>
    <w:rsid w:val="001A7B3D"/>
    <w:rsid w:val="001B02F0"/>
    <w:rsid w:val="001B0872"/>
    <w:rsid w:val="001B0997"/>
    <w:rsid w:val="001B1331"/>
    <w:rsid w:val="001B22C1"/>
    <w:rsid w:val="001B2A95"/>
    <w:rsid w:val="001B3299"/>
    <w:rsid w:val="001B4575"/>
    <w:rsid w:val="001B6163"/>
    <w:rsid w:val="001B6C0A"/>
    <w:rsid w:val="001C10E8"/>
    <w:rsid w:val="001C1C76"/>
    <w:rsid w:val="001C1FE6"/>
    <w:rsid w:val="001C2720"/>
    <w:rsid w:val="001C2AD4"/>
    <w:rsid w:val="001C2F22"/>
    <w:rsid w:val="001C33B6"/>
    <w:rsid w:val="001C34F5"/>
    <w:rsid w:val="001C3B31"/>
    <w:rsid w:val="001C4F9A"/>
    <w:rsid w:val="001C7C53"/>
    <w:rsid w:val="001D2462"/>
    <w:rsid w:val="001D26A2"/>
    <w:rsid w:val="001D4A9F"/>
    <w:rsid w:val="001D4C43"/>
    <w:rsid w:val="001D4F9E"/>
    <w:rsid w:val="001D525E"/>
    <w:rsid w:val="001D545F"/>
    <w:rsid w:val="001D64C2"/>
    <w:rsid w:val="001D7202"/>
    <w:rsid w:val="001D7680"/>
    <w:rsid w:val="001D77C7"/>
    <w:rsid w:val="001D7864"/>
    <w:rsid w:val="001E018D"/>
    <w:rsid w:val="001E051C"/>
    <w:rsid w:val="001E1C90"/>
    <w:rsid w:val="001E3A9F"/>
    <w:rsid w:val="001E4D73"/>
    <w:rsid w:val="001E599E"/>
    <w:rsid w:val="001E5BB1"/>
    <w:rsid w:val="001E6AEA"/>
    <w:rsid w:val="001F0828"/>
    <w:rsid w:val="001F241A"/>
    <w:rsid w:val="001F283B"/>
    <w:rsid w:val="001F3068"/>
    <w:rsid w:val="001F3098"/>
    <w:rsid w:val="001F3862"/>
    <w:rsid w:val="001F5D9D"/>
    <w:rsid w:val="001F6A1D"/>
    <w:rsid w:val="001F71D8"/>
    <w:rsid w:val="0020051F"/>
    <w:rsid w:val="00210E17"/>
    <w:rsid w:val="002144E5"/>
    <w:rsid w:val="002156F3"/>
    <w:rsid w:val="00215804"/>
    <w:rsid w:val="00216383"/>
    <w:rsid w:val="00216D3A"/>
    <w:rsid w:val="002179CD"/>
    <w:rsid w:val="002203CA"/>
    <w:rsid w:val="002214D5"/>
    <w:rsid w:val="002215F6"/>
    <w:rsid w:val="002235A0"/>
    <w:rsid w:val="00223E00"/>
    <w:rsid w:val="0022511B"/>
    <w:rsid w:val="002326F4"/>
    <w:rsid w:val="0023446E"/>
    <w:rsid w:val="0023580C"/>
    <w:rsid w:val="00235C63"/>
    <w:rsid w:val="002371B5"/>
    <w:rsid w:val="00240635"/>
    <w:rsid w:val="0024150C"/>
    <w:rsid w:val="00241E69"/>
    <w:rsid w:val="00242383"/>
    <w:rsid w:val="00243988"/>
    <w:rsid w:val="00243A57"/>
    <w:rsid w:val="00245100"/>
    <w:rsid w:val="00246D7F"/>
    <w:rsid w:val="00247467"/>
    <w:rsid w:val="002511C6"/>
    <w:rsid w:val="0025246D"/>
    <w:rsid w:val="002524B7"/>
    <w:rsid w:val="00253A53"/>
    <w:rsid w:val="00254C73"/>
    <w:rsid w:val="002572B6"/>
    <w:rsid w:val="00257304"/>
    <w:rsid w:val="00257FAC"/>
    <w:rsid w:val="002606CE"/>
    <w:rsid w:val="0026142B"/>
    <w:rsid w:val="002630A0"/>
    <w:rsid w:val="002640FB"/>
    <w:rsid w:val="00264E41"/>
    <w:rsid w:val="00271EE5"/>
    <w:rsid w:val="00272ADC"/>
    <w:rsid w:val="00273900"/>
    <w:rsid w:val="00274030"/>
    <w:rsid w:val="00277132"/>
    <w:rsid w:val="002777DE"/>
    <w:rsid w:val="00281350"/>
    <w:rsid w:val="0028284E"/>
    <w:rsid w:val="00282A34"/>
    <w:rsid w:val="00282B77"/>
    <w:rsid w:val="00283567"/>
    <w:rsid w:val="00285329"/>
    <w:rsid w:val="0028562D"/>
    <w:rsid w:val="00285DBE"/>
    <w:rsid w:val="00286A7E"/>
    <w:rsid w:val="00286C81"/>
    <w:rsid w:val="00290B0F"/>
    <w:rsid w:val="002926E5"/>
    <w:rsid w:val="00292B0D"/>
    <w:rsid w:val="00293408"/>
    <w:rsid w:val="00294666"/>
    <w:rsid w:val="00294818"/>
    <w:rsid w:val="002959C8"/>
    <w:rsid w:val="00296E4F"/>
    <w:rsid w:val="002975F7"/>
    <w:rsid w:val="002A1AE5"/>
    <w:rsid w:val="002A2702"/>
    <w:rsid w:val="002A3A48"/>
    <w:rsid w:val="002A3E7C"/>
    <w:rsid w:val="002A65B2"/>
    <w:rsid w:val="002A6B26"/>
    <w:rsid w:val="002A6B35"/>
    <w:rsid w:val="002A6F66"/>
    <w:rsid w:val="002B0ED9"/>
    <w:rsid w:val="002B285C"/>
    <w:rsid w:val="002B34F1"/>
    <w:rsid w:val="002B43F5"/>
    <w:rsid w:val="002B58FF"/>
    <w:rsid w:val="002C1E34"/>
    <w:rsid w:val="002C57EC"/>
    <w:rsid w:val="002C6427"/>
    <w:rsid w:val="002D0090"/>
    <w:rsid w:val="002D379D"/>
    <w:rsid w:val="002D3B8D"/>
    <w:rsid w:val="002D52F2"/>
    <w:rsid w:val="002D56C2"/>
    <w:rsid w:val="002D5BBD"/>
    <w:rsid w:val="002D7CB9"/>
    <w:rsid w:val="002E0109"/>
    <w:rsid w:val="002E01F6"/>
    <w:rsid w:val="002E0A89"/>
    <w:rsid w:val="002E0FDF"/>
    <w:rsid w:val="002E3BB6"/>
    <w:rsid w:val="002E5A3A"/>
    <w:rsid w:val="002E663D"/>
    <w:rsid w:val="002E71A4"/>
    <w:rsid w:val="002F0244"/>
    <w:rsid w:val="002F11AE"/>
    <w:rsid w:val="002F1207"/>
    <w:rsid w:val="002F1885"/>
    <w:rsid w:val="002F1A8E"/>
    <w:rsid w:val="002F2D61"/>
    <w:rsid w:val="002F3AB6"/>
    <w:rsid w:val="002F3C13"/>
    <w:rsid w:val="002F49BC"/>
    <w:rsid w:val="002F4A97"/>
    <w:rsid w:val="002F50B7"/>
    <w:rsid w:val="002F5EA6"/>
    <w:rsid w:val="002F6892"/>
    <w:rsid w:val="002F6CED"/>
    <w:rsid w:val="003000EB"/>
    <w:rsid w:val="003007D2"/>
    <w:rsid w:val="00301044"/>
    <w:rsid w:val="00302C50"/>
    <w:rsid w:val="003034EA"/>
    <w:rsid w:val="00304924"/>
    <w:rsid w:val="00304E80"/>
    <w:rsid w:val="00306DBD"/>
    <w:rsid w:val="00310095"/>
    <w:rsid w:val="00310EF5"/>
    <w:rsid w:val="003135F7"/>
    <w:rsid w:val="00314917"/>
    <w:rsid w:val="00314DF9"/>
    <w:rsid w:val="003167CC"/>
    <w:rsid w:val="00317718"/>
    <w:rsid w:val="0031786C"/>
    <w:rsid w:val="003205D0"/>
    <w:rsid w:val="003242BB"/>
    <w:rsid w:val="0032541B"/>
    <w:rsid w:val="003267DC"/>
    <w:rsid w:val="00326BF2"/>
    <w:rsid w:val="00327C59"/>
    <w:rsid w:val="0033059F"/>
    <w:rsid w:val="00330FFF"/>
    <w:rsid w:val="00331C4D"/>
    <w:rsid w:val="00334120"/>
    <w:rsid w:val="00334970"/>
    <w:rsid w:val="0034012D"/>
    <w:rsid w:val="0034094E"/>
    <w:rsid w:val="00340F0C"/>
    <w:rsid w:val="00342922"/>
    <w:rsid w:val="00343110"/>
    <w:rsid w:val="00343783"/>
    <w:rsid w:val="00345C41"/>
    <w:rsid w:val="00345E6E"/>
    <w:rsid w:val="00346650"/>
    <w:rsid w:val="00350D46"/>
    <w:rsid w:val="00351F73"/>
    <w:rsid w:val="003549D9"/>
    <w:rsid w:val="00355CBA"/>
    <w:rsid w:val="00357600"/>
    <w:rsid w:val="00362EF3"/>
    <w:rsid w:val="0036326F"/>
    <w:rsid w:val="00363FBC"/>
    <w:rsid w:val="00364CB6"/>
    <w:rsid w:val="00370B3D"/>
    <w:rsid w:val="003714ED"/>
    <w:rsid w:val="003724B4"/>
    <w:rsid w:val="003728DC"/>
    <w:rsid w:val="003737E3"/>
    <w:rsid w:val="00374DB5"/>
    <w:rsid w:val="00376948"/>
    <w:rsid w:val="00377B85"/>
    <w:rsid w:val="00384189"/>
    <w:rsid w:val="00385554"/>
    <w:rsid w:val="0038579B"/>
    <w:rsid w:val="00387335"/>
    <w:rsid w:val="00387E46"/>
    <w:rsid w:val="00387E4E"/>
    <w:rsid w:val="0039017A"/>
    <w:rsid w:val="00392C6F"/>
    <w:rsid w:val="00393777"/>
    <w:rsid w:val="00394702"/>
    <w:rsid w:val="003A0D96"/>
    <w:rsid w:val="003A2D94"/>
    <w:rsid w:val="003A3570"/>
    <w:rsid w:val="003A6A00"/>
    <w:rsid w:val="003A6FC4"/>
    <w:rsid w:val="003A7989"/>
    <w:rsid w:val="003B0589"/>
    <w:rsid w:val="003B1216"/>
    <w:rsid w:val="003B7463"/>
    <w:rsid w:val="003C11BF"/>
    <w:rsid w:val="003C2182"/>
    <w:rsid w:val="003C31BD"/>
    <w:rsid w:val="003C4322"/>
    <w:rsid w:val="003C650F"/>
    <w:rsid w:val="003C67BD"/>
    <w:rsid w:val="003C6AAF"/>
    <w:rsid w:val="003C781F"/>
    <w:rsid w:val="003D07D7"/>
    <w:rsid w:val="003D0DE6"/>
    <w:rsid w:val="003D11EB"/>
    <w:rsid w:val="003D1F0E"/>
    <w:rsid w:val="003D2E66"/>
    <w:rsid w:val="003D2ED0"/>
    <w:rsid w:val="003D6086"/>
    <w:rsid w:val="003D7323"/>
    <w:rsid w:val="003D7A83"/>
    <w:rsid w:val="003E0A46"/>
    <w:rsid w:val="003E2E2F"/>
    <w:rsid w:val="003E322B"/>
    <w:rsid w:val="003E39B3"/>
    <w:rsid w:val="003E45AD"/>
    <w:rsid w:val="003E45AE"/>
    <w:rsid w:val="003E6BC1"/>
    <w:rsid w:val="003E7223"/>
    <w:rsid w:val="003E7F3F"/>
    <w:rsid w:val="003F292D"/>
    <w:rsid w:val="003F319F"/>
    <w:rsid w:val="003F3373"/>
    <w:rsid w:val="003F421B"/>
    <w:rsid w:val="003F4EBB"/>
    <w:rsid w:val="003F4FF0"/>
    <w:rsid w:val="003F5FDA"/>
    <w:rsid w:val="003F6402"/>
    <w:rsid w:val="003F6D74"/>
    <w:rsid w:val="003F7EC9"/>
    <w:rsid w:val="00400B78"/>
    <w:rsid w:val="0040242D"/>
    <w:rsid w:val="00402456"/>
    <w:rsid w:val="00403143"/>
    <w:rsid w:val="0040451C"/>
    <w:rsid w:val="0040777F"/>
    <w:rsid w:val="004116AC"/>
    <w:rsid w:val="00414DB2"/>
    <w:rsid w:val="00416F7D"/>
    <w:rsid w:val="00417779"/>
    <w:rsid w:val="004218B9"/>
    <w:rsid w:val="00426C50"/>
    <w:rsid w:val="00426C62"/>
    <w:rsid w:val="00426D3E"/>
    <w:rsid w:val="00427BF1"/>
    <w:rsid w:val="004301A4"/>
    <w:rsid w:val="0043028C"/>
    <w:rsid w:val="00430C7F"/>
    <w:rsid w:val="00434A93"/>
    <w:rsid w:val="00435689"/>
    <w:rsid w:val="00436451"/>
    <w:rsid w:val="0043676D"/>
    <w:rsid w:val="0043741E"/>
    <w:rsid w:val="004376E9"/>
    <w:rsid w:val="00437C73"/>
    <w:rsid w:val="00440273"/>
    <w:rsid w:val="004418A9"/>
    <w:rsid w:val="00442281"/>
    <w:rsid w:val="0044271A"/>
    <w:rsid w:val="00444D25"/>
    <w:rsid w:val="0044501B"/>
    <w:rsid w:val="00447A68"/>
    <w:rsid w:val="0045107D"/>
    <w:rsid w:val="004519C3"/>
    <w:rsid w:val="00453C5D"/>
    <w:rsid w:val="00454CFD"/>
    <w:rsid w:val="00455763"/>
    <w:rsid w:val="004602D7"/>
    <w:rsid w:val="00460A19"/>
    <w:rsid w:val="0046149D"/>
    <w:rsid w:val="004620D6"/>
    <w:rsid w:val="00465D9F"/>
    <w:rsid w:val="00472679"/>
    <w:rsid w:val="00473D77"/>
    <w:rsid w:val="00474EF7"/>
    <w:rsid w:val="00474FEE"/>
    <w:rsid w:val="00476032"/>
    <w:rsid w:val="00476850"/>
    <w:rsid w:val="00480302"/>
    <w:rsid w:val="00481235"/>
    <w:rsid w:val="00482A7A"/>
    <w:rsid w:val="00484129"/>
    <w:rsid w:val="00485266"/>
    <w:rsid w:val="004863E5"/>
    <w:rsid w:val="00486D1A"/>
    <w:rsid w:val="00487823"/>
    <w:rsid w:val="00490BE9"/>
    <w:rsid w:val="00491562"/>
    <w:rsid w:val="00492E09"/>
    <w:rsid w:val="00493AF1"/>
    <w:rsid w:val="00493CB4"/>
    <w:rsid w:val="0049491F"/>
    <w:rsid w:val="0049544A"/>
    <w:rsid w:val="00495FE1"/>
    <w:rsid w:val="004962B4"/>
    <w:rsid w:val="004967DB"/>
    <w:rsid w:val="00497452"/>
    <w:rsid w:val="004A0003"/>
    <w:rsid w:val="004A083A"/>
    <w:rsid w:val="004A1393"/>
    <w:rsid w:val="004A1AC4"/>
    <w:rsid w:val="004A2882"/>
    <w:rsid w:val="004A2FF4"/>
    <w:rsid w:val="004A47E5"/>
    <w:rsid w:val="004A7439"/>
    <w:rsid w:val="004B2EED"/>
    <w:rsid w:val="004B321A"/>
    <w:rsid w:val="004B5504"/>
    <w:rsid w:val="004B58E3"/>
    <w:rsid w:val="004B5D2B"/>
    <w:rsid w:val="004B712E"/>
    <w:rsid w:val="004B7FC3"/>
    <w:rsid w:val="004C15CC"/>
    <w:rsid w:val="004C352D"/>
    <w:rsid w:val="004C4914"/>
    <w:rsid w:val="004C5256"/>
    <w:rsid w:val="004C53B6"/>
    <w:rsid w:val="004C642A"/>
    <w:rsid w:val="004C6A5D"/>
    <w:rsid w:val="004C7397"/>
    <w:rsid w:val="004C7608"/>
    <w:rsid w:val="004D0C9F"/>
    <w:rsid w:val="004D3AF4"/>
    <w:rsid w:val="004E0137"/>
    <w:rsid w:val="004E17F8"/>
    <w:rsid w:val="004E1B46"/>
    <w:rsid w:val="004E43AE"/>
    <w:rsid w:val="004E4433"/>
    <w:rsid w:val="004E4CD4"/>
    <w:rsid w:val="004E78B6"/>
    <w:rsid w:val="004F0974"/>
    <w:rsid w:val="004F144B"/>
    <w:rsid w:val="004F2474"/>
    <w:rsid w:val="004F41B2"/>
    <w:rsid w:val="004F4308"/>
    <w:rsid w:val="004F4AD5"/>
    <w:rsid w:val="004F4BC4"/>
    <w:rsid w:val="004F4D1C"/>
    <w:rsid w:val="004F5392"/>
    <w:rsid w:val="004F7A68"/>
    <w:rsid w:val="00500107"/>
    <w:rsid w:val="005006E2"/>
    <w:rsid w:val="00500B56"/>
    <w:rsid w:val="005014A2"/>
    <w:rsid w:val="00501D13"/>
    <w:rsid w:val="005042D5"/>
    <w:rsid w:val="00504D21"/>
    <w:rsid w:val="0050594B"/>
    <w:rsid w:val="00511833"/>
    <w:rsid w:val="00511E69"/>
    <w:rsid w:val="00512446"/>
    <w:rsid w:val="0051562B"/>
    <w:rsid w:val="00517068"/>
    <w:rsid w:val="005177E9"/>
    <w:rsid w:val="005214C8"/>
    <w:rsid w:val="00521679"/>
    <w:rsid w:val="0052240F"/>
    <w:rsid w:val="005232B8"/>
    <w:rsid w:val="0052445E"/>
    <w:rsid w:val="00526441"/>
    <w:rsid w:val="00526624"/>
    <w:rsid w:val="005278EF"/>
    <w:rsid w:val="005301BF"/>
    <w:rsid w:val="005306DB"/>
    <w:rsid w:val="00536864"/>
    <w:rsid w:val="00536F26"/>
    <w:rsid w:val="00537902"/>
    <w:rsid w:val="00540307"/>
    <w:rsid w:val="00540436"/>
    <w:rsid w:val="00542DA2"/>
    <w:rsid w:val="00544EC8"/>
    <w:rsid w:val="0055151A"/>
    <w:rsid w:val="00553088"/>
    <w:rsid w:val="00554376"/>
    <w:rsid w:val="0055469D"/>
    <w:rsid w:val="00556063"/>
    <w:rsid w:val="005563F6"/>
    <w:rsid w:val="00556F17"/>
    <w:rsid w:val="00557841"/>
    <w:rsid w:val="00557FA7"/>
    <w:rsid w:val="00560A91"/>
    <w:rsid w:val="0056269C"/>
    <w:rsid w:val="00562AB7"/>
    <w:rsid w:val="005640E3"/>
    <w:rsid w:val="0056475A"/>
    <w:rsid w:val="00564784"/>
    <w:rsid w:val="0056663F"/>
    <w:rsid w:val="00570684"/>
    <w:rsid w:val="00570784"/>
    <w:rsid w:val="005730C7"/>
    <w:rsid w:val="005735E7"/>
    <w:rsid w:val="005738FC"/>
    <w:rsid w:val="00573A01"/>
    <w:rsid w:val="00580734"/>
    <w:rsid w:val="005814FF"/>
    <w:rsid w:val="00581AEA"/>
    <w:rsid w:val="00582DB8"/>
    <w:rsid w:val="0058445B"/>
    <w:rsid w:val="00585669"/>
    <w:rsid w:val="005864FA"/>
    <w:rsid w:val="00586884"/>
    <w:rsid w:val="00591395"/>
    <w:rsid w:val="005938C7"/>
    <w:rsid w:val="00593CB6"/>
    <w:rsid w:val="005940F1"/>
    <w:rsid w:val="005951B1"/>
    <w:rsid w:val="00596D2E"/>
    <w:rsid w:val="005A0C95"/>
    <w:rsid w:val="005A1AD3"/>
    <w:rsid w:val="005A3945"/>
    <w:rsid w:val="005A5934"/>
    <w:rsid w:val="005A630E"/>
    <w:rsid w:val="005A6376"/>
    <w:rsid w:val="005A72D4"/>
    <w:rsid w:val="005A76F6"/>
    <w:rsid w:val="005B07F9"/>
    <w:rsid w:val="005B10D6"/>
    <w:rsid w:val="005B425E"/>
    <w:rsid w:val="005B45CA"/>
    <w:rsid w:val="005B6FCE"/>
    <w:rsid w:val="005B7C9F"/>
    <w:rsid w:val="005C043B"/>
    <w:rsid w:val="005C0C0A"/>
    <w:rsid w:val="005C0D22"/>
    <w:rsid w:val="005C22B1"/>
    <w:rsid w:val="005C2611"/>
    <w:rsid w:val="005C2DE2"/>
    <w:rsid w:val="005C5810"/>
    <w:rsid w:val="005C713B"/>
    <w:rsid w:val="005D0A43"/>
    <w:rsid w:val="005D17DA"/>
    <w:rsid w:val="005D671D"/>
    <w:rsid w:val="005D7236"/>
    <w:rsid w:val="005D7810"/>
    <w:rsid w:val="005E4BDA"/>
    <w:rsid w:val="005E5C0C"/>
    <w:rsid w:val="005E68BB"/>
    <w:rsid w:val="005E7FDE"/>
    <w:rsid w:val="005F0222"/>
    <w:rsid w:val="006007DA"/>
    <w:rsid w:val="00602464"/>
    <w:rsid w:val="00604A50"/>
    <w:rsid w:val="00604EC2"/>
    <w:rsid w:val="006062B0"/>
    <w:rsid w:val="0061360E"/>
    <w:rsid w:val="00614073"/>
    <w:rsid w:val="00614265"/>
    <w:rsid w:val="00615FCD"/>
    <w:rsid w:val="006169E8"/>
    <w:rsid w:val="00617F50"/>
    <w:rsid w:val="00621067"/>
    <w:rsid w:val="00621479"/>
    <w:rsid w:val="006225C5"/>
    <w:rsid w:val="0062336C"/>
    <w:rsid w:val="0062377A"/>
    <w:rsid w:val="006243D5"/>
    <w:rsid w:val="00625548"/>
    <w:rsid w:val="00626A7F"/>
    <w:rsid w:val="00627F36"/>
    <w:rsid w:val="006317B3"/>
    <w:rsid w:val="006326AD"/>
    <w:rsid w:val="00640E7C"/>
    <w:rsid w:val="006410A5"/>
    <w:rsid w:val="00641845"/>
    <w:rsid w:val="0064716E"/>
    <w:rsid w:val="006506DB"/>
    <w:rsid w:val="00650DF9"/>
    <w:rsid w:val="00651997"/>
    <w:rsid w:val="00653E79"/>
    <w:rsid w:val="00654210"/>
    <w:rsid w:val="00655A2C"/>
    <w:rsid w:val="00656268"/>
    <w:rsid w:val="006609F3"/>
    <w:rsid w:val="00662164"/>
    <w:rsid w:val="006634F8"/>
    <w:rsid w:val="00664191"/>
    <w:rsid w:val="00664703"/>
    <w:rsid w:val="00665188"/>
    <w:rsid w:val="006655B0"/>
    <w:rsid w:val="00666188"/>
    <w:rsid w:val="0066669F"/>
    <w:rsid w:val="00670134"/>
    <w:rsid w:val="00670621"/>
    <w:rsid w:val="0067097E"/>
    <w:rsid w:val="00671C7E"/>
    <w:rsid w:val="00672122"/>
    <w:rsid w:val="00672855"/>
    <w:rsid w:val="00672CE1"/>
    <w:rsid w:val="006730B8"/>
    <w:rsid w:val="00675917"/>
    <w:rsid w:val="006777E5"/>
    <w:rsid w:val="00681C5D"/>
    <w:rsid w:val="0068240F"/>
    <w:rsid w:val="00683D1F"/>
    <w:rsid w:val="00684CF1"/>
    <w:rsid w:val="00685ECE"/>
    <w:rsid w:val="006869F3"/>
    <w:rsid w:val="00690B39"/>
    <w:rsid w:val="00690FFC"/>
    <w:rsid w:val="00693E27"/>
    <w:rsid w:val="0069417E"/>
    <w:rsid w:val="00694E51"/>
    <w:rsid w:val="00696C70"/>
    <w:rsid w:val="00697CB6"/>
    <w:rsid w:val="006A1684"/>
    <w:rsid w:val="006A284A"/>
    <w:rsid w:val="006A3585"/>
    <w:rsid w:val="006A4A07"/>
    <w:rsid w:val="006A60A8"/>
    <w:rsid w:val="006A6C8B"/>
    <w:rsid w:val="006B02F4"/>
    <w:rsid w:val="006B1161"/>
    <w:rsid w:val="006B1440"/>
    <w:rsid w:val="006B1D8B"/>
    <w:rsid w:val="006B281C"/>
    <w:rsid w:val="006B35E6"/>
    <w:rsid w:val="006B5EC9"/>
    <w:rsid w:val="006B70C8"/>
    <w:rsid w:val="006C1D35"/>
    <w:rsid w:val="006C3A60"/>
    <w:rsid w:val="006C59BA"/>
    <w:rsid w:val="006C5E49"/>
    <w:rsid w:val="006D0B11"/>
    <w:rsid w:val="006D30B2"/>
    <w:rsid w:val="006D4D2D"/>
    <w:rsid w:val="006D4ED2"/>
    <w:rsid w:val="006D6EDF"/>
    <w:rsid w:val="006D731F"/>
    <w:rsid w:val="006E0971"/>
    <w:rsid w:val="006E1499"/>
    <w:rsid w:val="006E2639"/>
    <w:rsid w:val="006E2C32"/>
    <w:rsid w:val="006E6057"/>
    <w:rsid w:val="006E6164"/>
    <w:rsid w:val="006E7C2E"/>
    <w:rsid w:val="006F0C45"/>
    <w:rsid w:val="006F125F"/>
    <w:rsid w:val="006F4627"/>
    <w:rsid w:val="006F6254"/>
    <w:rsid w:val="006F70B9"/>
    <w:rsid w:val="006F79CB"/>
    <w:rsid w:val="00700DD1"/>
    <w:rsid w:val="00702AAB"/>
    <w:rsid w:val="0070342D"/>
    <w:rsid w:val="00703D51"/>
    <w:rsid w:val="00704770"/>
    <w:rsid w:val="00707658"/>
    <w:rsid w:val="00710504"/>
    <w:rsid w:val="007108AD"/>
    <w:rsid w:val="00710D66"/>
    <w:rsid w:val="0071165A"/>
    <w:rsid w:val="00713A19"/>
    <w:rsid w:val="0071454F"/>
    <w:rsid w:val="00715FF5"/>
    <w:rsid w:val="00720DAE"/>
    <w:rsid w:val="00721D23"/>
    <w:rsid w:val="0072257B"/>
    <w:rsid w:val="00724FCC"/>
    <w:rsid w:val="00725777"/>
    <w:rsid w:val="007262FE"/>
    <w:rsid w:val="00726EB6"/>
    <w:rsid w:val="00727F82"/>
    <w:rsid w:val="0073232A"/>
    <w:rsid w:val="007335E7"/>
    <w:rsid w:val="00735C8D"/>
    <w:rsid w:val="007419DB"/>
    <w:rsid w:val="00742CE5"/>
    <w:rsid w:val="00745995"/>
    <w:rsid w:val="00746D87"/>
    <w:rsid w:val="0075089B"/>
    <w:rsid w:val="00751A19"/>
    <w:rsid w:val="0075285F"/>
    <w:rsid w:val="007557EF"/>
    <w:rsid w:val="0075672B"/>
    <w:rsid w:val="00756874"/>
    <w:rsid w:val="00757485"/>
    <w:rsid w:val="00757EB0"/>
    <w:rsid w:val="007609DB"/>
    <w:rsid w:val="007616F5"/>
    <w:rsid w:val="00761716"/>
    <w:rsid w:val="00762110"/>
    <w:rsid w:val="00762637"/>
    <w:rsid w:val="00762BAC"/>
    <w:rsid w:val="00762D30"/>
    <w:rsid w:val="0076341E"/>
    <w:rsid w:val="007668E0"/>
    <w:rsid w:val="00766BB7"/>
    <w:rsid w:val="0077313E"/>
    <w:rsid w:val="00773402"/>
    <w:rsid w:val="0077388E"/>
    <w:rsid w:val="00776716"/>
    <w:rsid w:val="007768E8"/>
    <w:rsid w:val="0078217A"/>
    <w:rsid w:val="0078417D"/>
    <w:rsid w:val="0078700A"/>
    <w:rsid w:val="00787480"/>
    <w:rsid w:val="007905D4"/>
    <w:rsid w:val="00792032"/>
    <w:rsid w:val="00792F37"/>
    <w:rsid w:val="007937DC"/>
    <w:rsid w:val="00796371"/>
    <w:rsid w:val="00796E81"/>
    <w:rsid w:val="007977F2"/>
    <w:rsid w:val="00797984"/>
    <w:rsid w:val="007A0999"/>
    <w:rsid w:val="007A0EF9"/>
    <w:rsid w:val="007A280A"/>
    <w:rsid w:val="007A2C51"/>
    <w:rsid w:val="007A3E23"/>
    <w:rsid w:val="007A41E8"/>
    <w:rsid w:val="007A4757"/>
    <w:rsid w:val="007A4CF6"/>
    <w:rsid w:val="007A610C"/>
    <w:rsid w:val="007A6EF1"/>
    <w:rsid w:val="007B0175"/>
    <w:rsid w:val="007B0251"/>
    <w:rsid w:val="007B060C"/>
    <w:rsid w:val="007B0958"/>
    <w:rsid w:val="007B3465"/>
    <w:rsid w:val="007B5EA9"/>
    <w:rsid w:val="007B6429"/>
    <w:rsid w:val="007B652B"/>
    <w:rsid w:val="007B7DF0"/>
    <w:rsid w:val="007C1408"/>
    <w:rsid w:val="007C354C"/>
    <w:rsid w:val="007C3D10"/>
    <w:rsid w:val="007C484C"/>
    <w:rsid w:val="007C53FB"/>
    <w:rsid w:val="007C5E16"/>
    <w:rsid w:val="007C6B65"/>
    <w:rsid w:val="007C7076"/>
    <w:rsid w:val="007D0F81"/>
    <w:rsid w:val="007D120D"/>
    <w:rsid w:val="007D52C9"/>
    <w:rsid w:val="007E12AC"/>
    <w:rsid w:val="007E2C1F"/>
    <w:rsid w:val="007E5D6A"/>
    <w:rsid w:val="007E5E68"/>
    <w:rsid w:val="007E7CE5"/>
    <w:rsid w:val="007E7FF7"/>
    <w:rsid w:val="007F672D"/>
    <w:rsid w:val="007F7E17"/>
    <w:rsid w:val="008015C7"/>
    <w:rsid w:val="008019A7"/>
    <w:rsid w:val="00804123"/>
    <w:rsid w:val="008044F5"/>
    <w:rsid w:val="008073F5"/>
    <w:rsid w:val="0081017A"/>
    <w:rsid w:val="00810427"/>
    <w:rsid w:val="008104EF"/>
    <w:rsid w:val="00811CB4"/>
    <w:rsid w:val="0081521C"/>
    <w:rsid w:val="00817066"/>
    <w:rsid w:val="008205AA"/>
    <w:rsid w:val="00820E1B"/>
    <w:rsid w:val="0082273C"/>
    <w:rsid w:val="008253DD"/>
    <w:rsid w:val="00831EC8"/>
    <w:rsid w:val="00833B07"/>
    <w:rsid w:val="00834B4E"/>
    <w:rsid w:val="00837040"/>
    <w:rsid w:val="0084146C"/>
    <w:rsid w:val="00842641"/>
    <w:rsid w:val="0084273C"/>
    <w:rsid w:val="00843FB3"/>
    <w:rsid w:val="0084464E"/>
    <w:rsid w:val="00846F21"/>
    <w:rsid w:val="008473CF"/>
    <w:rsid w:val="00850136"/>
    <w:rsid w:val="008505A5"/>
    <w:rsid w:val="00851581"/>
    <w:rsid w:val="00857669"/>
    <w:rsid w:val="00860383"/>
    <w:rsid w:val="008608BE"/>
    <w:rsid w:val="00860B41"/>
    <w:rsid w:val="008628F2"/>
    <w:rsid w:val="0086354C"/>
    <w:rsid w:val="00864173"/>
    <w:rsid w:val="008656D0"/>
    <w:rsid w:val="008679F6"/>
    <w:rsid w:val="00870128"/>
    <w:rsid w:val="008717A4"/>
    <w:rsid w:val="00873B19"/>
    <w:rsid w:val="008747F3"/>
    <w:rsid w:val="00875904"/>
    <w:rsid w:val="00875C9C"/>
    <w:rsid w:val="00886357"/>
    <w:rsid w:val="00891DC9"/>
    <w:rsid w:val="00893199"/>
    <w:rsid w:val="00894929"/>
    <w:rsid w:val="0089532F"/>
    <w:rsid w:val="008A008B"/>
    <w:rsid w:val="008A05A6"/>
    <w:rsid w:val="008A292B"/>
    <w:rsid w:val="008A6C20"/>
    <w:rsid w:val="008B03DC"/>
    <w:rsid w:val="008B0A92"/>
    <w:rsid w:val="008B6A54"/>
    <w:rsid w:val="008C1182"/>
    <w:rsid w:val="008C3136"/>
    <w:rsid w:val="008C3A39"/>
    <w:rsid w:val="008C4051"/>
    <w:rsid w:val="008C41A8"/>
    <w:rsid w:val="008C425B"/>
    <w:rsid w:val="008C42A4"/>
    <w:rsid w:val="008C51EC"/>
    <w:rsid w:val="008C61A9"/>
    <w:rsid w:val="008C688E"/>
    <w:rsid w:val="008C6F6A"/>
    <w:rsid w:val="008D0691"/>
    <w:rsid w:val="008D07D0"/>
    <w:rsid w:val="008D13C0"/>
    <w:rsid w:val="008D1B0D"/>
    <w:rsid w:val="008D3EDF"/>
    <w:rsid w:val="008D4282"/>
    <w:rsid w:val="008D5325"/>
    <w:rsid w:val="008D5770"/>
    <w:rsid w:val="008E0328"/>
    <w:rsid w:val="008E110E"/>
    <w:rsid w:val="008E34B4"/>
    <w:rsid w:val="008E3BCF"/>
    <w:rsid w:val="008E4BD8"/>
    <w:rsid w:val="008E5A73"/>
    <w:rsid w:val="008E5D6D"/>
    <w:rsid w:val="008E6065"/>
    <w:rsid w:val="008E6F8B"/>
    <w:rsid w:val="008E74A5"/>
    <w:rsid w:val="008F3D3F"/>
    <w:rsid w:val="008F3E75"/>
    <w:rsid w:val="008F3EB9"/>
    <w:rsid w:val="008F4FC0"/>
    <w:rsid w:val="00900F88"/>
    <w:rsid w:val="00904EBB"/>
    <w:rsid w:val="00905D33"/>
    <w:rsid w:val="00910330"/>
    <w:rsid w:val="009108A1"/>
    <w:rsid w:val="0091448C"/>
    <w:rsid w:val="00914C12"/>
    <w:rsid w:val="00915CE3"/>
    <w:rsid w:val="00916867"/>
    <w:rsid w:val="009213DB"/>
    <w:rsid w:val="00925E5A"/>
    <w:rsid w:val="00933BFE"/>
    <w:rsid w:val="009358F3"/>
    <w:rsid w:val="00935907"/>
    <w:rsid w:val="00935BDD"/>
    <w:rsid w:val="00936460"/>
    <w:rsid w:val="00941A32"/>
    <w:rsid w:val="00941B6A"/>
    <w:rsid w:val="00943FA1"/>
    <w:rsid w:val="009445B7"/>
    <w:rsid w:val="00944AE8"/>
    <w:rsid w:val="00945DF1"/>
    <w:rsid w:val="009464D5"/>
    <w:rsid w:val="00946A6D"/>
    <w:rsid w:val="00947916"/>
    <w:rsid w:val="00954B8A"/>
    <w:rsid w:val="00954FDF"/>
    <w:rsid w:val="009556C5"/>
    <w:rsid w:val="00955AA5"/>
    <w:rsid w:val="00956410"/>
    <w:rsid w:val="00956C45"/>
    <w:rsid w:val="00956DAA"/>
    <w:rsid w:val="00956DFF"/>
    <w:rsid w:val="00956F41"/>
    <w:rsid w:val="009573C6"/>
    <w:rsid w:val="00962466"/>
    <w:rsid w:val="00962C9D"/>
    <w:rsid w:val="0096455D"/>
    <w:rsid w:val="0097231F"/>
    <w:rsid w:val="009731DE"/>
    <w:rsid w:val="00982181"/>
    <w:rsid w:val="00983077"/>
    <w:rsid w:val="009835AD"/>
    <w:rsid w:val="00983F00"/>
    <w:rsid w:val="0099008E"/>
    <w:rsid w:val="00992569"/>
    <w:rsid w:val="009932FD"/>
    <w:rsid w:val="00994231"/>
    <w:rsid w:val="0099424B"/>
    <w:rsid w:val="0099470D"/>
    <w:rsid w:val="009A0CF5"/>
    <w:rsid w:val="009A1380"/>
    <w:rsid w:val="009A45C5"/>
    <w:rsid w:val="009A5144"/>
    <w:rsid w:val="009B52AC"/>
    <w:rsid w:val="009B53B2"/>
    <w:rsid w:val="009C1046"/>
    <w:rsid w:val="009C1DD6"/>
    <w:rsid w:val="009C22CB"/>
    <w:rsid w:val="009C2916"/>
    <w:rsid w:val="009C7326"/>
    <w:rsid w:val="009D0D93"/>
    <w:rsid w:val="009D2A6F"/>
    <w:rsid w:val="009D6040"/>
    <w:rsid w:val="009D6274"/>
    <w:rsid w:val="009E48BE"/>
    <w:rsid w:val="009E6B72"/>
    <w:rsid w:val="009F0E68"/>
    <w:rsid w:val="009F3AFF"/>
    <w:rsid w:val="009F489D"/>
    <w:rsid w:val="009F4EC9"/>
    <w:rsid w:val="009F578E"/>
    <w:rsid w:val="00A000FB"/>
    <w:rsid w:val="00A00DF2"/>
    <w:rsid w:val="00A0132D"/>
    <w:rsid w:val="00A02BEB"/>
    <w:rsid w:val="00A032D0"/>
    <w:rsid w:val="00A040D6"/>
    <w:rsid w:val="00A115AA"/>
    <w:rsid w:val="00A13265"/>
    <w:rsid w:val="00A16269"/>
    <w:rsid w:val="00A166DC"/>
    <w:rsid w:val="00A1685D"/>
    <w:rsid w:val="00A17B44"/>
    <w:rsid w:val="00A20534"/>
    <w:rsid w:val="00A20F43"/>
    <w:rsid w:val="00A232C5"/>
    <w:rsid w:val="00A25E29"/>
    <w:rsid w:val="00A26378"/>
    <w:rsid w:val="00A27EE1"/>
    <w:rsid w:val="00A316F5"/>
    <w:rsid w:val="00A319EA"/>
    <w:rsid w:val="00A342A4"/>
    <w:rsid w:val="00A34743"/>
    <w:rsid w:val="00A35DDF"/>
    <w:rsid w:val="00A3674F"/>
    <w:rsid w:val="00A37428"/>
    <w:rsid w:val="00A37A9F"/>
    <w:rsid w:val="00A40924"/>
    <w:rsid w:val="00A40AD7"/>
    <w:rsid w:val="00A41761"/>
    <w:rsid w:val="00A41AE3"/>
    <w:rsid w:val="00A41C82"/>
    <w:rsid w:val="00A44A49"/>
    <w:rsid w:val="00A4542D"/>
    <w:rsid w:val="00A46D8D"/>
    <w:rsid w:val="00A50886"/>
    <w:rsid w:val="00A5416E"/>
    <w:rsid w:val="00A54AD0"/>
    <w:rsid w:val="00A55398"/>
    <w:rsid w:val="00A56450"/>
    <w:rsid w:val="00A60BFB"/>
    <w:rsid w:val="00A60C9B"/>
    <w:rsid w:val="00A6174F"/>
    <w:rsid w:val="00A63FF7"/>
    <w:rsid w:val="00A644E7"/>
    <w:rsid w:val="00A65DF7"/>
    <w:rsid w:val="00A6626D"/>
    <w:rsid w:val="00A66A50"/>
    <w:rsid w:val="00A66FAA"/>
    <w:rsid w:val="00A67715"/>
    <w:rsid w:val="00A70023"/>
    <w:rsid w:val="00A71CA8"/>
    <w:rsid w:val="00A71EE0"/>
    <w:rsid w:val="00A72451"/>
    <w:rsid w:val="00A72796"/>
    <w:rsid w:val="00A74768"/>
    <w:rsid w:val="00A80B60"/>
    <w:rsid w:val="00A84B37"/>
    <w:rsid w:val="00A9275A"/>
    <w:rsid w:val="00A958A1"/>
    <w:rsid w:val="00A95C41"/>
    <w:rsid w:val="00AA0C16"/>
    <w:rsid w:val="00AA0FFB"/>
    <w:rsid w:val="00AA243F"/>
    <w:rsid w:val="00AA4B0B"/>
    <w:rsid w:val="00AA6408"/>
    <w:rsid w:val="00AA74A6"/>
    <w:rsid w:val="00AA7AAA"/>
    <w:rsid w:val="00AB31B7"/>
    <w:rsid w:val="00AB3B2A"/>
    <w:rsid w:val="00AB4000"/>
    <w:rsid w:val="00AB6468"/>
    <w:rsid w:val="00AB758D"/>
    <w:rsid w:val="00AB7D46"/>
    <w:rsid w:val="00AB7F00"/>
    <w:rsid w:val="00AB7F42"/>
    <w:rsid w:val="00AC04A6"/>
    <w:rsid w:val="00AC1722"/>
    <w:rsid w:val="00AC278A"/>
    <w:rsid w:val="00AC3B02"/>
    <w:rsid w:val="00AC3D1E"/>
    <w:rsid w:val="00AC413C"/>
    <w:rsid w:val="00AC5C48"/>
    <w:rsid w:val="00AD0C69"/>
    <w:rsid w:val="00AD1778"/>
    <w:rsid w:val="00AD1A81"/>
    <w:rsid w:val="00AD3210"/>
    <w:rsid w:val="00AD606B"/>
    <w:rsid w:val="00AD670F"/>
    <w:rsid w:val="00AD7CD2"/>
    <w:rsid w:val="00AD7DB7"/>
    <w:rsid w:val="00AE0D57"/>
    <w:rsid w:val="00AE2DDB"/>
    <w:rsid w:val="00AE30AC"/>
    <w:rsid w:val="00AE3CDA"/>
    <w:rsid w:val="00AE5028"/>
    <w:rsid w:val="00AE78F5"/>
    <w:rsid w:val="00AF0781"/>
    <w:rsid w:val="00AF084B"/>
    <w:rsid w:val="00AF193B"/>
    <w:rsid w:val="00AF36F1"/>
    <w:rsid w:val="00AF47AD"/>
    <w:rsid w:val="00AF53D6"/>
    <w:rsid w:val="00B047BE"/>
    <w:rsid w:val="00B05479"/>
    <w:rsid w:val="00B06406"/>
    <w:rsid w:val="00B06564"/>
    <w:rsid w:val="00B13FC5"/>
    <w:rsid w:val="00B1500E"/>
    <w:rsid w:val="00B15D67"/>
    <w:rsid w:val="00B15F0C"/>
    <w:rsid w:val="00B160DC"/>
    <w:rsid w:val="00B16582"/>
    <w:rsid w:val="00B16C87"/>
    <w:rsid w:val="00B22C0D"/>
    <w:rsid w:val="00B22F17"/>
    <w:rsid w:val="00B24A42"/>
    <w:rsid w:val="00B25A90"/>
    <w:rsid w:val="00B263F0"/>
    <w:rsid w:val="00B26E4D"/>
    <w:rsid w:val="00B34C20"/>
    <w:rsid w:val="00B34FF9"/>
    <w:rsid w:val="00B35C97"/>
    <w:rsid w:val="00B35D02"/>
    <w:rsid w:val="00B36027"/>
    <w:rsid w:val="00B36999"/>
    <w:rsid w:val="00B37320"/>
    <w:rsid w:val="00B402D3"/>
    <w:rsid w:val="00B41454"/>
    <w:rsid w:val="00B42F0A"/>
    <w:rsid w:val="00B43716"/>
    <w:rsid w:val="00B478A7"/>
    <w:rsid w:val="00B47B7D"/>
    <w:rsid w:val="00B51E85"/>
    <w:rsid w:val="00B5428C"/>
    <w:rsid w:val="00B5429B"/>
    <w:rsid w:val="00B565D5"/>
    <w:rsid w:val="00B63281"/>
    <w:rsid w:val="00B64565"/>
    <w:rsid w:val="00B65224"/>
    <w:rsid w:val="00B70745"/>
    <w:rsid w:val="00B70FDD"/>
    <w:rsid w:val="00B766E1"/>
    <w:rsid w:val="00B80AEC"/>
    <w:rsid w:val="00B83859"/>
    <w:rsid w:val="00B839FD"/>
    <w:rsid w:val="00B83C50"/>
    <w:rsid w:val="00B83FC3"/>
    <w:rsid w:val="00B8633C"/>
    <w:rsid w:val="00B8693F"/>
    <w:rsid w:val="00B87114"/>
    <w:rsid w:val="00B91BD1"/>
    <w:rsid w:val="00B9541B"/>
    <w:rsid w:val="00B9629E"/>
    <w:rsid w:val="00BA08CD"/>
    <w:rsid w:val="00BA17ED"/>
    <w:rsid w:val="00BA2AEC"/>
    <w:rsid w:val="00BA31EA"/>
    <w:rsid w:val="00BA4DE6"/>
    <w:rsid w:val="00BA4F05"/>
    <w:rsid w:val="00BA5408"/>
    <w:rsid w:val="00BA5992"/>
    <w:rsid w:val="00BB23A8"/>
    <w:rsid w:val="00BB5143"/>
    <w:rsid w:val="00BB754D"/>
    <w:rsid w:val="00BC0D76"/>
    <w:rsid w:val="00BC217A"/>
    <w:rsid w:val="00BC3EFA"/>
    <w:rsid w:val="00BC65D5"/>
    <w:rsid w:val="00BC7A9F"/>
    <w:rsid w:val="00BD2BD4"/>
    <w:rsid w:val="00BD3B3C"/>
    <w:rsid w:val="00BD4168"/>
    <w:rsid w:val="00BD61B9"/>
    <w:rsid w:val="00BD6962"/>
    <w:rsid w:val="00BD7797"/>
    <w:rsid w:val="00BE1672"/>
    <w:rsid w:val="00BE1F65"/>
    <w:rsid w:val="00BE2342"/>
    <w:rsid w:val="00BE30F5"/>
    <w:rsid w:val="00BE4600"/>
    <w:rsid w:val="00BE76B4"/>
    <w:rsid w:val="00BE76D2"/>
    <w:rsid w:val="00BF619A"/>
    <w:rsid w:val="00BF7FE0"/>
    <w:rsid w:val="00C01331"/>
    <w:rsid w:val="00C0169D"/>
    <w:rsid w:val="00C0594B"/>
    <w:rsid w:val="00C05E36"/>
    <w:rsid w:val="00C078D1"/>
    <w:rsid w:val="00C11350"/>
    <w:rsid w:val="00C114A5"/>
    <w:rsid w:val="00C13C0B"/>
    <w:rsid w:val="00C14D5B"/>
    <w:rsid w:val="00C159CE"/>
    <w:rsid w:val="00C164E5"/>
    <w:rsid w:val="00C16AEA"/>
    <w:rsid w:val="00C17BDC"/>
    <w:rsid w:val="00C20EC5"/>
    <w:rsid w:val="00C20FBD"/>
    <w:rsid w:val="00C21DF0"/>
    <w:rsid w:val="00C23281"/>
    <w:rsid w:val="00C23865"/>
    <w:rsid w:val="00C24738"/>
    <w:rsid w:val="00C258E0"/>
    <w:rsid w:val="00C302D9"/>
    <w:rsid w:val="00C31233"/>
    <w:rsid w:val="00C32085"/>
    <w:rsid w:val="00C32818"/>
    <w:rsid w:val="00C360F2"/>
    <w:rsid w:val="00C363F4"/>
    <w:rsid w:val="00C377CB"/>
    <w:rsid w:val="00C37F08"/>
    <w:rsid w:val="00C37FFB"/>
    <w:rsid w:val="00C40B64"/>
    <w:rsid w:val="00C4365E"/>
    <w:rsid w:val="00C4614B"/>
    <w:rsid w:val="00C46821"/>
    <w:rsid w:val="00C54A5C"/>
    <w:rsid w:val="00C555B7"/>
    <w:rsid w:val="00C5722F"/>
    <w:rsid w:val="00C5753E"/>
    <w:rsid w:val="00C57CEE"/>
    <w:rsid w:val="00C57F88"/>
    <w:rsid w:val="00C60423"/>
    <w:rsid w:val="00C60C48"/>
    <w:rsid w:val="00C62A50"/>
    <w:rsid w:val="00C6354C"/>
    <w:rsid w:val="00C6387A"/>
    <w:rsid w:val="00C6488E"/>
    <w:rsid w:val="00C6579F"/>
    <w:rsid w:val="00C71C38"/>
    <w:rsid w:val="00C72B5C"/>
    <w:rsid w:val="00C72B62"/>
    <w:rsid w:val="00C7572A"/>
    <w:rsid w:val="00C762FE"/>
    <w:rsid w:val="00C8018B"/>
    <w:rsid w:val="00C828B9"/>
    <w:rsid w:val="00C82E1E"/>
    <w:rsid w:val="00C847A6"/>
    <w:rsid w:val="00C852F5"/>
    <w:rsid w:val="00C93DE1"/>
    <w:rsid w:val="00C93F0A"/>
    <w:rsid w:val="00C95560"/>
    <w:rsid w:val="00C96147"/>
    <w:rsid w:val="00C9647B"/>
    <w:rsid w:val="00CA0071"/>
    <w:rsid w:val="00CA0546"/>
    <w:rsid w:val="00CA15DF"/>
    <w:rsid w:val="00CA3180"/>
    <w:rsid w:val="00CA33D9"/>
    <w:rsid w:val="00CA3D8C"/>
    <w:rsid w:val="00CA403B"/>
    <w:rsid w:val="00CA5339"/>
    <w:rsid w:val="00CA592A"/>
    <w:rsid w:val="00CA59DD"/>
    <w:rsid w:val="00CA5E34"/>
    <w:rsid w:val="00CA768F"/>
    <w:rsid w:val="00CB138D"/>
    <w:rsid w:val="00CB1817"/>
    <w:rsid w:val="00CB4D87"/>
    <w:rsid w:val="00CB7A9F"/>
    <w:rsid w:val="00CB7F47"/>
    <w:rsid w:val="00CC11F7"/>
    <w:rsid w:val="00CC38F7"/>
    <w:rsid w:val="00CC5F9B"/>
    <w:rsid w:val="00CC6A0F"/>
    <w:rsid w:val="00CC6E52"/>
    <w:rsid w:val="00CD0858"/>
    <w:rsid w:val="00CD1444"/>
    <w:rsid w:val="00CD19CC"/>
    <w:rsid w:val="00CD2755"/>
    <w:rsid w:val="00CD2B25"/>
    <w:rsid w:val="00CD3B3A"/>
    <w:rsid w:val="00CD3B99"/>
    <w:rsid w:val="00CD3BB8"/>
    <w:rsid w:val="00CD3BE3"/>
    <w:rsid w:val="00CD5D4A"/>
    <w:rsid w:val="00CD6598"/>
    <w:rsid w:val="00CE1413"/>
    <w:rsid w:val="00CE178D"/>
    <w:rsid w:val="00CE294E"/>
    <w:rsid w:val="00CE3041"/>
    <w:rsid w:val="00CE3C5D"/>
    <w:rsid w:val="00CE5AF6"/>
    <w:rsid w:val="00CE762D"/>
    <w:rsid w:val="00CE7944"/>
    <w:rsid w:val="00CE7B6E"/>
    <w:rsid w:val="00CF059F"/>
    <w:rsid w:val="00CF15B9"/>
    <w:rsid w:val="00CF182D"/>
    <w:rsid w:val="00CF3D06"/>
    <w:rsid w:val="00CF4685"/>
    <w:rsid w:val="00CF4BB0"/>
    <w:rsid w:val="00CF561A"/>
    <w:rsid w:val="00CF7983"/>
    <w:rsid w:val="00D00E32"/>
    <w:rsid w:val="00D0196C"/>
    <w:rsid w:val="00D0207B"/>
    <w:rsid w:val="00D03467"/>
    <w:rsid w:val="00D05772"/>
    <w:rsid w:val="00D10669"/>
    <w:rsid w:val="00D15184"/>
    <w:rsid w:val="00D15C43"/>
    <w:rsid w:val="00D15EBC"/>
    <w:rsid w:val="00D15FC4"/>
    <w:rsid w:val="00D1685A"/>
    <w:rsid w:val="00D168E4"/>
    <w:rsid w:val="00D17723"/>
    <w:rsid w:val="00D17B4F"/>
    <w:rsid w:val="00D20667"/>
    <w:rsid w:val="00D21E42"/>
    <w:rsid w:val="00D2227F"/>
    <w:rsid w:val="00D23186"/>
    <w:rsid w:val="00D2740E"/>
    <w:rsid w:val="00D3082B"/>
    <w:rsid w:val="00D3353C"/>
    <w:rsid w:val="00D33B7A"/>
    <w:rsid w:val="00D33FE7"/>
    <w:rsid w:val="00D34FB6"/>
    <w:rsid w:val="00D358D8"/>
    <w:rsid w:val="00D407FB"/>
    <w:rsid w:val="00D41C1B"/>
    <w:rsid w:val="00D4266B"/>
    <w:rsid w:val="00D4316E"/>
    <w:rsid w:val="00D47543"/>
    <w:rsid w:val="00D51981"/>
    <w:rsid w:val="00D51CE6"/>
    <w:rsid w:val="00D532B3"/>
    <w:rsid w:val="00D538A8"/>
    <w:rsid w:val="00D539B3"/>
    <w:rsid w:val="00D54F6A"/>
    <w:rsid w:val="00D55916"/>
    <w:rsid w:val="00D61E57"/>
    <w:rsid w:val="00D625EB"/>
    <w:rsid w:val="00D643B1"/>
    <w:rsid w:val="00D64E00"/>
    <w:rsid w:val="00D64F97"/>
    <w:rsid w:val="00D6576B"/>
    <w:rsid w:val="00D65921"/>
    <w:rsid w:val="00D67204"/>
    <w:rsid w:val="00D6746F"/>
    <w:rsid w:val="00D72B16"/>
    <w:rsid w:val="00D72D06"/>
    <w:rsid w:val="00D74604"/>
    <w:rsid w:val="00D749DB"/>
    <w:rsid w:val="00D75822"/>
    <w:rsid w:val="00D75D6D"/>
    <w:rsid w:val="00D76B13"/>
    <w:rsid w:val="00D81B37"/>
    <w:rsid w:val="00D8236A"/>
    <w:rsid w:val="00D837D4"/>
    <w:rsid w:val="00D84A86"/>
    <w:rsid w:val="00D8522C"/>
    <w:rsid w:val="00D860C9"/>
    <w:rsid w:val="00D86624"/>
    <w:rsid w:val="00D86975"/>
    <w:rsid w:val="00D879BE"/>
    <w:rsid w:val="00D92815"/>
    <w:rsid w:val="00D92DAA"/>
    <w:rsid w:val="00D94CE0"/>
    <w:rsid w:val="00D9584E"/>
    <w:rsid w:val="00D95FE4"/>
    <w:rsid w:val="00D97BFC"/>
    <w:rsid w:val="00DA0BEB"/>
    <w:rsid w:val="00DA2387"/>
    <w:rsid w:val="00DA353A"/>
    <w:rsid w:val="00DA3B1E"/>
    <w:rsid w:val="00DA414D"/>
    <w:rsid w:val="00DB1D05"/>
    <w:rsid w:val="00DB3646"/>
    <w:rsid w:val="00DB369A"/>
    <w:rsid w:val="00DB3970"/>
    <w:rsid w:val="00DB412E"/>
    <w:rsid w:val="00DB4E2A"/>
    <w:rsid w:val="00DB68FA"/>
    <w:rsid w:val="00DB6B0E"/>
    <w:rsid w:val="00DC02CF"/>
    <w:rsid w:val="00DC0F43"/>
    <w:rsid w:val="00DC2846"/>
    <w:rsid w:val="00DC2D2B"/>
    <w:rsid w:val="00DC44F4"/>
    <w:rsid w:val="00DC4D3B"/>
    <w:rsid w:val="00DC7F0D"/>
    <w:rsid w:val="00DD11B2"/>
    <w:rsid w:val="00DD230C"/>
    <w:rsid w:val="00DD2DD7"/>
    <w:rsid w:val="00DD45AB"/>
    <w:rsid w:val="00DD5111"/>
    <w:rsid w:val="00DD67F6"/>
    <w:rsid w:val="00DE0F34"/>
    <w:rsid w:val="00DE4064"/>
    <w:rsid w:val="00DF0D76"/>
    <w:rsid w:val="00DF1590"/>
    <w:rsid w:val="00DF4BB4"/>
    <w:rsid w:val="00DF4DA6"/>
    <w:rsid w:val="00DF4E3D"/>
    <w:rsid w:val="00DF737F"/>
    <w:rsid w:val="00DF7DFF"/>
    <w:rsid w:val="00E007C6"/>
    <w:rsid w:val="00E010FE"/>
    <w:rsid w:val="00E02588"/>
    <w:rsid w:val="00E03FEE"/>
    <w:rsid w:val="00E04EBF"/>
    <w:rsid w:val="00E0716C"/>
    <w:rsid w:val="00E10995"/>
    <w:rsid w:val="00E11A50"/>
    <w:rsid w:val="00E1246D"/>
    <w:rsid w:val="00E222FF"/>
    <w:rsid w:val="00E22383"/>
    <w:rsid w:val="00E2250F"/>
    <w:rsid w:val="00E24BCD"/>
    <w:rsid w:val="00E2502C"/>
    <w:rsid w:val="00E27B79"/>
    <w:rsid w:val="00E30C60"/>
    <w:rsid w:val="00E3150D"/>
    <w:rsid w:val="00E32AF0"/>
    <w:rsid w:val="00E333C3"/>
    <w:rsid w:val="00E33AA7"/>
    <w:rsid w:val="00E36B4F"/>
    <w:rsid w:val="00E46790"/>
    <w:rsid w:val="00E47815"/>
    <w:rsid w:val="00E47ACE"/>
    <w:rsid w:val="00E5092F"/>
    <w:rsid w:val="00E5099A"/>
    <w:rsid w:val="00E5192D"/>
    <w:rsid w:val="00E53F93"/>
    <w:rsid w:val="00E54237"/>
    <w:rsid w:val="00E5496F"/>
    <w:rsid w:val="00E573C7"/>
    <w:rsid w:val="00E611CA"/>
    <w:rsid w:val="00E62957"/>
    <w:rsid w:val="00E63072"/>
    <w:rsid w:val="00E64891"/>
    <w:rsid w:val="00E65090"/>
    <w:rsid w:val="00E66CAB"/>
    <w:rsid w:val="00E70AEF"/>
    <w:rsid w:val="00E71055"/>
    <w:rsid w:val="00E71DA2"/>
    <w:rsid w:val="00E72E31"/>
    <w:rsid w:val="00E73247"/>
    <w:rsid w:val="00E760F4"/>
    <w:rsid w:val="00E762D0"/>
    <w:rsid w:val="00E7660E"/>
    <w:rsid w:val="00E8010C"/>
    <w:rsid w:val="00E83431"/>
    <w:rsid w:val="00E85BC9"/>
    <w:rsid w:val="00E870C3"/>
    <w:rsid w:val="00E91093"/>
    <w:rsid w:val="00E93378"/>
    <w:rsid w:val="00E934F2"/>
    <w:rsid w:val="00E93877"/>
    <w:rsid w:val="00E93ADE"/>
    <w:rsid w:val="00E93D39"/>
    <w:rsid w:val="00E948A2"/>
    <w:rsid w:val="00E97134"/>
    <w:rsid w:val="00E979D9"/>
    <w:rsid w:val="00EA07C8"/>
    <w:rsid w:val="00EA1FC6"/>
    <w:rsid w:val="00EA2A67"/>
    <w:rsid w:val="00EA3DC4"/>
    <w:rsid w:val="00EA5C63"/>
    <w:rsid w:val="00EA7526"/>
    <w:rsid w:val="00EB09B7"/>
    <w:rsid w:val="00EB165E"/>
    <w:rsid w:val="00EB1D38"/>
    <w:rsid w:val="00EB4004"/>
    <w:rsid w:val="00EB542C"/>
    <w:rsid w:val="00EB5B69"/>
    <w:rsid w:val="00EB5E11"/>
    <w:rsid w:val="00EC247F"/>
    <w:rsid w:val="00EC26FE"/>
    <w:rsid w:val="00EC27B6"/>
    <w:rsid w:val="00EC39CA"/>
    <w:rsid w:val="00EC3C88"/>
    <w:rsid w:val="00EC45E8"/>
    <w:rsid w:val="00EC4D87"/>
    <w:rsid w:val="00EC6CC6"/>
    <w:rsid w:val="00EC6E58"/>
    <w:rsid w:val="00EC786E"/>
    <w:rsid w:val="00ED5B19"/>
    <w:rsid w:val="00ED5E4B"/>
    <w:rsid w:val="00ED6CBE"/>
    <w:rsid w:val="00ED7720"/>
    <w:rsid w:val="00EE1C27"/>
    <w:rsid w:val="00EE24F8"/>
    <w:rsid w:val="00EE2647"/>
    <w:rsid w:val="00EE2AB7"/>
    <w:rsid w:val="00EE2C72"/>
    <w:rsid w:val="00EE3945"/>
    <w:rsid w:val="00EE67C0"/>
    <w:rsid w:val="00EE6F24"/>
    <w:rsid w:val="00EE708D"/>
    <w:rsid w:val="00EF00D0"/>
    <w:rsid w:val="00EF125C"/>
    <w:rsid w:val="00EF1F5F"/>
    <w:rsid w:val="00EF2862"/>
    <w:rsid w:val="00EF2ED6"/>
    <w:rsid w:val="00EF3584"/>
    <w:rsid w:val="00EF64F7"/>
    <w:rsid w:val="00EF69E2"/>
    <w:rsid w:val="00F07236"/>
    <w:rsid w:val="00F13974"/>
    <w:rsid w:val="00F14A9F"/>
    <w:rsid w:val="00F20795"/>
    <w:rsid w:val="00F2105C"/>
    <w:rsid w:val="00F25866"/>
    <w:rsid w:val="00F26109"/>
    <w:rsid w:val="00F27846"/>
    <w:rsid w:val="00F31EAF"/>
    <w:rsid w:val="00F32302"/>
    <w:rsid w:val="00F32819"/>
    <w:rsid w:val="00F33284"/>
    <w:rsid w:val="00F35F0B"/>
    <w:rsid w:val="00F4054B"/>
    <w:rsid w:val="00F41535"/>
    <w:rsid w:val="00F4181F"/>
    <w:rsid w:val="00F435EC"/>
    <w:rsid w:val="00F45E1A"/>
    <w:rsid w:val="00F47AF3"/>
    <w:rsid w:val="00F50DA4"/>
    <w:rsid w:val="00F52AD1"/>
    <w:rsid w:val="00F57158"/>
    <w:rsid w:val="00F601F1"/>
    <w:rsid w:val="00F605A0"/>
    <w:rsid w:val="00F6286F"/>
    <w:rsid w:val="00F62B9A"/>
    <w:rsid w:val="00F66064"/>
    <w:rsid w:val="00F67D0F"/>
    <w:rsid w:val="00F70276"/>
    <w:rsid w:val="00F715A7"/>
    <w:rsid w:val="00F71D38"/>
    <w:rsid w:val="00F73809"/>
    <w:rsid w:val="00F73A8A"/>
    <w:rsid w:val="00F77D0B"/>
    <w:rsid w:val="00F8006F"/>
    <w:rsid w:val="00F805EC"/>
    <w:rsid w:val="00F8359B"/>
    <w:rsid w:val="00F83DB0"/>
    <w:rsid w:val="00F83FF9"/>
    <w:rsid w:val="00F8477D"/>
    <w:rsid w:val="00F84793"/>
    <w:rsid w:val="00F84D67"/>
    <w:rsid w:val="00F85465"/>
    <w:rsid w:val="00F85CC3"/>
    <w:rsid w:val="00F861D2"/>
    <w:rsid w:val="00F87EB9"/>
    <w:rsid w:val="00F90F40"/>
    <w:rsid w:val="00F9112C"/>
    <w:rsid w:val="00F91649"/>
    <w:rsid w:val="00F922F6"/>
    <w:rsid w:val="00F92DD2"/>
    <w:rsid w:val="00F9471F"/>
    <w:rsid w:val="00F95197"/>
    <w:rsid w:val="00F95A2B"/>
    <w:rsid w:val="00F95B69"/>
    <w:rsid w:val="00F97F46"/>
    <w:rsid w:val="00FA20D7"/>
    <w:rsid w:val="00FA2321"/>
    <w:rsid w:val="00FA38C4"/>
    <w:rsid w:val="00FA5A48"/>
    <w:rsid w:val="00FA5BA0"/>
    <w:rsid w:val="00FA69B4"/>
    <w:rsid w:val="00FB087D"/>
    <w:rsid w:val="00FB2795"/>
    <w:rsid w:val="00FC265E"/>
    <w:rsid w:val="00FC378D"/>
    <w:rsid w:val="00FC3DEF"/>
    <w:rsid w:val="00FD1FEE"/>
    <w:rsid w:val="00FD2F02"/>
    <w:rsid w:val="00FD6791"/>
    <w:rsid w:val="00FD6A32"/>
    <w:rsid w:val="00FD6A73"/>
    <w:rsid w:val="00FE05BC"/>
    <w:rsid w:val="00FE18E2"/>
    <w:rsid w:val="00FE1A06"/>
    <w:rsid w:val="00FE2023"/>
    <w:rsid w:val="00FE3AA0"/>
    <w:rsid w:val="00FE42B1"/>
    <w:rsid w:val="00FE5004"/>
    <w:rsid w:val="00FE510A"/>
    <w:rsid w:val="00FE67F2"/>
    <w:rsid w:val="00FE6DB1"/>
    <w:rsid w:val="00FE7477"/>
    <w:rsid w:val="00FF0D46"/>
    <w:rsid w:val="00FF1E82"/>
    <w:rsid w:val="00FF2DFE"/>
    <w:rsid w:val="00FF4FCD"/>
    <w:rsid w:val="00FF5A4A"/>
    <w:rsid w:val="00FF6E01"/>
    <w:rsid w:val="00FF7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01B9DF"/>
  <w15:chartTrackingRefBased/>
  <w15:docId w15:val="{EE9A4BA5-860B-4734-8FFC-231BD29E8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keepNext/>
      <w:outlineLvl w:val="0"/>
    </w:pPr>
    <w:rPr>
      <w:szCs w:val="20"/>
      <w:lang w:val="x-none" w:eastAsia="x-none"/>
    </w:rPr>
  </w:style>
  <w:style w:type="paragraph" w:styleId="2">
    <w:name w:val="heading 2"/>
    <w:basedOn w:val="a"/>
    <w:next w:val="a"/>
    <w:qFormat/>
    <w:pPr>
      <w:keepNext/>
      <w:jc w:val="center"/>
      <w:outlineLvl w:val="1"/>
    </w:pPr>
    <w:rPr>
      <w:i/>
      <w:iCs/>
      <w:sz w:val="32"/>
    </w:rPr>
  </w:style>
  <w:style w:type="paragraph" w:styleId="3">
    <w:name w:val="heading 3"/>
    <w:basedOn w:val="a"/>
    <w:next w:val="a"/>
    <w:qFormat/>
    <w:pPr>
      <w:keepNext/>
      <w:jc w:val="right"/>
      <w:outlineLvl w:val="2"/>
    </w:pPr>
    <w:rPr>
      <w:sz w:val="28"/>
    </w:rPr>
  </w:style>
  <w:style w:type="paragraph" w:styleId="4">
    <w:name w:val="heading 4"/>
    <w:basedOn w:val="a"/>
    <w:next w:val="a"/>
    <w:qFormat/>
    <w:pPr>
      <w:keepNext/>
      <w:widowControl w:val="0"/>
      <w:jc w:val="both"/>
      <w:outlineLvl w:val="3"/>
    </w:pPr>
    <w:rPr>
      <w:rFonts w:ascii="Arial" w:hAnsi="Arial" w:cs="Arial"/>
      <w:b/>
      <w:bCs/>
      <w:sz w:val="28"/>
      <w:szCs w:val="20"/>
    </w:rPr>
  </w:style>
  <w:style w:type="paragraph" w:styleId="5">
    <w:name w:val="heading 5"/>
    <w:basedOn w:val="a"/>
    <w:next w:val="a"/>
    <w:qFormat/>
    <w:pPr>
      <w:keepNext/>
      <w:widowControl w:val="0"/>
      <w:jc w:val="both"/>
      <w:outlineLvl w:val="4"/>
    </w:pPr>
    <w:rPr>
      <w:b/>
      <w:sz w:val="28"/>
      <w:szCs w:val="20"/>
    </w:rPr>
  </w:style>
  <w:style w:type="paragraph" w:styleId="6">
    <w:name w:val="heading 6"/>
    <w:basedOn w:val="a"/>
    <w:next w:val="a"/>
    <w:qFormat/>
    <w:pPr>
      <w:keepNext/>
      <w:outlineLvl w:val="5"/>
    </w:pPr>
    <w:rPr>
      <w:sz w:val="32"/>
    </w:rPr>
  </w:style>
  <w:style w:type="paragraph" w:styleId="7">
    <w:name w:val="heading 7"/>
    <w:basedOn w:val="a"/>
    <w:next w:val="a"/>
    <w:qFormat/>
    <w:pPr>
      <w:keepNext/>
      <w:outlineLvl w:val="6"/>
    </w:pPr>
    <w:rPr>
      <w:sz w:val="28"/>
    </w:rPr>
  </w:style>
  <w:style w:type="paragraph" w:styleId="8">
    <w:name w:val="heading 8"/>
    <w:basedOn w:val="a"/>
    <w:next w:val="a"/>
    <w:qFormat/>
    <w:pPr>
      <w:keepNext/>
      <w:outlineLvl w:val="7"/>
    </w:pPr>
    <w:rPr>
      <w:b/>
      <w:bCs/>
      <w:sz w:val="28"/>
    </w:rPr>
  </w:style>
  <w:style w:type="paragraph" w:styleId="9">
    <w:name w:val="heading 9"/>
    <w:basedOn w:val="a"/>
    <w:next w:val="a"/>
    <w:qFormat/>
    <w:pPr>
      <w:keepNext/>
      <w:jc w:val="center"/>
      <w:outlineLvl w:val="8"/>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Indent 3"/>
    <w:basedOn w:val="a"/>
    <w:pPr>
      <w:widowControl w:val="0"/>
      <w:ind w:firstLine="720"/>
    </w:pPr>
    <w:rPr>
      <w:rFonts w:ascii="Arial" w:hAnsi="Arial" w:cs="Arial"/>
      <w:bCs/>
      <w:sz w:val="28"/>
      <w:szCs w:val="20"/>
    </w:rPr>
  </w:style>
  <w:style w:type="paragraph" w:styleId="a3">
    <w:name w:val="Body Text"/>
    <w:basedOn w:val="a"/>
    <w:link w:val="a4"/>
    <w:uiPriority w:val="99"/>
    <w:pPr>
      <w:jc w:val="both"/>
    </w:pPr>
    <w:rPr>
      <w:lang w:val="x-none" w:eastAsia="x-none"/>
    </w:rPr>
  </w:style>
  <w:style w:type="paragraph" w:styleId="a5">
    <w:name w:val="Body Text Indent"/>
    <w:basedOn w:val="a"/>
    <w:pPr>
      <w:ind w:firstLine="708"/>
      <w:jc w:val="both"/>
    </w:pPr>
  </w:style>
  <w:style w:type="paragraph" w:styleId="20">
    <w:name w:val="Body Text Indent 2"/>
    <w:basedOn w:val="a"/>
    <w:pPr>
      <w:ind w:firstLine="708"/>
      <w:jc w:val="both"/>
    </w:pPr>
    <w:rPr>
      <w:sz w:val="28"/>
    </w:rPr>
  </w:style>
  <w:style w:type="paragraph" w:styleId="a6">
    <w:name w:val="caption"/>
    <w:basedOn w:val="a"/>
    <w:next w:val="a"/>
    <w:qFormat/>
    <w:pPr>
      <w:framePr w:w="3945" w:h="4493" w:hSpace="141" w:wrap="around" w:vAnchor="text" w:hAnchor="page" w:x="1598" w:y="-531"/>
      <w:ind w:firstLine="360"/>
    </w:pPr>
    <w:rPr>
      <w:b/>
    </w:rPr>
  </w:style>
  <w:style w:type="paragraph" w:styleId="21">
    <w:name w:val="Body Text 2"/>
    <w:basedOn w:val="a"/>
    <w:pPr>
      <w:framePr w:w="3945" w:h="4493" w:hSpace="141" w:wrap="around" w:vAnchor="text" w:hAnchor="page" w:x="1598" w:y="-531"/>
      <w:jc w:val="center"/>
    </w:pPr>
    <w:rPr>
      <w:sz w:val="18"/>
    </w:rPr>
  </w:style>
  <w:style w:type="paragraph" w:styleId="31">
    <w:name w:val="Body Text 3"/>
    <w:basedOn w:val="a"/>
    <w:pPr>
      <w:jc w:val="right"/>
    </w:pPr>
    <w:rPr>
      <w:b/>
      <w:bCs/>
      <w:sz w:val="28"/>
    </w:rPr>
  </w:style>
  <w:style w:type="paragraph" w:styleId="a7">
    <w:name w:val="header"/>
    <w:aliases w:val="Знак Знак Знак Знак, Знак Знак Знак,Знак Знак Знак,Знак Знак,Знак Знак Знак Знак Знак Знак Знак, Знак Знак,Знак Знак Знак Знак Знак Знак,Знак Знак Знак Знак Знак,Знак Знак Знак Знак З, Знак Знак Знак Знак Знак Знак,Верхний колонтитул1"/>
    <w:basedOn w:val="a"/>
    <w:link w:val="a8"/>
    <w:pPr>
      <w:tabs>
        <w:tab w:val="center" w:pos="4677"/>
        <w:tab w:val="right" w:pos="9355"/>
      </w:tabs>
    </w:pPr>
    <w:rPr>
      <w:lang w:val="x-none" w:eastAsia="x-none"/>
    </w:rPr>
  </w:style>
  <w:style w:type="paragraph" w:styleId="a9">
    <w:name w:val="Normal (Web)"/>
    <w:basedOn w:val="a"/>
    <w:uiPriority w:val="99"/>
    <w:pPr>
      <w:spacing w:before="100" w:after="100"/>
    </w:pPr>
  </w:style>
  <w:style w:type="table" w:styleId="aa">
    <w:name w:val="Table Grid"/>
    <w:basedOn w:val="a1"/>
    <w:rsid w:val="00A232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BA2AEC"/>
    <w:rPr>
      <w:color w:val="0000FF"/>
      <w:u w:val="single"/>
    </w:rPr>
  </w:style>
  <w:style w:type="paragraph" w:styleId="ac">
    <w:name w:val="Balloon Text"/>
    <w:basedOn w:val="a"/>
    <w:semiHidden/>
    <w:rsid w:val="00C4365E"/>
    <w:rPr>
      <w:rFonts w:ascii="Tahoma" w:hAnsi="Tahoma" w:cs="Tahoma"/>
      <w:sz w:val="16"/>
      <w:szCs w:val="16"/>
    </w:rPr>
  </w:style>
  <w:style w:type="paragraph" w:customStyle="1" w:styleId="Style2">
    <w:name w:val="Style2"/>
    <w:basedOn w:val="a"/>
    <w:rsid w:val="00F26109"/>
    <w:pPr>
      <w:widowControl w:val="0"/>
      <w:autoSpaceDE w:val="0"/>
      <w:autoSpaceDN w:val="0"/>
      <w:adjustRightInd w:val="0"/>
      <w:spacing w:line="283" w:lineRule="exact"/>
      <w:ind w:hanging="106"/>
    </w:pPr>
    <w:rPr>
      <w:rFonts w:ascii="Trebuchet MS" w:hAnsi="Trebuchet MS"/>
    </w:rPr>
  </w:style>
  <w:style w:type="paragraph" w:customStyle="1" w:styleId="Style3">
    <w:name w:val="Style3"/>
    <w:basedOn w:val="a"/>
    <w:rsid w:val="00F26109"/>
    <w:pPr>
      <w:widowControl w:val="0"/>
      <w:autoSpaceDE w:val="0"/>
      <w:autoSpaceDN w:val="0"/>
      <w:adjustRightInd w:val="0"/>
      <w:spacing w:line="330" w:lineRule="exact"/>
      <w:jc w:val="center"/>
    </w:pPr>
    <w:rPr>
      <w:rFonts w:ascii="Trebuchet MS" w:hAnsi="Trebuchet MS"/>
    </w:rPr>
  </w:style>
  <w:style w:type="paragraph" w:customStyle="1" w:styleId="Style4">
    <w:name w:val="Style4"/>
    <w:basedOn w:val="a"/>
    <w:rsid w:val="00F26109"/>
    <w:pPr>
      <w:widowControl w:val="0"/>
      <w:autoSpaceDE w:val="0"/>
      <w:autoSpaceDN w:val="0"/>
      <w:adjustRightInd w:val="0"/>
    </w:pPr>
    <w:rPr>
      <w:rFonts w:ascii="Trebuchet MS" w:hAnsi="Trebuchet MS"/>
    </w:rPr>
  </w:style>
  <w:style w:type="paragraph" w:customStyle="1" w:styleId="Style5">
    <w:name w:val="Style5"/>
    <w:basedOn w:val="a"/>
    <w:rsid w:val="00F26109"/>
    <w:pPr>
      <w:widowControl w:val="0"/>
      <w:autoSpaceDE w:val="0"/>
      <w:autoSpaceDN w:val="0"/>
      <w:adjustRightInd w:val="0"/>
      <w:spacing w:line="240" w:lineRule="exact"/>
    </w:pPr>
    <w:rPr>
      <w:rFonts w:ascii="Trebuchet MS" w:hAnsi="Trebuchet MS"/>
    </w:rPr>
  </w:style>
  <w:style w:type="paragraph" w:customStyle="1" w:styleId="Style6">
    <w:name w:val="Style6"/>
    <w:basedOn w:val="a"/>
    <w:rsid w:val="00F26109"/>
    <w:pPr>
      <w:widowControl w:val="0"/>
      <w:autoSpaceDE w:val="0"/>
      <w:autoSpaceDN w:val="0"/>
      <w:adjustRightInd w:val="0"/>
    </w:pPr>
    <w:rPr>
      <w:rFonts w:ascii="Trebuchet MS" w:hAnsi="Trebuchet MS"/>
    </w:rPr>
  </w:style>
  <w:style w:type="paragraph" w:customStyle="1" w:styleId="Style7">
    <w:name w:val="Style7"/>
    <w:basedOn w:val="a"/>
    <w:rsid w:val="00F26109"/>
    <w:pPr>
      <w:widowControl w:val="0"/>
      <w:autoSpaceDE w:val="0"/>
      <w:autoSpaceDN w:val="0"/>
      <w:adjustRightInd w:val="0"/>
    </w:pPr>
    <w:rPr>
      <w:rFonts w:ascii="Trebuchet MS" w:hAnsi="Trebuchet MS"/>
    </w:rPr>
  </w:style>
  <w:style w:type="paragraph" w:customStyle="1" w:styleId="Style8">
    <w:name w:val="Style8"/>
    <w:basedOn w:val="a"/>
    <w:rsid w:val="00F26109"/>
    <w:pPr>
      <w:widowControl w:val="0"/>
      <w:autoSpaceDE w:val="0"/>
      <w:autoSpaceDN w:val="0"/>
      <w:adjustRightInd w:val="0"/>
    </w:pPr>
    <w:rPr>
      <w:rFonts w:ascii="Trebuchet MS" w:hAnsi="Trebuchet MS"/>
    </w:rPr>
  </w:style>
  <w:style w:type="paragraph" w:customStyle="1" w:styleId="Style9">
    <w:name w:val="Style9"/>
    <w:basedOn w:val="a"/>
    <w:rsid w:val="00F26109"/>
    <w:pPr>
      <w:widowControl w:val="0"/>
      <w:autoSpaceDE w:val="0"/>
      <w:autoSpaceDN w:val="0"/>
      <w:adjustRightInd w:val="0"/>
    </w:pPr>
    <w:rPr>
      <w:rFonts w:ascii="Trebuchet MS" w:hAnsi="Trebuchet MS"/>
    </w:rPr>
  </w:style>
  <w:style w:type="paragraph" w:customStyle="1" w:styleId="Style10">
    <w:name w:val="Style10"/>
    <w:basedOn w:val="a"/>
    <w:rsid w:val="00F26109"/>
    <w:pPr>
      <w:widowControl w:val="0"/>
      <w:autoSpaceDE w:val="0"/>
      <w:autoSpaceDN w:val="0"/>
      <w:adjustRightInd w:val="0"/>
    </w:pPr>
    <w:rPr>
      <w:rFonts w:ascii="Trebuchet MS" w:hAnsi="Trebuchet MS"/>
    </w:rPr>
  </w:style>
  <w:style w:type="paragraph" w:customStyle="1" w:styleId="Style11">
    <w:name w:val="Style11"/>
    <w:basedOn w:val="a"/>
    <w:rsid w:val="00F26109"/>
    <w:pPr>
      <w:widowControl w:val="0"/>
      <w:autoSpaceDE w:val="0"/>
      <w:autoSpaceDN w:val="0"/>
      <w:adjustRightInd w:val="0"/>
    </w:pPr>
    <w:rPr>
      <w:rFonts w:ascii="Trebuchet MS" w:hAnsi="Trebuchet MS"/>
    </w:rPr>
  </w:style>
  <w:style w:type="paragraph" w:customStyle="1" w:styleId="Style12">
    <w:name w:val="Style12"/>
    <w:basedOn w:val="a"/>
    <w:rsid w:val="00F26109"/>
    <w:pPr>
      <w:widowControl w:val="0"/>
      <w:autoSpaceDE w:val="0"/>
      <w:autoSpaceDN w:val="0"/>
      <w:adjustRightInd w:val="0"/>
      <w:spacing w:line="240" w:lineRule="exact"/>
    </w:pPr>
    <w:rPr>
      <w:rFonts w:ascii="Trebuchet MS" w:hAnsi="Trebuchet MS"/>
    </w:rPr>
  </w:style>
  <w:style w:type="character" w:customStyle="1" w:styleId="FontStyle14">
    <w:name w:val="Font Style14"/>
    <w:rsid w:val="00F26109"/>
    <w:rPr>
      <w:rFonts w:ascii="Trebuchet MS" w:hAnsi="Trebuchet MS" w:cs="Trebuchet MS"/>
      <w:sz w:val="20"/>
      <w:szCs w:val="20"/>
    </w:rPr>
  </w:style>
  <w:style w:type="character" w:customStyle="1" w:styleId="FontStyle15">
    <w:name w:val="Font Style15"/>
    <w:rsid w:val="00F26109"/>
    <w:rPr>
      <w:rFonts w:ascii="Times New Roman" w:hAnsi="Times New Roman" w:cs="Times New Roman"/>
      <w:sz w:val="22"/>
      <w:szCs w:val="22"/>
    </w:rPr>
  </w:style>
  <w:style w:type="character" w:customStyle="1" w:styleId="FontStyle16">
    <w:name w:val="Font Style16"/>
    <w:rsid w:val="00F26109"/>
    <w:rPr>
      <w:rFonts w:ascii="Trebuchet MS" w:hAnsi="Trebuchet MS" w:cs="Trebuchet MS"/>
      <w:sz w:val="20"/>
      <w:szCs w:val="20"/>
    </w:rPr>
  </w:style>
  <w:style w:type="character" w:customStyle="1" w:styleId="FontStyle17">
    <w:name w:val="Font Style17"/>
    <w:rsid w:val="00F26109"/>
    <w:rPr>
      <w:rFonts w:ascii="Times New Roman" w:hAnsi="Times New Roman" w:cs="Times New Roman"/>
      <w:sz w:val="26"/>
      <w:szCs w:val="26"/>
    </w:rPr>
  </w:style>
  <w:style w:type="character" w:customStyle="1" w:styleId="FontStyle18">
    <w:name w:val="Font Style18"/>
    <w:rsid w:val="00F26109"/>
    <w:rPr>
      <w:rFonts w:ascii="Trebuchet MS" w:hAnsi="Trebuchet MS" w:cs="Trebuchet MS"/>
      <w:spacing w:val="20"/>
      <w:sz w:val="10"/>
      <w:szCs w:val="10"/>
    </w:rPr>
  </w:style>
  <w:style w:type="character" w:customStyle="1" w:styleId="FontStyle19">
    <w:name w:val="Font Style19"/>
    <w:rsid w:val="00F26109"/>
    <w:rPr>
      <w:rFonts w:ascii="Trebuchet MS" w:hAnsi="Trebuchet MS" w:cs="Trebuchet MS"/>
      <w:sz w:val="18"/>
      <w:szCs w:val="18"/>
    </w:rPr>
  </w:style>
  <w:style w:type="character" w:customStyle="1" w:styleId="FontStyle20">
    <w:name w:val="Font Style20"/>
    <w:rsid w:val="00F26109"/>
    <w:rPr>
      <w:rFonts w:ascii="Trebuchet MS" w:hAnsi="Trebuchet MS" w:cs="Trebuchet MS"/>
      <w:b/>
      <w:bCs/>
      <w:sz w:val="18"/>
      <w:szCs w:val="18"/>
    </w:rPr>
  </w:style>
  <w:style w:type="character" w:customStyle="1" w:styleId="FontStyle21">
    <w:name w:val="Font Style21"/>
    <w:rsid w:val="00F26109"/>
    <w:rPr>
      <w:rFonts w:ascii="Times New Roman" w:hAnsi="Times New Roman" w:cs="Times New Roman"/>
      <w:sz w:val="24"/>
      <w:szCs w:val="24"/>
    </w:rPr>
  </w:style>
  <w:style w:type="character" w:customStyle="1" w:styleId="FontStyle24">
    <w:name w:val="Font Style24"/>
    <w:rsid w:val="00F26109"/>
    <w:rPr>
      <w:rFonts w:ascii="Trebuchet MS" w:hAnsi="Trebuchet MS" w:cs="Trebuchet MS"/>
      <w:b/>
      <w:bCs/>
      <w:sz w:val="12"/>
      <w:szCs w:val="12"/>
    </w:rPr>
  </w:style>
  <w:style w:type="paragraph" w:customStyle="1" w:styleId="11">
    <w:name w:val="Абзац списка1"/>
    <w:basedOn w:val="a"/>
    <w:rsid w:val="0003118D"/>
    <w:pPr>
      <w:spacing w:after="200" w:line="276" w:lineRule="auto"/>
      <w:ind w:left="720"/>
    </w:pPr>
    <w:rPr>
      <w:rFonts w:ascii="Calibri" w:eastAsia="Calibri" w:hAnsi="Calibri" w:cs="Calibri"/>
      <w:sz w:val="22"/>
      <w:szCs w:val="22"/>
    </w:rPr>
  </w:style>
  <w:style w:type="paragraph" w:customStyle="1" w:styleId="ad">
    <w:name w:val="Знак"/>
    <w:basedOn w:val="a"/>
    <w:rsid w:val="005B10D6"/>
    <w:pPr>
      <w:spacing w:after="160" w:line="240" w:lineRule="exact"/>
    </w:pPr>
    <w:rPr>
      <w:rFonts w:ascii="Tahoma" w:hAnsi="Tahoma"/>
      <w:sz w:val="20"/>
      <w:szCs w:val="20"/>
      <w:lang w:val="en-US" w:eastAsia="en-US"/>
    </w:rPr>
  </w:style>
  <w:style w:type="paragraph" w:styleId="ae">
    <w:name w:val="List Paragraph"/>
    <w:basedOn w:val="a"/>
    <w:uiPriority w:val="34"/>
    <w:qFormat/>
    <w:rsid w:val="005B10D6"/>
    <w:pPr>
      <w:spacing w:after="200" w:line="276" w:lineRule="auto"/>
      <w:ind w:left="720"/>
    </w:pPr>
    <w:rPr>
      <w:rFonts w:ascii="Calibri" w:hAnsi="Calibri"/>
      <w:sz w:val="22"/>
      <w:szCs w:val="22"/>
    </w:rPr>
  </w:style>
  <w:style w:type="paragraph" w:customStyle="1" w:styleId="msonormalcxspmiddle">
    <w:name w:val="msonormalcxspmiddle"/>
    <w:basedOn w:val="a"/>
    <w:rsid w:val="00894929"/>
    <w:pPr>
      <w:spacing w:before="100" w:beforeAutospacing="1" w:after="100" w:afterAutospacing="1"/>
    </w:pPr>
  </w:style>
  <w:style w:type="paragraph" w:styleId="af">
    <w:name w:val="footnote text"/>
    <w:aliases w:val=" Знак"/>
    <w:basedOn w:val="a"/>
    <w:link w:val="af0"/>
    <w:unhideWhenUsed/>
    <w:rsid w:val="00894929"/>
    <w:pPr>
      <w:spacing w:after="200" w:line="276" w:lineRule="auto"/>
    </w:pPr>
    <w:rPr>
      <w:rFonts w:ascii="Calibri" w:eastAsia="Calibri" w:hAnsi="Calibri"/>
      <w:sz w:val="20"/>
      <w:szCs w:val="20"/>
      <w:lang w:eastAsia="en-US"/>
    </w:rPr>
  </w:style>
  <w:style w:type="character" w:customStyle="1" w:styleId="af0">
    <w:name w:val="Текст сноски Знак"/>
    <w:aliases w:val=" Знак Знак1"/>
    <w:link w:val="af"/>
    <w:rsid w:val="00894929"/>
    <w:rPr>
      <w:rFonts w:ascii="Calibri" w:eastAsia="Calibri" w:hAnsi="Calibri"/>
      <w:lang w:val="ru-RU" w:eastAsia="en-US" w:bidi="ar-SA"/>
    </w:rPr>
  </w:style>
  <w:style w:type="paragraph" w:customStyle="1" w:styleId="22">
    <w:name w:val="Знак Знак2"/>
    <w:basedOn w:val="a"/>
    <w:rsid w:val="00894929"/>
    <w:pPr>
      <w:spacing w:after="160" w:line="240" w:lineRule="exact"/>
    </w:pPr>
    <w:rPr>
      <w:rFonts w:ascii="Verdana" w:hAnsi="Verdana"/>
      <w:sz w:val="20"/>
      <w:szCs w:val="20"/>
      <w:lang w:val="en-US" w:eastAsia="en-US"/>
    </w:rPr>
  </w:style>
  <w:style w:type="paragraph" w:customStyle="1" w:styleId="msonormalcxspmiddlecxspmiddle">
    <w:name w:val="msonormalcxspmiddlecxspmiddle"/>
    <w:basedOn w:val="a"/>
    <w:rsid w:val="00894929"/>
    <w:pPr>
      <w:spacing w:before="100" w:beforeAutospacing="1" w:after="100" w:afterAutospacing="1"/>
    </w:pPr>
  </w:style>
  <w:style w:type="paragraph" w:customStyle="1" w:styleId="12">
    <w:name w:val="Знак Знак Знак Знак Знак Знак Знак Знак Знак1 Знак Знак Знак"/>
    <w:basedOn w:val="a"/>
    <w:rsid w:val="008E3BCF"/>
    <w:pPr>
      <w:spacing w:after="160" w:line="240" w:lineRule="exact"/>
    </w:pPr>
    <w:rPr>
      <w:rFonts w:ascii="Verdana" w:hAnsi="Verdana"/>
      <w:sz w:val="20"/>
      <w:szCs w:val="20"/>
      <w:lang w:val="en-US" w:eastAsia="en-US"/>
    </w:rPr>
  </w:style>
  <w:style w:type="paragraph" w:customStyle="1" w:styleId="af1">
    <w:name w:val="Знак Знак Знак Знак Знак Знак"/>
    <w:basedOn w:val="a"/>
    <w:rsid w:val="00A56450"/>
    <w:pPr>
      <w:spacing w:after="160" w:line="240" w:lineRule="exact"/>
    </w:pPr>
    <w:rPr>
      <w:rFonts w:ascii="Verdana" w:hAnsi="Verdana"/>
      <w:sz w:val="20"/>
      <w:szCs w:val="20"/>
      <w:lang w:val="en-US" w:eastAsia="en-US"/>
    </w:rPr>
  </w:style>
  <w:style w:type="paragraph" w:customStyle="1" w:styleId="13">
    <w:name w:val="Знак Знак Знак Знак Знак Знак Знак Знак Знак1"/>
    <w:basedOn w:val="a"/>
    <w:rsid w:val="00F9471F"/>
    <w:pPr>
      <w:spacing w:after="160" w:line="240" w:lineRule="exact"/>
    </w:pPr>
    <w:rPr>
      <w:rFonts w:ascii="Verdana" w:hAnsi="Verdana"/>
      <w:sz w:val="20"/>
      <w:szCs w:val="20"/>
      <w:lang w:val="en-US" w:eastAsia="en-US"/>
    </w:rPr>
  </w:style>
  <w:style w:type="character" w:customStyle="1" w:styleId="a8">
    <w:name w:val="Верхний колонтитул Знак"/>
    <w:aliases w:val="Знак Знак Знак Знак Знак1, Знак Знак Знак Знак,Знак Знак Знак Знак1,Знак Знак Знак1,Знак Знак Знак Знак Знак Знак Знак Знак, Знак Знак Знак1,Знак Знак Знак Знак Знак Знак Знак1,Знак Знак Знак Знак Знак Знак1"/>
    <w:link w:val="a7"/>
    <w:rsid w:val="00A02BEB"/>
    <w:rPr>
      <w:sz w:val="24"/>
      <w:szCs w:val="24"/>
    </w:rPr>
  </w:style>
  <w:style w:type="character" w:customStyle="1" w:styleId="apple-converted-space">
    <w:name w:val="apple-converted-space"/>
    <w:basedOn w:val="a0"/>
    <w:rsid w:val="00D6576B"/>
  </w:style>
  <w:style w:type="character" w:customStyle="1" w:styleId="af2">
    <w:name w:val="Знак Знак Знак Знак З Знак"/>
    <w:rsid w:val="00B87114"/>
    <w:rPr>
      <w:sz w:val="24"/>
      <w:szCs w:val="24"/>
      <w:lang w:val="x-none" w:eastAsia="x-none" w:bidi="ar-SA"/>
    </w:rPr>
  </w:style>
  <w:style w:type="paragraph" w:customStyle="1" w:styleId="af3">
    <w:name w:val="Знак Знак Знак Знак Знак Знак Знак"/>
    <w:basedOn w:val="a"/>
    <w:rsid w:val="006B35E6"/>
    <w:pPr>
      <w:spacing w:after="160" w:line="240" w:lineRule="exact"/>
    </w:pPr>
    <w:rPr>
      <w:rFonts w:ascii="Verdana" w:hAnsi="Verdana"/>
      <w:sz w:val="20"/>
      <w:szCs w:val="20"/>
      <w:lang w:val="en-US" w:eastAsia="en-US"/>
    </w:rPr>
  </w:style>
  <w:style w:type="paragraph" w:customStyle="1" w:styleId="14">
    <w:name w:val="Знак Знак Знак Знак Знак Знак Знак Знак Знак Знак Знак Знак1 Знак Знак Знак Знак Знак"/>
    <w:basedOn w:val="a"/>
    <w:rsid w:val="00AE5028"/>
    <w:pPr>
      <w:spacing w:after="160" w:line="240" w:lineRule="exact"/>
    </w:pPr>
    <w:rPr>
      <w:rFonts w:ascii="Verdana" w:hAnsi="Verdana"/>
      <w:sz w:val="20"/>
      <w:szCs w:val="20"/>
      <w:lang w:val="en-US" w:eastAsia="en-US"/>
    </w:rPr>
  </w:style>
  <w:style w:type="paragraph" w:customStyle="1" w:styleId="15">
    <w:name w:val="Знак Знак1"/>
    <w:basedOn w:val="a"/>
    <w:rsid w:val="0018139E"/>
    <w:pPr>
      <w:spacing w:after="160" w:line="240" w:lineRule="exact"/>
    </w:pPr>
    <w:rPr>
      <w:rFonts w:ascii="Verdana" w:hAnsi="Verdana"/>
      <w:sz w:val="20"/>
      <w:szCs w:val="20"/>
      <w:lang w:val="en-US" w:eastAsia="en-US"/>
    </w:rPr>
  </w:style>
  <w:style w:type="paragraph" w:customStyle="1" w:styleId="16">
    <w:name w:val="Знак Знак Знак Знак Знак Знак Знак Знак Знак1 Знак Знак Знак Знак Знак Знак"/>
    <w:basedOn w:val="a"/>
    <w:rsid w:val="00F14A9F"/>
    <w:pPr>
      <w:spacing w:after="160" w:line="240" w:lineRule="exact"/>
    </w:pPr>
    <w:rPr>
      <w:rFonts w:ascii="Verdana" w:hAnsi="Verdana"/>
      <w:sz w:val="20"/>
      <w:szCs w:val="20"/>
      <w:lang w:val="en-US" w:eastAsia="en-US"/>
    </w:rPr>
  </w:style>
  <w:style w:type="character" w:customStyle="1" w:styleId="a4">
    <w:name w:val="Основной текст Знак"/>
    <w:link w:val="a3"/>
    <w:uiPriority w:val="99"/>
    <w:rsid w:val="004C5256"/>
    <w:rPr>
      <w:sz w:val="24"/>
      <w:szCs w:val="24"/>
    </w:rPr>
  </w:style>
  <w:style w:type="paragraph" w:styleId="af4">
    <w:name w:val="No Spacing"/>
    <w:uiPriority w:val="1"/>
    <w:qFormat/>
    <w:rsid w:val="00326BF2"/>
    <w:rPr>
      <w:rFonts w:ascii="Calibri" w:eastAsia="Calibri" w:hAnsi="Calibri"/>
      <w:sz w:val="22"/>
      <w:szCs w:val="22"/>
      <w:lang w:eastAsia="en-US"/>
    </w:rPr>
  </w:style>
  <w:style w:type="character" w:styleId="af5">
    <w:name w:val="Emphasis"/>
    <w:uiPriority w:val="20"/>
    <w:qFormat/>
    <w:rsid w:val="005A76F6"/>
    <w:rPr>
      <w:i/>
      <w:iCs/>
    </w:rPr>
  </w:style>
  <w:style w:type="character" w:customStyle="1" w:styleId="10">
    <w:name w:val="Заголовок 1 Знак"/>
    <w:link w:val="1"/>
    <w:rsid w:val="00BC3EFA"/>
    <w:rPr>
      <w:sz w:val="24"/>
    </w:rPr>
  </w:style>
  <w:style w:type="character" w:customStyle="1" w:styleId="17">
    <w:name w:val="Верхний колонтитул Знак1"/>
    <w:aliases w:val="Знак Знак2,Знак Знак Знак Знак2,Знак Знак Знак3,Знак Знак Знак Знак Знак Знак2,Знак Знак Знак Знак З Знак Знак"/>
    <w:semiHidden/>
    <w:locked/>
    <w:rsid w:val="00BC3EFA"/>
    <w:rPr>
      <w:sz w:val="24"/>
      <w:szCs w:val="24"/>
    </w:rPr>
  </w:style>
  <w:style w:type="character" w:customStyle="1" w:styleId="18">
    <w:name w:val="Заголовок №1_"/>
    <w:link w:val="19"/>
    <w:semiHidden/>
    <w:locked/>
    <w:rsid w:val="00BC3EFA"/>
    <w:rPr>
      <w:sz w:val="27"/>
      <w:shd w:val="clear" w:color="auto" w:fill="FFFFFF"/>
    </w:rPr>
  </w:style>
  <w:style w:type="paragraph" w:customStyle="1" w:styleId="19">
    <w:name w:val="Заголовок №1"/>
    <w:basedOn w:val="a"/>
    <w:link w:val="18"/>
    <w:semiHidden/>
    <w:rsid w:val="00BC3EFA"/>
    <w:pPr>
      <w:shd w:val="clear" w:color="auto" w:fill="FFFFFF"/>
      <w:spacing w:after="240" w:line="326" w:lineRule="exact"/>
      <w:outlineLvl w:val="0"/>
    </w:pPr>
    <w:rPr>
      <w:sz w:val="27"/>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65103">
      <w:bodyDiv w:val="1"/>
      <w:marLeft w:val="0"/>
      <w:marRight w:val="0"/>
      <w:marTop w:val="0"/>
      <w:marBottom w:val="0"/>
      <w:divBdr>
        <w:top w:val="none" w:sz="0" w:space="0" w:color="auto"/>
        <w:left w:val="none" w:sz="0" w:space="0" w:color="auto"/>
        <w:bottom w:val="none" w:sz="0" w:space="0" w:color="auto"/>
        <w:right w:val="none" w:sz="0" w:space="0" w:color="auto"/>
      </w:divBdr>
    </w:div>
    <w:div w:id="367604116">
      <w:bodyDiv w:val="1"/>
      <w:marLeft w:val="0"/>
      <w:marRight w:val="0"/>
      <w:marTop w:val="0"/>
      <w:marBottom w:val="0"/>
      <w:divBdr>
        <w:top w:val="none" w:sz="0" w:space="0" w:color="auto"/>
        <w:left w:val="none" w:sz="0" w:space="0" w:color="auto"/>
        <w:bottom w:val="none" w:sz="0" w:space="0" w:color="auto"/>
        <w:right w:val="none" w:sz="0" w:space="0" w:color="auto"/>
      </w:divBdr>
    </w:div>
    <w:div w:id="386035103">
      <w:bodyDiv w:val="1"/>
      <w:marLeft w:val="0"/>
      <w:marRight w:val="0"/>
      <w:marTop w:val="0"/>
      <w:marBottom w:val="0"/>
      <w:divBdr>
        <w:top w:val="none" w:sz="0" w:space="0" w:color="auto"/>
        <w:left w:val="none" w:sz="0" w:space="0" w:color="auto"/>
        <w:bottom w:val="none" w:sz="0" w:space="0" w:color="auto"/>
        <w:right w:val="none" w:sz="0" w:space="0" w:color="auto"/>
      </w:divBdr>
    </w:div>
    <w:div w:id="911963618">
      <w:bodyDiv w:val="1"/>
      <w:marLeft w:val="0"/>
      <w:marRight w:val="0"/>
      <w:marTop w:val="0"/>
      <w:marBottom w:val="0"/>
      <w:divBdr>
        <w:top w:val="none" w:sz="0" w:space="0" w:color="auto"/>
        <w:left w:val="none" w:sz="0" w:space="0" w:color="auto"/>
        <w:bottom w:val="none" w:sz="0" w:space="0" w:color="auto"/>
        <w:right w:val="none" w:sz="0" w:space="0" w:color="auto"/>
      </w:divBdr>
    </w:div>
    <w:div w:id="1088697750">
      <w:bodyDiv w:val="1"/>
      <w:marLeft w:val="0"/>
      <w:marRight w:val="0"/>
      <w:marTop w:val="0"/>
      <w:marBottom w:val="0"/>
      <w:divBdr>
        <w:top w:val="none" w:sz="0" w:space="0" w:color="auto"/>
        <w:left w:val="none" w:sz="0" w:space="0" w:color="auto"/>
        <w:bottom w:val="none" w:sz="0" w:space="0" w:color="auto"/>
        <w:right w:val="none" w:sz="0" w:space="0" w:color="auto"/>
      </w:divBdr>
    </w:div>
    <w:div w:id="1091203295">
      <w:bodyDiv w:val="1"/>
      <w:marLeft w:val="0"/>
      <w:marRight w:val="0"/>
      <w:marTop w:val="0"/>
      <w:marBottom w:val="0"/>
      <w:divBdr>
        <w:top w:val="none" w:sz="0" w:space="0" w:color="auto"/>
        <w:left w:val="none" w:sz="0" w:space="0" w:color="auto"/>
        <w:bottom w:val="none" w:sz="0" w:space="0" w:color="auto"/>
        <w:right w:val="none" w:sz="0" w:space="0" w:color="auto"/>
      </w:divBdr>
    </w:div>
    <w:div w:id="1445886360">
      <w:bodyDiv w:val="1"/>
      <w:marLeft w:val="0"/>
      <w:marRight w:val="0"/>
      <w:marTop w:val="0"/>
      <w:marBottom w:val="0"/>
      <w:divBdr>
        <w:top w:val="none" w:sz="0" w:space="0" w:color="auto"/>
        <w:left w:val="none" w:sz="0" w:space="0" w:color="auto"/>
        <w:bottom w:val="none" w:sz="0" w:space="0" w:color="auto"/>
        <w:right w:val="none" w:sz="0" w:space="0" w:color="auto"/>
      </w:divBdr>
    </w:div>
    <w:div w:id="1505824275">
      <w:bodyDiv w:val="1"/>
      <w:marLeft w:val="0"/>
      <w:marRight w:val="0"/>
      <w:marTop w:val="0"/>
      <w:marBottom w:val="0"/>
      <w:divBdr>
        <w:top w:val="none" w:sz="0" w:space="0" w:color="auto"/>
        <w:left w:val="none" w:sz="0" w:space="0" w:color="auto"/>
        <w:bottom w:val="none" w:sz="0" w:space="0" w:color="auto"/>
        <w:right w:val="none" w:sz="0" w:space="0" w:color="auto"/>
      </w:divBdr>
    </w:div>
    <w:div w:id="1737584650">
      <w:bodyDiv w:val="1"/>
      <w:marLeft w:val="0"/>
      <w:marRight w:val="0"/>
      <w:marTop w:val="0"/>
      <w:marBottom w:val="0"/>
      <w:divBdr>
        <w:top w:val="none" w:sz="0" w:space="0" w:color="auto"/>
        <w:left w:val="none" w:sz="0" w:space="0" w:color="auto"/>
        <w:bottom w:val="none" w:sz="0" w:space="0" w:color="auto"/>
        <w:right w:val="none" w:sz="0" w:space="0" w:color="auto"/>
      </w:divBdr>
    </w:div>
    <w:div w:id="1783499180">
      <w:bodyDiv w:val="1"/>
      <w:marLeft w:val="0"/>
      <w:marRight w:val="0"/>
      <w:marTop w:val="0"/>
      <w:marBottom w:val="0"/>
      <w:divBdr>
        <w:top w:val="none" w:sz="0" w:space="0" w:color="auto"/>
        <w:left w:val="none" w:sz="0" w:space="0" w:color="auto"/>
        <w:bottom w:val="none" w:sz="0" w:space="0" w:color="auto"/>
        <w:right w:val="none" w:sz="0" w:space="0" w:color="auto"/>
      </w:divBdr>
    </w:div>
    <w:div w:id="186235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ostobr.ru/activity/cadres/rewarding/index.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st-org.com/company/354784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1055;&#1080;&#1089;&#1100;&#1084;&#108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498FE-2791-442D-9B50-6E11F9846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Письмо.dot</Template>
  <TotalTime>3</TotalTime>
  <Pages>1</Pages>
  <Words>17816</Words>
  <Characters>101555</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lpstr>
    </vt:vector>
  </TitlesOfParts>
  <Company>МОРО</Company>
  <LinksUpToDate>false</LinksUpToDate>
  <CharactersWithSpaces>119133</CharactersWithSpaces>
  <SharedDoc>false</SharedDoc>
  <HLinks>
    <vt:vector size="12" baseType="variant">
      <vt:variant>
        <vt:i4>7143522</vt:i4>
      </vt:variant>
      <vt:variant>
        <vt:i4>3</vt:i4>
      </vt:variant>
      <vt:variant>
        <vt:i4>0</vt:i4>
      </vt:variant>
      <vt:variant>
        <vt:i4>5</vt:i4>
      </vt:variant>
      <vt:variant>
        <vt:lpwstr>http://www.list-org.com/company/3547847</vt:lpwstr>
      </vt:variant>
      <vt:variant>
        <vt:lpwstr/>
      </vt:variant>
      <vt:variant>
        <vt:i4>8257663</vt:i4>
      </vt:variant>
      <vt:variant>
        <vt:i4>0</vt:i4>
      </vt:variant>
      <vt:variant>
        <vt:i4>0</vt:i4>
      </vt:variant>
      <vt:variant>
        <vt:i4>5</vt:i4>
      </vt:variant>
      <vt:variant>
        <vt:lpwstr>http://rostobr.ru/activity/cadres/rewarding/index.php/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Лиля</dc:creator>
  <cp:keywords/>
  <dc:description/>
  <cp:lastModifiedBy>MILADMIN_00</cp:lastModifiedBy>
  <cp:revision>4</cp:revision>
  <cp:lastPrinted>2018-01-19T07:04:00Z</cp:lastPrinted>
  <dcterms:created xsi:type="dcterms:W3CDTF">2018-01-19T14:02:00Z</dcterms:created>
  <dcterms:modified xsi:type="dcterms:W3CDTF">2018-01-19T14:03:00Z</dcterms:modified>
</cp:coreProperties>
</file>